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19CE" w:rsidRPr="004B1B6B" w:rsidRDefault="00BC19CE" w:rsidP="00644702">
      <w:pPr>
        <w:pStyle w:val="ConsPlusNormal"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</w:t>
      </w:r>
      <w:r w:rsidRPr="004B1B6B">
        <w:rPr>
          <w:rFonts w:ascii="Times New Roman" w:hAnsi="Times New Roman" w:cs="Times New Roman"/>
          <w:sz w:val="28"/>
          <w:szCs w:val="28"/>
        </w:rPr>
        <w:t>ПРИЛОЖЕНИЕ</w:t>
      </w:r>
      <w:r>
        <w:rPr>
          <w:rFonts w:ascii="Times New Roman" w:hAnsi="Times New Roman" w:cs="Times New Roman"/>
          <w:sz w:val="28"/>
          <w:szCs w:val="28"/>
        </w:rPr>
        <w:t xml:space="preserve"> № 1</w:t>
      </w:r>
    </w:p>
    <w:p w:rsidR="00BC19CE" w:rsidRDefault="00BC19CE" w:rsidP="00243674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BC19CE" w:rsidRDefault="00BC19CE" w:rsidP="00644702">
      <w:pPr>
        <w:pStyle w:val="ConsPlusNormal"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УТВЕРЖДЕНЫ</w:t>
      </w:r>
    </w:p>
    <w:p w:rsidR="00BC19CE" w:rsidRDefault="00BC19CE" w:rsidP="00243674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постановлением администрации                                                                                                                                                                                         </w:t>
      </w:r>
    </w:p>
    <w:p w:rsidR="00BC19CE" w:rsidRDefault="00BC19CE" w:rsidP="00243674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Темрюкского городского поселения </w:t>
      </w:r>
    </w:p>
    <w:p w:rsidR="00BC19CE" w:rsidRDefault="00BC19CE" w:rsidP="00243674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Темрюкского района</w:t>
      </w:r>
    </w:p>
    <w:p w:rsidR="00BC19CE" w:rsidRPr="00D60287" w:rsidRDefault="00BC19CE" w:rsidP="00243674">
      <w:pPr>
        <w:ind w:left="5529" w:right="139"/>
        <w:rPr>
          <w:u w:val="single"/>
        </w:rPr>
      </w:pPr>
      <w:r>
        <w:rPr>
          <w:sz w:val="28"/>
          <w:szCs w:val="28"/>
        </w:rPr>
        <w:t xml:space="preserve">       от   </w:t>
      </w:r>
      <w:r>
        <w:rPr>
          <w:sz w:val="28"/>
          <w:szCs w:val="28"/>
          <w:u w:val="single"/>
        </w:rPr>
        <w:t xml:space="preserve">11.10.2016      </w:t>
      </w:r>
      <w:r w:rsidRPr="00F775D0">
        <w:rPr>
          <w:sz w:val="28"/>
          <w:szCs w:val="28"/>
        </w:rPr>
        <w:t xml:space="preserve">№ </w:t>
      </w:r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 xml:space="preserve">  1268  </w:t>
      </w:r>
    </w:p>
    <w:p w:rsidR="00BC19CE" w:rsidRDefault="00BC19CE" w:rsidP="00FC34AC">
      <w:pPr>
        <w:jc w:val="center"/>
        <w:rPr>
          <w:b/>
          <w:sz w:val="28"/>
          <w:szCs w:val="28"/>
        </w:rPr>
      </w:pPr>
    </w:p>
    <w:p w:rsidR="00BC19CE" w:rsidRPr="00243674" w:rsidRDefault="00BC19CE" w:rsidP="00644702">
      <w:pPr>
        <w:jc w:val="center"/>
        <w:outlineLvl w:val="0"/>
        <w:rPr>
          <w:b/>
          <w:sz w:val="28"/>
          <w:szCs w:val="28"/>
        </w:rPr>
      </w:pPr>
      <w:r w:rsidRPr="00243674">
        <w:rPr>
          <w:b/>
          <w:sz w:val="28"/>
          <w:szCs w:val="28"/>
        </w:rPr>
        <w:t xml:space="preserve">НОРМАТИВЫ </w:t>
      </w:r>
    </w:p>
    <w:p w:rsidR="00BC19CE" w:rsidRPr="00243674" w:rsidRDefault="00BC19CE" w:rsidP="00FC34AC">
      <w:pPr>
        <w:jc w:val="center"/>
        <w:rPr>
          <w:b/>
          <w:sz w:val="28"/>
          <w:szCs w:val="28"/>
        </w:rPr>
      </w:pPr>
      <w:r w:rsidRPr="00243674">
        <w:rPr>
          <w:b/>
          <w:sz w:val="28"/>
          <w:szCs w:val="28"/>
        </w:rPr>
        <w:t>обеспечения функций администрации Темрюкского городского поселения Темрюкского района, в том числе подведомственных ей муниципальных казенных учреждений, применяемые при расчете нормативных затрат на приобретение канцелярских принадлежностей</w:t>
      </w:r>
    </w:p>
    <w:p w:rsidR="00BC19CE" w:rsidRDefault="00BC19CE" w:rsidP="00FC34AC">
      <w:pPr>
        <w:jc w:val="center"/>
      </w:pPr>
    </w:p>
    <w:tbl>
      <w:tblPr>
        <w:tblW w:w="9873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851"/>
        <w:gridCol w:w="3259"/>
        <w:gridCol w:w="1014"/>
        <w:gridCol w:w="1701"/>
        <w:gridCol w:w="1489"/>
        <w:gridCol w:w="1559"/>
      </w:tblGrid>
      <w:tr w:rsidR="00BC19CE" w:rsidRPr="00EF1C22" w:rsidTr="00606134">
        <w:tc>
          <w:tcPr>
            <w:tcW w:w="851" w:type="dxa"/>
          </w:tcPr>
          <w:p w:rsidR="00BC19CE" w:rsidRPr="00606134" w:rsidRDefault="00BC19CE" w:rsidP="00606134">
            <w:pPr>
              <w:jc w:val="center"/>
            </w:pPr>
            <w:r w:rsidRPr="00606134">
              <w:t>№</w:t>
            </w:r>
          </w:p>
          <w:p w:rsidR="00BC19CE" w:rsidRPr="00606134" w:rsidRDefault="00BC19CE" w:rsidP="00606134">
            <w:pPr>
              <w:jc w:val="center"/>
            </w:pPr>
            <w:r w:rsidRPr="00606134">
              <w:t>п/п</w:t>
            </w:r>
          </w:p>
        </w:tc>
        <w:tc>
          <w:tcPr>
            <w:tcW w:w="3259" w:type="dxa"/>
          </w:tcPr>
          <w:p w:rsidR="00BC19CE" w:rsidRPr="00606134" w:rsidRDefault="00BC19CE" w:rsidP="00606134">
            <w:pPr>
              <w:jc w:val="center"/>
            </w:pPr>
            <w:r w:rsidRPr="00606134">
              <w:t>Наименование товара</w:t>
            </w:r>
          </w:p>
        </w:tc>
        <w:tc>
          <w:tcPr>
            <w:tcW w:w="1014" w:type="dxa"/>
          </w:tcPr>
          <w:p w:rsidR="00BC19CE" w:rsidRPr="00606134" w:rsidRDefault="00BC19CE" w:rsidP="00606134">
            <w:pPr>
              <w:jc w:val="center"/>
            </w:pPr>
            <w:r w:rsidRPr="00606134">
              <w:t>Ед. изм.</w:t>
            </w:r>
          </w:p>
        </w:tc>
        <w:tc>
          <w:tcPr>
            <w:tcW w:w="1701" w:type="dxa"/>
          </w:tcPr>
          <w:p w:rsidR="00BC19CE" w:rsidRPr="00606134" w:rsidRDefault="00BC19CE" w:rsidP="00606134">
            <w:pPr>
              <w:jc w:val="center"/>
            </w:pPr>
            <w:r w:rsidRPr="00606134">
              <w:t>Цена за ед. (руб.)</w:t>
            </w:r>
          </w:p>
        </w:tc>
        <w:tc>
          <w:tcPr>
            <w:tcW w:w="1489" w:type="dxa"/>
          </w:tcPr>
          <w:p w:rsidR="00BC19CE" w:rsidRPr="00606134" w:rsidRDefault="00BC19CE" w:rsidP="00606134">
            <w:pPr>
              <w:jc w:val="center"/>
            </w:pPr>
            <w:r w:rsidRPr="00606134">
              <w:t>Норматив  (Руковод</w:t>
            </w:r>
          </w:p>
          <w:p w:rsidR="00BC19CE" w:rsidRPr="00606134" w:rsidRDefault="00BC19CE" w:rsidP="00606134">
            <w:pPr>
              <w:jc w:val="center"/>
            </w:pPr>
            <w:r w:rsidRPr="00606134">
              <w:t>ство )*</w:t>
            </w:r>
          </w:p>
        </w:tc>
        <w:tc>
          <w:tcPr>
            <w:tcW w:w="1559" w:type="dxa"/>
          </w:tcPr>
          <w:p w:rsidR="00BC19CE" w:rsidRPr="00606134" w:rsidRDefault="00BC19CE" w:rsidP="00606134">
            <w:pPr>
              <w:jc w:val="center"/>
            </w:pPr>
            <w:r w:rsidRPr="00606134">
              <w:t>Норматив -</w:t>
            </w:r>
          </w:p>
          <w:p w:rsidR="00BC19CE" w:rsidRPr="00606134" w:rsidRDefault="00BC19CE" w:rsidP="00606134">
            <w:pPr>
              <w:jc w:val="center"/>
            </w:pPr>
            <w:r w:rsidRPr="00606134">
              <w:t>Сотрудники*</w:t>
            </w:r>
          </w:p>
        </w:tc>
      </w:tr>
      <w:tr w:rsidR="00BC19CE" w:rsidRPr="00E469A7" w:rsidTr="00606134">
        <w:tc>
          <w:tcPr>
            <w:tcW w:w="851" w:type="dxa"/>
          </w:tcPr>
          <w:p w:rsidR="00BC19CE" w:rsidRPr="00606134" w:rsidRDefault="00BC19CE" w:rsidP="00606134">
            <w:pPr>
              <w:jc w:val="center"/>
            </w:pPr>
            <w:r w:rsidRPr="00606134">
              <w:t>1</w:t>
            </w:r>
          </w:p>
        </w:tc>
        <w:tc>
          <w:tcPr>
            <w:tcW w:w="3259" w:type="dxa"/>
          </w:tcPr>
          <w:p w:rsidR="00BC19CE" w:rsidRPr="00606134" w:rsidRDefault="00BC19CE" w:rsidP="00606134">
            <w:pPr>
              <w:jc w:val="center"/>
            </w:pPr>
            <w:r w:rsidRPr="00606134">
              <w:t>2</w:t>
            </w:r>
          </w:p>
        </w:tc>
        <w:tc>
          <w:tcPr>
            <w:tcW w:w="1014" w:type="dxa"/>
          </w:tcPr>
          <w:p w:rsidR="00BC19CE" w:rsidRPr="00606134" w:rsidRDefault="00BC19CE" w:rsidP="00606134">
            <w:pPr>
              <w:jc w:val="center"/>
            </w:pPr>
            <w:r w:rsidRPr="00606134">
              <w:t>3</w:t>
            </w:r>
          </w:p>
        </w:tc>
        <w:tc>
          <w:tcPr>
            <w:tcW w:w="1701" w:type="dxa"/>
          </w:tcPr>
          <w:p w:rsidR="00BC19CE" w:rsidRPr="00606134" w:rsidRDefault="00BC19CE" w:rsidP="00606134">
            <w:pPr>
              <w:jc w:val="center"/>
            </w:pPr>
            <w:r w:rsidRPr="00606134">
              <w:t>4</w:t>
            </w:r>
          </w:p>
        </w:tc>
        <w:tc>
          <w:tcPr>
            <w:tcW w:w="1489" w:type="dxa"/>
          </w:tcPr>
          <w:p w:rsidR="00BC19CE" w:rsidRPr="00606134" w:rsidRDefault="00BC19CE" w:rsidP="00606134">
            <w:pPr>
              <w:jc w:val="center"/>
            </w:pPr>
            <w:r w:rsidRPr="00606134">
              <w:t>5</w:t>
            </w:r>
          </w:p>
        </w:tc>
        <w:tc>
          <w:tcPr>
            <w:tcW w:w="1559" w:type="dxa"/>
          </w:tcPr>
          <w:p w:rsidR="00BC19CE" w:rsidRPr="00606134" w:rsidRDefault="00BC19CE" w:rsidP="00606134">
            <w:pPr>
              <w:jc w:val="center"/>
            </w:pPr>
            <w:r w:rsidRPr="00606134">
              <w:t>6</w:t>
            </w:r>
          </w:p>
        </w:tc>
      </w:tr>
      <w:tr w:rsidR="00BC19CE" w:rsidRPr="00153153" w:rsidTr="00606134">
        <w:tc>
          <w:tcPr>
            <w:tcW w:w="851" w:type="dxa"/>
          </w:tcPr>
          <w:p w:rsidR="00BC19CE" w:rsidRPr="00606134" w:rsidRDefault="00BC19CE" w:rsidP="006E0F74">
            <w:r w:rsidRPr="00606134">
              <w:t>1.</w:t>
            </w:r>
          </w:p>
        </w:tc>
        <w:tc>
          <w:tcPr>
            <w:tcW w:w="9022" w:type="dxa"/>
            <w:gridSpan w:val="5"/>
          </w:tcPr>
          <w:p w:rsidR="00BC19CE" w:rsidRPr="00606134" w:rsidRDefault="00BC19CE" w:rsidP="00606134">
            <w:pPr>
              <w:jc w:val="center"/>
            </w:pPr>
            <w:r w:rsidRPr="00606134">
              <w:t>Администрация Темрюкского городского поселения Темрюкского района</w:t>
            </w:r>
          </w:p>
        </w:tc>
      </w:tr>
      <w:tr w:rsidR="00BC19CE" w:rsidRPr="00EF1C22" w:rsidTr="00606134">
        <w:trPr>
          <w:trHeight w:val="525"/>
        </w:trPr>
        <w:tc>
          <w:tcPr>
            <w:tcW w:w="851" w:type="dxa"/>
            <w:vMerge w:val="restart"/>
          </w:tcPr>
          <w:p w:rsidR="00BC19CE" w:rsidRPr="00606134" w:rsidRDefault="00BC19CE" w:rsidP="00606134">
            <w:pPr>
              <w:ind w:left="360"/>
              <w:jc w:val="center"/>
            </w:pPr>
          </w:p>
        </w:tc>
        <w:tc>
          <w:tcPr>
            <w:tcW w:w="3259" w:type="dxa"/>
          </w:tcPr>
          <w:p w:rsidR="00BC19CE" w:rsidRPr="00606134" w:rsidRDefault="00BC19CE" w:rsidP="00606134">
            <w:pPr>
              <w:jc w:val="center"/>
            </w:pPr>
            <w:r w:rsidRPr="00606134">
              <w:t xml:space="preserve">Бумага для печати (500 листов) А4 класс «А», плотность 80г/м2, белизна не менее 152% </w:t>
            </w:r>
            <w:r w:rsidRPr="00606134">
              <w:rPr>
                <w:lang w:val="en-US"/>
              </w:rPr>
              <w:t>CIE</w:t>
            </w:r>
            <w:r w:rsidRPr="00606134">
              <w:t>, яркость 99%</w:t>
            </w:r>
          </w:p>
        </w:tc>
        <w:tc>
          <w:tcPr>
            <w:tcW w:w="1014" w:type="dxa"/>
          </w:tcPr>
          <w:p w:rsidR="00BC19CE" w:rsidRPr="00606134" w:rsidRDefault="00BC19CE" w:rsidP="00606134">
            <w:pPr>
              <w:jc w:val="center"/>
            </w:pPr>
            <w:r w:rsidRPr="00606134">
              <w:t>шт.</w:t>
            </w:r>
          </w:p>
        </w:tc>
        <w:tc>
          <w:tcPr>
            <w:tcW w:w="1701" w:type="dxa"/>
          </w:tcPr>
          <w:p w:rsidR="00BC19CE" w:rsidRPr="00606134" w:rsidRDefault="00BC19CE" w:rsidP="00606134">
            <w:pPr>
              <w:jc w:val="center"/>
            </w:pPr>
            <w:r w:rsidRPr="00606134">
              <w:t>240,00</w:t>
            </w:r>
          </w:p>
        </w:tc>
        <w:tc>
          <w:tcPr>
            <w:tcW w:w="1489" w:type="dxa"/>
          </w:tcPr>
          <w:p w:rsidR="00BC19CE" w:rsidRPr="00606134" w:rsidRDefault="00BC19CE" w:rsidP="00606134">
            <w:pPr>
              <w:jc w:val="center"/>
            </w:pPr>
            <w:r w:rsidRPr="00606134">
              <w:t>25</w:t>
            </w:r>
          </w:p>
        </w:tc>
        <w:tc>
          <w:tcPr>
            <w:tcW w:w="1559" w:type="dxa"/>
          </w:tcPr>
          <w:p w:rsidR="00BC19CE" w:rsidRPr="00606134" w:rsidRDefault="00BC19CE" w:rsidP="00606134">
            <w:pPr>
              <w:jc w:val="center"/>
            </w:pPr>
            <w:r w:rsidRPr="00606134">
              <w:t>35</w:t>
            </w:r>
          </w:p>
        </w:tc>
      </w:tr>
      <w:tr w:rsidR="00BC19CE" w:rsidRPr="00EF1C22" w:rsidTr="00606134">
        <w:trPr>
          <w:trHeight w:val="525"/>
        </w:trPr>
        <w:tc>
          <w:tcPr>
            <w:tcW w:w="851" w:type="dxa"/>
            <w:vMerge/>
          </w:tcPr>
          <w:p w:rsidR="00BC19CE" w:rsidRPr="00606134" w:rsidRDefault="00BC19CE" w:rsidP="00606134">
            <w:pPr>
              <w:ind w:left="360"/>
              <w:jc w:val="center"/>
            </w:pPr>
          </w:p>
        </w:tc>
        <w:tc>
          <w:tcPr>
            <w:tcW w:w="3259" w:type="dxa"/>
          </w:tcPr>
          <w:p w:rsidR="00BC19CE" w:rsidRPr="00606134" w:rsidRDefault="00BC19CE" w:rsidP="00606134">
            <w:pPr>
              <w:jc w:val="center"/>
            </w:pPr>
            <w:r w:rsidRPr="00606134">
              <w:t xml:space="preserve">Бумага для печати (500 листов) А3 класс «А», плотность 80г/м2, белизна не менее 152% </w:t>
            </w:r>
            <w:r w:rsidRPr="00606134">
              <w:rPr>
                <w:lang w:val="en-US"/>
              </w:rPr>
              <w:t>CIE</w:t>
            </w:r>
            <w:r w:rsidRPr="00606134">
              <w:t>, яркость 99%</w:t>
            </w:r>
          </w:p>
        </w:tc>
        <w:tc>
          <w:tcPr>
            <w:tcW w:w="1014" w:type="dxa"/>
          </w:tcPr>
          <w:p w:rsidR="00BC19CE" w:rsidRPr="00606134" w:rsidRDefault="00BC19CE" w:rsidP="00606134">
            <w:pPr>
              <w:jc w:val="center"/>
            </w:pPr>
            <w:r w:rsidRPr="00606134">
              <w:t>шт.</w:t>
            </w:r>
          </w:p>
        </w:tc>
        <w:tc>
          <w:tcPr>
            <w:tcW w:w="1701" w:type="dxa"/>
          </w:tcPr>
          <w:p w:rsidR="00BC19CE" w:rsidRPr="00606134" w:rsidRDefault="00BC19CE" w:rsidP="00606134">
            <w:pPr>
              <w:jc w:val="center"/>
            </w:pPr>
            <w:r w:rsidRPr="00606134">
              <w:t>570,00</w:t>
            </w:r>
          </w:p>
        </w:tc>
        <w:tc>
          <w:tcPr>
            <w:tcW w:w="1489" w:type="dxa"/>
          </w:tcPr>
          <w:p w:rsidR="00BC19CE" w:rsidRPr="00606134" w:rsidRDefault="00BC19CE" w:rsidP="00606134">
            <w:pPr>
              <w:jc w:val="center"/>
            </w:pPr>
            <w:r w:rsidRPr="00606134">
              <w:t>2</w:t>
            </w:r>
          </w:p>
        </w:tc>
        <w:tc>
          <w:tcPr>
            <w:tcW w:w="1559" w:type="dxa"/>
          </w:tcPr>
          <w:p w:rsidR="00BC19CE" w:rsidRPr="00606134" w:rsidRDefault="00BC19CE" w:rsidP="00606134">
            <w:pPr>
              <w:jc w:val="center"/>
            </w:pPr>
            <w:r w:rsidRPr="00606134">
              <w:t>5</w:t>
            </w:r>
          </w:p>
        </w:tc>
      </w:tr>
      <w:tr w:rsidR="00BC19CE" w:rsidRPr="00EF1C22" w:rsidTr="00606134">
        <w:trPr>
          <w:trHeight w:val="525"/>
        </w:trPr>
        <w:tc>
          <w:tcPr>
            <w:tcW w:w="851" w:type="dxa"/>
            <w:vMerge/>
          </w:tcPr>
          <w:p w:rsidR="00BC19CE" w:rsidRPr="00606134" w:rsidRDefault="00BC19CE" w:rsidP="00606134">
            <w:pPr>
              <w:ind w:left="360"/>
              <w:jc w:val="center"/>
              <w:rPr>
                <w:rFonts w:ascii="Calibri" w:hAnsi="Calibri"/>
              </w:rPr>
            </w:pPr>
          </w:p>
        </w:tc>
        <w:tc>
          <w:tcPr>
            <w:tcW w:w="3259" w:type="dxa"/>
          </w:tcPr>
          <w:p w:rsidR="00BC19CE" w:rsidRPr="00606134" w:rsidRDefault="00BC19CE" w:rsidP="00606134">
            <w:pPr>
              <w:jc w:val="center"/>
            </w:pPr>
            <w:r w:rsidRPr="00606134">
              <w:t>Зажим для  бумаг 15мм (12шт. в уп.)</w:t>
            </w:r>
          </w:p>
        </w:tc>
        <w:tc>
          <w:tcPr>
            <w:tcW w:w="1014" w:type="dxa"/>
          </w:tcPr>
          <w:p w:rsidR="00BC19CE" w:rsidRPr="00606134" w:rsidRDefault="00BC19CE" w:rsidP="00606134">
            <w:pPr>
              <w:jc w:val="center"/>
            </w:pPr>
            <w:r w:rsidRPr="00606134">
              <w:t>шт.</w:t>
            </w:r>
          </w:p>
        </w:tc>
        <w:tc>
          <w:tcPr>
            <w:tcW w:w="1701" w:type="dxa"/>
          </w:tcPr>
          <w:p w:rsidR="00BC19CE" w:rsidRPr="00606134" w:rsidRDefault="00BC19CE" w:rsidP="00606134">
            <w:pPr>
              <w:jc w:val="center"/>
            </w:pPr>
            <w:r w:rsidRPr="00606134">
              <w:t>3,00</w:t>
            </w:r>
          </w:p>
        </w:tc>
        <w:tc>
          <w:tcPr>
            <w:tcW w:w="1489" w:type="dxa"/>
          </w:tcPr>
          <w:p w:rsidR="00BC19CE" w:rsidRPr="00606134" w:rsidRDefault="00BC19CE" w:rsidP="00606134">
            <w:pPr>
              <w:jc w:val="center"/>
            </w:pPr>
            <w:r w:rsidRPr="00606134">
              <w:t>30</w:t>
            </w:r>
          </w:p>
        </w:tc>
        <w:tc>
          <w:tcPr>
            <w:tcW w:w="1559" w:type="dxa"/>
          </w:tcPr>
          <w:p w:rsidR="00BC19CE" w:rsidRPr="00606134" w:rsidRDefault="00BC19CE" w:rsidP="00606134">
            <w:pPr>
              <w:jc w:val="center"/>
            </w:pPr>
            <w:r w:rsidRPr="00606134">
              <w:t>50</w:t>
            </w:r>
          </w:p>
        </w:tc>
      </w:tr>
      <w:tr w:rsidR="00BC19CE" w:rsidRPr="00EF1C22" w:rsidTr="00606134">
        <w:trPr>
          <w:trHeight w:val="525"/>
        </w:trPr>
        <w:tc>
          <w:tcPr>
            <w:tcW w:w="851" w:type="dxa"/>
            <w:vMerge/>
          </w:tcPr>
          <w:p w:rsidR="00BC19CE" w:rsidRPr="00606134" w:rsidRDefault="00BC19CE" w:rsidP="00606134">
            <w:pPr>
              <w:ind w:left="360"/>
              <w:jc w:val="center"/>
              <w:rPr>
                <w:rFonts w:ascii="Calibri" w:hAnsi="Calibri"/>
              </w:rPr>
            </w:pPr>
          </w:p>
        </w:tc>
        <w:tc>
          <w:tcPr>
            <w:tcW w:w="3259" w:type="dxa"/>
          </w:tcPr>
          <w:p w:rsidR="00BC19CE" w:rsidRPr="00606134" w:rsidRDefault="00BC19CE" w:rsidP="00606134">
            <w:pPr>
              <w:jc w:val="center"/>
            </w:pPr>
            <w:r w:rsidRPr="00606134">
              <w:t>Зажим для  бумаг 41мм(12шт. в уп.)</w:t>
            </w:r>
          </w:p>
        </w:tc>
        <w:tc>
          <w:tcPr>
            <w:tcW w:w="1014" w:type="dxa"/>
          </w:tcPr>
          <w:p w:rsidR="00BC19CE" w:rsidRPr="00606134" w:rsidRDefault="00BC19CE" w:rsidP="00606134">
            <w:pPr>
              <w:jc w:val="center"/>
            </w:pPr>
            <w:r w:rsidRPr="00606134">
              <w:t>шт.</w:t>
            </w:r>
          </w:p>
        </w:tc>
        <w:tc>
          <w:tcPr>
            <w:tcW w:w="1701" w:type="dxa"/>
          </w:tcPr>
          <w:p w:rsidR="00BC19CE" w:rsidRPr="00606134" w:rsidRDefault="00BC19CE" w:rsidP="00606134">
            <w:pPr>
              <w:jc w:val="center"/>
            </w:pPr>
            <w:r w:rsidRPr="00606134">
              <w:t>12,00</w:t>
            </w:r>
          </w:p>
        </w:tc>
        <w:tc>
          <w:tcPr>
            <w:tcW w:w="1489" w:type="dxa"/>
          </w:tcPr>
          <w:p w:rsidR="00BC19CE" w:rsidRPr="00606134" w:rsidRDefault="00BC19CE" w:rsidP="00606134">
            <w:pPr>
              <w:jc w:val="center"/>
            </w:pPr>
            <w:r w:rsidRPr="00606134">
              <w:t>100</w:t>
            </w:r>
          </w:p>
        </w:tc>
        <w:tc>
          <w:tcPr>
            <w:tcW w:w="1559" w:type="dxa"/>
          </w:tcPr>
          <w:p w:rsidR="00BC19CE" w:rsidRPr="00606134" w:rsidRDefault="00BC19CE" w:rsidP="00606134">
            <w:pPr>
              <w:jc w:val="center"/>
            </w:pPr>
            <w:r w:rsidRPr="00606134">
              <w:t>30</w:t>
            </w:r>
          </w:p>
        </w:tc>
      </w:tr>
      <w:tr w:rsidR="00BC19CE" w:rsidRPr="00EF1C22" w:rsidTr="00606134">
        <w:trPr>
          <w:trHeight w:val="525"/>
        </w:trPr>
        <w:tc>
          <w:tcPr>
            <w:tcW w:w="851" w:type="dxa"/>
            <w:vMerge/>
          </w:tcPr>
          <w:p w:rsidR="00BC19CE" w:rsidRPr="00606134" w:rsidRDefault="00BC19CE" w:rsidP="00606134">
            <w:pPr>
              <w:ind w:left="360"/>
              <w:jc w:val="center"/>
              <w:rPr>
                <w:rFonts w:ascii="Calibri" w:hAnsi="Calibri"/>
              </w:rPr>
            </w:pPr>
          </w:p>
        </w:tc>
        <w:tc>
          <w:tcPr>
            <w:tcW w:w="3259" w:type="dxa"/>
          </w:tcPr>
          <w:p w:rsidR="00BC19CE" w:rsidRPr="00606134" w:rsidRDefault="00BC19CE" w:rsidP="00606134">
            <w:pPr>
              <w:jc w:val="center"/>
            </w:pPr>
            <w:r w:rsidRPr="00606134">
              <w:t>Зажим для  бумаг 51мм(12шт. в уп.)</w:t>
            </w:r>
          </w:p>
        </w:tc>
        <w:tc>
          <w:tcPr>
            <w:tcW w:w="1014" w:type="dxa"/>
          </w:tcPr>
          <w:p w:rsidR="00BC19CE" w:rsidRPr="00606134" w:rsidRDefault="00BC19CE" w:rsidP="00606134">
            <w:pPr>
              <w:jc w:val="center"/>
            </w:pPr>
            <w:r w:rsidRPr="00606134">
              <w:t>шт.</w:t>
            </w:r>
          </w:p>
        </w:tc>
        <w:tc>
          <w:tcPr>
            <w:tcW w:w="1701" w:type="dxa"/>
          </w:tcPr>
          <w:p w:rsidR="00BC19CE" w:rsidRPr="00606134" w:rsidRDefault="00BC19CE" w:rsidP="00606134">
            <w:pPr>
              <w:jc w:val="center"/>
            </w:pPr>
            <w:r w:rsidRPr="00606134">
              <w:t>16,00</w:t>
            </w:r>
          </w:p>
        </w:tc>
        <w:tc>
          <w:tcPr>
            <w:tcW w:w="1489" w:type="dxa"/>
          </w:tcPr>
          <w:p w:rsidR="00BC19CE" w:rsidRPr="00606134" w:rsidRDefault="00BC19CE" w:rsidP="00606134">
            <w:pPr>
              <w:jc w:val="center"/>
            </w:pPr>
            <w:r w:rsidRPr="00606134">
              <w:t>20</w:t>
            </w:r>
          </w:p>
        </w:tc>
        <w:tc>
          <w:tcPr>
            <w:tcW w:w="1559" w:type="dxa"/>
          </w:tcPr>
          <w:p w:rsidR="00BC19CE" w:rsidRPr="00606134" w:rsidRDefault="00BC19CE" w:rsidP="00606134">
            <w:pPr>
              <w:jc w:val="center"/>
            </w:pPr>
            <w:r w:rsidRPr="00606134">
              <w:t>30</w:t>
            </w:r>
          </w:p>
        </w:tc>
      </w:tr>
      <w:tr w:rsidR="00BC19CE" w:rsidRPr="00EF1C22" w:rsidTr="00606134">
        <w:trPr>
          <w:trHeight w:val="525"/>
        </w:trPr>
        <w:tc>
          <w:tcPr>
            <w:tcW w:w="851" w:type="dxa"/>
            <w:vMerge/>
          </w:tcPr>
          <w:p w:rsidR="00BC19CE" w:rsidRPr="00606134" w:rsidRDefault="00BC19CE" w:rsidP="00606134">
            <w:pPr>
              <w:ind w:left="360"/>
              <w:jc w:val="center"/>
              <w:rPr>
                <w:rFonts w:ascii="Calibri" w:hAnsi="Calibri"/>
              </w:rPr>
            </w:pPr>
          </w:p>
        </w:tc>
        <w:tc>
          <w:tcPr>
            <w:tcW w:w="3259" w:type="dxa"/>
          </w:tcPr>
          <w:p w:rsidR="00BC19CE" w:rsidRPr="00606134" w:rsidRDefault="00BC19CE" w:rsidP="00606134">
            <w:pPr>
              <w:jc w:val="center"/>
            </w:pPr>
            <w:r w:rsidRPr="00606134">
              <w:t>Зажим для  бумаг 32мм(12шт. в уп.)</w:t>
            </w:r>
          </w:p>
        </w:tc>
        <w:tc>
          <w:tcPr>
            <w:tcW w:w="1014" w:type="dxa"/>
          </w:tcPr>
          <w:p w:rsidR="00BC19CE" w:rsidRPr="00606134" w:rsidRDefault="00BC19CE" w:rsidP="00606134">
            <w:pPr>
              <w:jc w:val="center"/>
            </w:pPr>
            <w:r w:rsidRPr="00606134">
              <w:t>шт.</w:t>
            </w:r>
          </w:p>
        </w:tc>
        <w:tc>
          <w:tcPr>
            <w:tcW w:w="1701" w:type="dxa"/>
          </w:tcPr>
          <w:p w:rsidR="00BC19CE" w:rsidRPr="00606134" w:rsidRDefault="00BC19CE" w:rsidP="00606134">
            <w:pPr>
              <w:jc w:val="center"/>
            </w:pPr>
            <w:r w:rsidRPr="00606134">
              <w:t>8,00</w:t>
            </w:r>
          </w:p>
        </w:tc>
        <w:tc>
          <w:tcPr>
            <w:tcW w:w="1489" w:type="dxa"/>
          </w:tcPr>
          <w:p w:rsidR="00BC19CE" w:rsidRPr="00606134" w:rsidRDefault="00BC19CE" w:rsidP="00606134">
            <w:pPr>
              <w:jc w:val="center"/>
            </w:pPr>
            <w:r w:rsidRPr="00606134">
              <w:t>30</w:t>
            </w:r>
          </w:p>
        </w:tc>
        <w:tc>
          <w:tcPr>
            <w:tcW w:w="1559" w:type="dxa"/>
          </w:tcPr>
          <w:p w:rsidR="00BC19CE" w:rsidRPr="00606134" w:rsidRDefault="00BC19CE" w:rsidP="00606134">
            <w:pPr>
              <w:jc w:val="center"/>
            </w:pPr>
            <w:r w:rsidRPr="00606134">
              <w:t>100</w:t>
            </w:r>
          </w:p>
        </w:tc>
      </w:tr>
      <w:tr w:rsidR="00BC19CE" w:rsidRPr="00EF1C22" w:rsidTr="00606134">
        <w:trPr>
          <w:trHeight w:val="309"/>
        </w:trPr>
        <w:tc>
          <w:tcPr>
            <w:tcW w:w="851" w:type="dxa"/>
            <w:vMerge/>
          </w:tcPr>
          <w:p w:rsidR="00BC19CE" w:rsidRPr="00606134" w:rsidRDefault="00BC19CE" w:rsidP="00606134">
            <w:pPr>
              <w:ind w:left="360"/>
              <w:jc w:val="center"/>
              <w:rPr>
                <w:rFonts w:ascii="Calibri" w:hAnsi="Calibri"/>
              </w:rPr>
            </w:pPr>
          </w:p>
        </w:tc>
        <w:tc>
          <w:tcPr>
            <w:tcW w:w="3259" w:type="dxa"/>
          </w:tcPr>
          <w:p w:rsidR="00BC19CE" w:rsidRPr="00606134" w:rsidRDefault="00BC19CE" w:rsidP="00606134">
            <w:pPr>
              <w:jc w:val="center"/>
            </w:pPr>
            <w:r w:rsidRPr="00606134">
              <w:t>Папка для бумаг с завязками</w:t>
            </w:r>
          </w:p>
        </w:tc>
        <w:tc>
          <w:tcPr>
            <w:tcW w:w="1014" w:type="dxa"/>
          </w:tcPr>
          <w:p w:rsidR="00BC19CE" w:rsidRPr="00606134" w:rsidRDefault="00BC19CE" w:rsidP="00606134">
            <w:pPr>
              <w:jc w:val="center"/>
            </w:pPr>
            <w:r w:rsidRPr="00606134">
              <w:t>шт.</w:t>
            </w:r>
          </w:p>
        </w:tc>
        <w:tc>
          <w:tcPr>
            <w:tcW w:w="1701" w:type="dxa"/>
          </w:tcPr>
          <w:p w:rsidR="00BC19CE" w:rsidRPr="00606134" w:rsidRDefault="00BC19CE" w:rsidP="00606134">
            <w:pPr>
              <w:jc w:val="center"/>
            </w:pPr>
            <w:r w:rsidRPr="00606134">
              <w:t>8,00</w:t>
            </w:r>
          </w:p>
        </w:tc>
        <w:tc>
          <w:tcPr>
            <w:tcW w:w="1489" w:type="dxa"/>
          </w:tcPr>
          <w:p w:rsidR="00BC19CE" w:rsidRPr="00606134" w:rsidRDefault="00BC19CE" w:rsidP="00606134">
            <w:pPr>
              <w:jc w:val="center"/>
            </w:pPr>
            <w:r w:rsidRPr="00606134">
              <w:t>30</w:t>
            </w:r>
          </w:p>
        </w:tc>
        <w:tc>
          <w:tcPr>
            <w:tcW w:w="1559" w:type="dxa"/>
          </w:tcPr>
          <w:p w:rsidR="00BC19CE" w:rsidRPr="00606134" w:rsidRDefault="00BC19CE" w:rsidP="00606134">
            <w:pPr>
              <w:jc w:val="center"/>
            </w:pPr>
            <w:r w:rsidRPr="00606134">
              <w:t>200</w:t>
            </w:r>
          </w:p>
        </w:tc>
      </w:tr>
      <w:tr w:rsidR="00BC19CE" w:rsidRPr="00EF1C22" w:rsidTr="00606134">
        <w:trPr>
          <w:trHeight w:val="345"/>
        </w:trPr>
        <w:tc>
          <w:tcPr>
            <w:tcW w:w="851" w:type="dxa"/>
            <w:vMerge/>
          </w:tcPr>
          <w:p w:rsidR="00BC19CE" w:rsidRPr="00606134" w:rsidRDefault="00BC19CE" w:rsidP="00606134">
            <w:pPr>
              <w:ind w:left="360"/>
              <w:jc w:val="center"/>
              <w:rPr>
                <w:rFonts w:ascii="Calibri" w:hAnsi="Calibri"/>
              </w:rPr>
            </w:pPr>
          </w:p>
        </w:tc>
        <w:tc>
          <w:tcPr>
            <w:tcW w:w="3259" w:type="dxa"/>
          </w:tcPr>
          <w:p w:rsidR="00BC19CE" w:rsidRPr="00606134" w:rsidRDefault="00BC19CE" w:rsidP="00606134">
            <w:pPr>
              <w:jc w:val="center"/>
            </w:pPr>
            <w:r w:rsidRPr="00606134">
              <w:t>Папка скоросшиватель</w:t>
            </w:r>
          </w:p>
        </w:tc>
        <w:tc>
          <w:tcPr>
            <w:tcW w:w="1014" w:type="dxa"/>
          </w:tcPr>
          <w:p w:rsidR="00BC19CE" w:rsidRPr="00606134" w:rsidRDefault="00BC19CE" w:rsidP="00606134">
            <w:pPr>
              <w:jc w:val="center"/>
            </w:pPr>
            <w:r w:rsidRPr="00606134">
              <w:t>шт.</w:t>
            </w:r>
          </w:p>
        </w:tc>
        <w:tc>
          <w:tcPr>
            <w:tcW w:w="1701" w:type="dxa"/>
          </w:tcPr>
          <w:p w:rsidR="00BC19CE" w:rsidRPr="00606134" w:rsidRDefault="00BC19CE" w:rsidP="00606134">
            <w:pPr>
              <w:jc w:val="center"/>
            </w:pPr>
            <w:r w:rsidRPr="00606134">
              <w:t>6,00</w:t>
            </w:r>
          </w:p>
        </w:tc>
        <w:tc>
          <w:tcPr>
            <w:tcW w:w="1489" w:type="dxa"/>
          </w:tcPr>
          <w:p w:rsidR="00BC19CE" w:rsidRPr="00606134" w:rsidRDefault="00BC19CE" w:rsidP="00606134">
            <w:pPr>
              <w:jc w:val="center"/>
            </w:pPr>
            <w:r w:rsidRPr="00606134">
              <w:t>10</w:t>
            </w:r>
          </w:p>
        </w:tc>
        <w:tc>
          <w:tcPr>
            <w:tcW w:w="1559" w:type="dxa"/>
          </w:tcPr>
          <w:p w:rsidR="00BC19CE" w:rsidRPr="00606134" w:rsidRDefault="00BC19CE" w:rsidP="00606134">
            <w:pPr>
              <w:jc w:val="center"/>
            </w:pPr>
            <w:r w:rsidRPr="00606134">
              <w:t>25</w:t>
            </w:r>
          </w:p>
        </w:tc>
      </w:tr>
      <w:tr w:rsidR="00BC19CE" w:rsidRPr="00EF1C22" w:rsidTr="00606134">
        <w:trPr>
          <w:trHeight w:val="345"/>
        </w:trPr>
        <w:tc>
          <w:tcPr>
            <w:tcW w:w="851" w:type="dxa"/>
            <w:vMerge/>
          </w:tcPr>
          <w:p w:rsidR="00BC19CE" w:rsidRPr="00606134" w:rsidRDefault="00BC19CE" w:rsidP="00606134">
            <w:pPr>
              <w:ind w:left="360"/>
              <w:jc w:val="center"/>
              <w:rPr>
                <w:rFonts w:ascii="Calibri" w:hAnsi="Calibri"/>
              </w:rPr>
            </w:pPr>
          </w:p>
        </w:tc>
        <w:tc>
          <w:tcPr>
            <w:tcW w:w="3259" w:type="dxa"/>
          </w:tcPr>
          <w:p w:rsidR="00BC19CE" w:rsidRPr="00606134" w:rsidRDefault="00BC19CE" w:rsidP="00606134">
            <w:pPr>
              <w:jc w:val="center"/>
            </w:pPr>
            <w:r w:rsidRPr="00606134">
              <w:t>Папки-файлы с перфорированные А4</w:t>
            </w:r>
          </w:p>
        </w:tc>
        <w:tc>
          <w:tcPr>
            <w:tcW w:w="1014" w:type="dxa"/>
          </w:tcPr>
          <w:p w:rsidR="00BC19CE" w:rsidRPr="00606134" w:rsidRDefault="00BC19CE" w:rsidP="00606134">
            <w:pPr>
              <w:jc w:val="center"/>
            </w:pPr>
            <w:r w:rsidRPr="00606134">
              <w:t>шт.</w:t>
            </w:r>
          </w:p>
        </w:tc>
        <w:tc>
          <w:tcPr>
            <w:tcW w:w="1701" w:type="dxa"/>
          </w:tcPr>
          <w:p w:rsidR="00BC19CE" w:rsidRPr="00606134" w:rsidRDefault="00BC19CE" w:rsidP="00606134">
            <w:pPr>
              <w:jc w:val="center"/>
            </w:pPr>
            <w:r w:rsidRPr="00606134">
              <w:t xml:space="preserve">120,00 </w:t>
            </w:r>
          </w:p>
          <w:p w:rsidR="00BC19CE" w:rsidRPr="00606134" w:rsidRDefault="00BC19CE" w:rsidP="00606134">
            <w:pPr>
              <w:jc w:val="center"/>
            </w:pPr>
            <w:r w:rsidRPr="00606134">
              <w:t>(в уп. 100 шт.)</w:t>
            </w:r>
          </w:p>
        </w:tc>
        <w:tc>
          <w:tcPr>
            <w:tcW w:w="1489" w:type="dxa"/>
          </w:tcPr>
          <w:p w:rsidR="00BC19CE" w:rsidRPr="00606134" w:rsidRDefault="00BC19CE" w:rsidP="00606134">
            <w:pPr>
              <w:jc w:val="center"/>
            </w:pPr>
            <w:r w:rsidRPr="00606134">
              <w:t>2</w:t>
            </w:r>
          </w:p>
        </w:tc>
        <w:tc>
          <w:tcPr>
            <w:tcW w:w="1559" w:type="dxa"/>
          </w:tcPr>
          <w:p w:rsidR="00BC19CE" w:rsidRPr="00606134" w:rsidRDefault="00BC19CE" w:rsidP="00606134">
            <w:pPr>
              <w:jc w:val="center"/>
            </w:pPr>
            <w:r w:rsidRPr="00606134">
              <w:t>5</w:t>
            </w:r>
          </w:p>
        </w:tc>
      </w:tr>
      <w:tr w:rsidR="00BC19CE" w:rsidRPr="00EF1C22" w:rsidTr="00606134">
        <w:trPr>
          <w:trHeight w:val="345"/>
        </w:trPr>
        <w:tc>
          <w:tcPr>
            <w:tcW w:w="851" w:type="dxa"/>
            <w:vMerge/>
          </w:tcPr>
          <w:p w:rsidR="00BC19CE" w:rsidRPr="00606134" w:rsidRDefault="00BC19CE" w:rsidP="00606134">
            <w:pPr>
              <w:ind w:left="360"/>
              <w:jc w:val="center"/>
              <w:rPr>
                <w:rFonts w:ascii="Calibri" w:hAnsi="Calibri"/>
              </w:rPr>
            </w:pPr>
          </w:p>
        </w:tc>
        <w:tc>
          <w:tcPr>
            <w:tcW w:w="3259" w:type="dxa"/>
          </w:tcPr>
          <w:p w:rsidR="00BC19CE" w:rsidRPr="00606134" w:rsidRDefault="00BC19CE" w:rsidP="00606134">
            <w:pPr>
              <w:jc w:val="center"/>
            </w:pPr>
            <w:r w:rsidRPr="00606134">
              <w:t>Стойка-уголок для бумаг</w:t>
            </w:r>
          </w:p>
        </w:tc>
        <w:tc>
          <w:tcPr>
            <w:tcW w:w="1014" w:type="dxa"/>
          </w:tcPr>
          <w:p w:rsidR="00BC19CE" w:rsidRPr="00606134" w:rsidRDefault="00BC19CE" w:rsidP="00606134">
            <w:pPr>
              <w:jc w:val="center"/>
            </w:pPr>
            <w:r w:rsidRPr="00606134">
              <w:t>шт.</w:t>
            </w:r>
          </w:p>
        </w:tc>
        <w:tc>
          <w:tcPr>
            <w:tcW w:w="1701" w:type="dxa"/>
          </w:tcPr>
          <w:p w:rsidR="00BC19CE" w:rsidRPr="00606134" w:rsidRDefault="00BC19CE" w:rsidP="00606134">
            <w:pPr>
              <w:jc w:val="center"/>
            </w:pPr>
            <w:r w:rsidRPr="00606134">
              <w:t>125,00</w:t>
            </w:r>
          </w:p>
        </w:tc>
        <w:tc>
          <w:tcPr>
            <w:tcW w:w="1489" w:type="dxa"/>
          </w:tcPr>
          <w:p w:rsidR="00BC19CE" w:rsidRPr="00606134" w:rsidRDefault="00BC19CE" w:rsidP="00606134">
            <w:pPr>
              <w:jc w:val="center"/>
            </w:pPr>
            <w:r w:rsidRPr="00606134">
              <w:t>2</w:t>
            </w:r>
          </w:p>
        </w:tc>
        <w:tc>
          <w:tcPr>
            <w:tcW w:w="1559" w:type="dxa"/>
          </w:tcPr>
          <w:p w:rsidR="00BC19CE" w:rsidRPr="00606134" w:rsidRDefault="00BC19CE" w:rsidP="00606134">
            <w:pPr>
              <w:jc w:val="center"/>
              <w:rPr>
                <w:lang w:val="en-US"/>
              </w:rPr>
            </w:pPr>
            <w:r w:rsidRPr="00606134">
              <w:t>2</w:t>
            </w:r>
          </w:p>
        </w:tc>
      </w:tr>
      <w:tr w:rsidR="00BC19CE" w:rsidRPr="00EF1C22" w:rsidTr="00606134">
        <w:trPr>
          <w:trHeight w:val="345"/>
        </w:trPr>
        <w:tc>
          <w:tcPr>
            <w:tcW w:w="851" w:type="dxa"/>
            <w:vMerge/>
          </w:tcPr>
          <w:p w:rsidR="00BC19CE" w:rsidRPr="00606134" w:rsidRDefault="00BC19CE" w:rsidP="00606134">
            <w:pPr>
              <w:ind w:left="360"/>
              <w:jc w:val="center"/>
              <w:rPr>
                <w:rFonts w:ascii="Calibri" w:hAnsi="Calibri"/>
              </w:rPr>
            </w:pPr>
          </w:p>
        </w:tc>
        <w:tc>
          <w:tcPr>
            <w:tcW w:w="3259" w:type="dxa"/>
          </w:tcPr>
          <w:p w:rsidR="00BC19CE" w:rsidRPr="00606134" w:rsidRDefault="00BC19CE" w:rsidP="00606134">
            <w:pPr>
              <w:jc w:val="center"/>
            </w:pPr>
            <w:r w:rsidRPr="00606134">
              <w:t>Папка  регистратор 80мм</w:t>
            </w:r>
          </w:p>
        </w:tc>
        <w:tc>
          <w:tcPr>
            <w:tcW w:w="1014" w:type="dxa"/>
          </w:tcPr>
          <w:p w:rsidR="00BC19CE" w:rsidRPr="00606134" w:rsidRDefault="00BC19CE" w:rsidP="00606134">
            <w:pPr>
              <w:jc w:val="center"/>
            </w:pPr>
            <w:r w:rsidRPr="00606134">
              <w:t>шт.</w:t>
            </w:r>
          </w:p>
        </w:tc>
        <w:tc>
          <w:tcPr>
            <w:tcW w:w="1701" w:type="dxa"/>
          </w:tcPr>
          <w:p w:rsidR="00BC19CE" w:rsidRPr="00606134" w:rsidRDefault="00BC19CE" w:rsidP="00606134">
            <w:pPr>
              <w:jc w:val="center"/>
            </w:pPr>
            <w:r w:rsidRPr="00606134">
              <w:t>140,00</w:t>
            </w:r>
          </w:p>
        </w:tc>
        <w:tc>
          <w:tcPr>
            <w:tcW w:w="1489" w:type="dxa"/>
          </w:tcPr>
          <w:p w:rsidR="00BC19CE" w:rsidRPr="00606134" w:rsidRDefault="00BC19CE" w:rsidP="00606134">
            <w:pPr>
              <w:jc w:val="center"/>
            </w:pPr>
            <w:r w:rsidRPr="00606134">
              <w:t>10</w:t>
            </w:r>
          </w:p>
        </w:tc>
        <w:tc>
          <w:tcPr>
            <w:tcW w:w="1559" w:type="dxa"/>
          </w:tcPr>
          <w:p w:rsidR="00BC19CE" w:rsidRPr="00606134" w:rsidRDefault="00BC19CE" w:rsidP="00606134">
            <w:pPr>
              <w:jc w:val="center"/>
            </w:pPr>
            <w:r w:rsidRPr="00606134">
              <w:t>20</w:t>
            </w:r>
          </w:p>
        </w:tc>
      </w:tr>
      <w:tr w:rsidR="00BC19CE" w:rsidRPr="00EF1C22" w:rsidTr="00606134">
        <w:trPr>
          <w:trHeight w:val="345"/>
        </w:trPr>
        <w:tc>
          <w:tcPr>
            <w:tcW w:w="851" w:type="dxa"/>
            <w:vMerge/>
          </w:tcPr>
          <w:p w:rsidR="00BC19CE" w:rsidRPr="00606134" w:rsidRDefault="00BC19CE" w:rsidP="00606134">
            <w:pPr>
              <w:ind w:left="360"/>
              <w:jc w:val="center"/>
              <w:rPr>
                <w:rFonts w:ascii="Calibri" w:hAnsi="Calibri"/>
              </w:rPr>
            </w:pPr>
          </w:p>
        </w:tc>
        <w:tc>
          <w:tcPr>
            <w:tcW w:w="3259" w:type="dxa"/>
          </w:tcPr>
          <w:p w:rsidR="00BC19CE" w:rsidRPr="00606134" w:rsidRDefault="00BC19CE" w:rsidP="00606134">
            <w:pPr>
              <w:jc w:val="center"/>
            </w:pPr>
            <w:r w:rsidRPr="00606134">
              <w:t>Папка  регистратор 50мм</w:t>
            </w:r>
          </w:p>
        </w:tc>
        <w:tc>
          <w:tcPr>
            <w:tcW w:w="1014" w:type="dxa"/>
          </w:tcPr>
          <w:p w:rsidR="00BC19CE" w:rsidRPr="00606134" w:rsidRDefault="00BC19CE" w:rsidP="00606134">
            <w:pPr>
              <w:jc w:val="center"/>
            </w:pPr>
            <w:r w:rsidRPr="00606134">
              <w:t>шт.</w:t>
            </w:r>
          </w:p>
        </w:tc>
        <w:tc>
          <w:tcPr>
            <w:tcW w:w="1701" w:type="dxa"/>
          </w:tcPr>
          <w:p w:rsidR="00BC19CE" w:rsidRPr="00606134" w:rsidRDefault="00BC19CE" w:rsidP="00606134">
            <w:pPr>
              <w:jc w:val="center"/>
            </w:pPr>
            <w:r w:rsidRPr="00606134">
              <w:t>110,00</w:t>
            </w:r>
          </w:p>
        </w:tc>
        <w:tc>
          <w:tcPr>
            <w:tcW w:w="1489" w:type="dxa"/>
          </w:tcPr>
          <w:p w:rsidR="00BC19CE" w:rsidRPr="00606134" w:rsidRDefault="00BC19CE" w:rsidP="00606134">
            <w:pPr>
              <w:jc w:val="center"/>
            </w:pPr>
            <w:r w:rsidRPr="00606134">
              <w:t>-</w:t>
            </w:r>
          </w:p>
        </w:tc>
        <w:tc>
          <w:tcPr>
            <w:tcW w:w="1559" w:type="dxa"/>
          </w:tcPr>
          <w:p w:rsidR="00BC19CE" w:rsidRPr="00606134" w:rsidRDefault="00BC19CE" w:rsidP="00606134">
            <w:pPr>
              <w:jc w:val="center"/>
            </w:pPr>
            <w:r w:rsidRPr="00606134">
              <w:t>10</w:t>
            </w:r>
          </w:p>
        </w:tc>
      </w:tr>
      <w:tr w:rsidR="00BC19CE" w:rsidRPr="00EF1C22" w:rsidTr="00606134">
        <w:trPr>
          <w:trHeight w:val="345"/>
        </w:trPr>
        <w:tc>
          <w:tcPr>
            <w:tcW w:w="851" w:type="dxa"/>
            <w:vMerge/>
          </w:tcPr>
          <w:p w:rsidR="00BC19CE" w:rsidRPr="00606134" w:rsidRDefault="00BC19CE" w:rsidP="00606134">
            <w:pPr>
              <w:ind w:left="360"/>
              <w:jc w:val="center"/>
              <w:rPr>
                <w:rFonts w:ascii="Calibri" w:hAnsi="Calibri"/>
              </w:rPr>
            </w:pPr>
          </w:p>
        </w:tc>
        <w:tc>
          <w:tcPr>
            <w:tcW w:w="3259" w:type="dxa"/>
          </w:tcPr>
          <w:p w:rsidR="00BC19CE" w:rsidRPr="00606134" w:rsidRDefault="00BC19CE" w:rsidP="00606134">
            <w:pPr>
              <w:jc w:val="center"/>
            </w:pPr>
            <w:r w:rsidRPr="00606134">
              <w:t xml:space="preserve">Ручка  шариковая 0,7мм </w:t>
            </w:r>
          </w:p>
        </w:tc>
        <w:tc>
          <w:tcPr>
            <w:tcW w:w="1014" w:type="dxa"/>
          </w:tcPr>
          <w:p w:rsidR="00BC19CE" w:rsidRPr="00606134" w:rsidRDefault="00BC19CE" w:rsidP="00606134">
            <w:pPr>
              <w:jc w:val="center"/>
            </w:pPr>
            <w:r w:rsidRPr="00606134">
              <w:t>шт.</w:t>
            </w:r>
          </w:p>
        </w:tc>
        <w:tc>
          <w:tcPr>
            <w:tcW w:w="1701" w:type="dxa"/>
          </w:tcPr>
          <w:p w:rsidR="00BC19CE" w:rsidRPr="00606134" w:rsidRDefault="00BC19CE" w:rsidP="00606134">
            <w:pPr>
              <w:jc w:val="center"/>
            </w:pPr>
            <w:r w:rsidRPr="00606134">
              <w:t>56,00</w:t>
            </w:r>
          </w:p>
        </w:tc>
        <w:tc>
          <w:tcPr>
            <w:tcW w:w="1489" w:type="dxa"/>
          </w:tcPr>
          <w:p w:rsidR="00BC19CE" w:rsidRPr="00606134" w:rsidRDefault="00BC19CE" w:rsidP="00606134">
            <w:pPr>
              <w:jc w:val="center"/>
            </w:pPr>
            <w:r w:rsidRPr="00606134">
              <w:t>10</w:t>
            </w:r>
          </w:p>
        </w:tc>
        <w:tc>
          <w:tcPr>
            <w:tcW w:w="1559" w:type="dxa"/>
          </w:tcPr>
          <w:p w:rsidR="00BC19CE" w:rsidRPr="00606134" w:rsidRDefault="00BC19CE" w:rsidP="00606134">
            <w:pPr>
              <w:jc w:val="center"/>
            </w:pPr>
            <w:r w:rsidRPr="00606134">
              <w:t>20</w:t>
            </w:r>
          </w:p>
        </w:tc>
      </w:tr>
      <w:tr w:rsidR="00BC19CE" w:rsidRPr="00EF1C22" w:rsidTr="00606134">
        <w:trPr>
          <w:trHeight w:val="345"/>
        </w:trPr>
        <w:tc>
          <w:tcPr>
            <w:tcW w:w="851" w:type="dxa"/>
            <w:vMerge/>
          </w:tcPr>
          <w:p w:rsidR="00BC19CE" w:rsidRPr="00606134" w:rsidRDefault="00BC19CE" w:rsidP="00606134">
            <w:pPr>
              <w:ind w:left="360"/>
              <w:jc w:val="center"/>
              <w:rPr>
                <w:rFonts w:ascii="Calibri" w:hAnsi="Calibri"/>
              </w:rPr>
            </w:pPr>
          </w:p>
        </w:tc>
        <w:tc>
          <w:tcPr>
            <w:tcW w:w="3259" w:type="dxa"/>
          </w:tcPr>
          <w:p w:rsidR="00BC19CE" w:rsidRPr="00606134" w:rsidRDefault="00BC19CE" w:rsidP="00606134">
            <w:pPr>
              <w:jc w:val="center"/>
              <w:rPr>
                <w:lang w:val="en-US"/>
              </w:rPr>
            </w:pPr>
            <w:r w:rsidRPr="00606134">
              <w:t xml:space="preserve">Ручка шариковая 1мм </w:t>
            </w:r>
          </w:p>
        </w:tc>
        <w:tc>
          <w:tcPr>
            <w:tcW w:w="1014" w:type="dxa"/>
          </w:tcPr>
          <w:p w:rsidR="00BC19CE" w:rsidRPr="00606134" w:rsidRDefault="00BC19CE" w:rsidP="00606134">
            <w:pPr>
              <w:jc w:val="center"/>
            </w:pPr>
            <w:r w:rsidRPr="00606134">
              <w:t>шт.</w:t>
            </w:r>
          </w:p>
        </w:tc>
        <w:tc>
          <w:tcPr>
            <w:tcW w:w="1701" w:type="dxa"/>
          </w:tcPr>
          <w:p w:rsidR="00BC19CE" w:rsidRPr="00606134" w:rsidRDefault="00BC19CE" w:rsidP="00606134">
            <w:pPr>
              <w:jc w:val="center"/>
              <w:rPr>
                <w:lang w:val="en-US"/>
              </w:rPr>
            </w:pPr>
            <w:r w:rsidRPr="00606134">
              <w:rPr>
                <w:lang w:val="en-US"/>
              </w:rPr>
              <w:t>12.00</w:t>
            </w:r>
          </w:p>
        </w:tc>
        <w:tc>
          <w:tcPr>
            <w:tcW w:w="1489" w:type="dxa"/>
          </w:tcPr>
          <w:p w:rsidR="00BC19CE" w:rsidRPr="00606134" w:rsidRDefault="00BC19CE" w:rsidP="00606134">
            <w:pPr>
              <w:jc w:val="center"/>
            </w:pPr>
            <w:r w:rsidRPr="00606134">
              <w:t>20</w:t>
            </w:r>
          </w:p>
        </w:tc>
        <w:tc>
          <w:tcPr>
            <w:tcW w:w="1559" w:type="dxa"/>
          </w:tcPr>
          <w:p w:rsidR="00BC19CE" w:rsidRPr="00606134" w:rsidRDefault="00BC19CE" w:rsidP="00606134">
            <w:pPr>
              <w:jc w:val="center"/>
            </w:pPr>
            <w:r w:rsidRPr="00606134">
              <w:t>30</w:t>
            </w:r>
          </w:p>
        </w:tc>
      </w:tr>
      <w:tr w:rsidR="00BC19CE" w:rsidRPr="00EF1C22" w:rsidTr="00606134">
        <w:trPr>
          <w:trHeight w:val="345"/>
        </w:trPr>
        <w:tc>
          <w:tcPr>
            <w:tcW w:w="851" w:type="dxa"/>
            <w:vMerge/>
          </w:tcPr>
          <w:p w:rsidR="00BC19CE" w:rsidRPr="00606134" w:rsidRDefault="00BC19CE" w:rsidP="00606134">
            <w:pPr>
              <w:ind w:left="360"/>
              <w:jc w:val="center"/>
              <w:rPr>
                <w:rFonts w:ascii="Calibri" w:hAnsi="Calibri"/>
              </w:rPr>
            </w:pPr>
          </w:p>
        </w:tc>
        <w:tc>
          <w:tcPr>
            <w:tcW w:w="3259" w:type="dxa"/>
          </w:tcPr>
          <w:p w:rsidR="00BC19CE" w:rsidRPr="00606134" w:rsidRDefault="00BC19CE" w:rsidP="00606134">
            <w:pPr>
              <w:jc w:val="center"/>
            </w:pPr>
            <w:r w:rsidRPr="00606134">
              <w:t>Бумага для заметок в стакане 90*90 500л</w:t>
            </w:r>
          </w:p>
        </w:tc>
        <w:tc>
          <w:tcPr>
            <w:tcW w:w="1014" w:type="dxa"/>
          </w:tcPr>
          <w:p w:rsidR="00BC19CE" w:rsidRPr="00606134" w:rsidRDefault="00BC19CE" w:rsidP="00606134">
            <w:pPr>
              <w:jc w:val="center"/>
            </w:pPr>
            <w:r w:rsidRPr="00606134">
              <w:t>шт.</w:t>
            </w:r>
          </w:p>
        </w:tc>
        <w:tc>
          <w:tcPr>
            <w:tcW w:w="1701" w:type="dxa"/>
          </w:tcPr>
          <w:p w:rsidR="00BC19CE" w:rsidRPr="00606134" w:rsidRDefault="00BC19CE" w:rsidP="00606134">
            <w:pPr>
              <w:jc w:val="center"/>
            </w:pPr>
            <w:r w:rsidRPr="00606134">
              <w:t>65,00</w:t>
            </w:r>
          </w:p>
        </w:tc>
        <w:tc>
          <w:tcPr>
            <w:tcW w:w="1489" w:type="dxa"/>
          </w:tcPr>
          <w:p w:rsidR="00BC19CE" w:rsidRPr="00606134" w:rsidRDefault="00BC19CE" w:rsidP="00606134">
            <w:pPr>
              <w:jc w:val="center"/>
            </w:pPr>
            <w:r w:rsidRPr="00606134">
              <w:t>2</w:t>
            </w:r>
          </w:p>
        </w:tc>
        <w:tc>
          <w:tcPr>
            <w:tcW w:w="1559" w:type="dxa"/>
          </w:tcPr>
          <w:p w:rsidR="00BC19CE" w:rsidRPr="00606134" w:rsidRDefault="00BC19CE" w:rsidP="00606134">
            <w:pPr>
              <w:jc w:val="center"/>
            </w:pPr>
            <w:r w:rsidRPr="00606134">
              <w:t>5</w:t>
            </w:r>
          </w:p>
        </w:tc>
      </w:tr>
      <w:tr w:rsidR="00BC19CE" w:rsidRPr="00E133C3" w:rsidTr="00606134">
        <w:trPr>
          <w:trHeight w:val="345"/>
        </w:trPr>
        <w:tc>
          <w:tcPr>
            <w:tcW w:w="851" w:type="dxa"/>
          </w:tcPr>
          <w:p w:rsidR="00BC19CE" w:rsidRPr="00606134" w:rsidRDefault="00BC19CE" w:rsidP="00606134">
            <w:pPr>
              <w:ind w:left="360"/>
              <w:jc w:val="center"/>
            </w:pPr>
            <w:r w:rsidRPr="00606134">
              <w:t>1</w:t>
            </w:r>
          </w:p>
        </w:tc>
        <w:tc>
          <w:tcPr>
            <w:tcW w:w="3259" w:type="dxa"/>
          </w:tcPr>
          <w:p w:rsidR="00BC19CE" w:rsidRPr="00606134" w:rsidRDefault="00BC19CE" w:rsidP="00606134">
            <w:pPr>
              <w:jc w:val="center"/>
            </w:pPr>
            <w:r w:rsidRPr="00606134">
              <w:t>2</w:t>
            </w:r>
          </w:p>
        </w:tc>
        <w:tc>
          <w:tcPr>
            <w:tcW w:w="1014" w:type="dxa"/>
          </w:tcPr>
          <w:p w:rsidR="00BC19CE" w:rsidRPr="00606134" w:rsidRDefault="00BC19CE" w:rsidP="00606134">
            <w:pPr>
              <w:jc w:val="center"/>
            </w:pPr>
            <w:r w:rsidRPr="00606134">
              <w:t>3</w:t>
            </w:r>
          </w:p>
        </w:tc>
        <w:tc>
          <w:tcPr>
            <w:tcW w:w="1701" w:type="dxa"/>
          </w:tcPr>
          <w:p w:rsidR="00BC19CE" w:rsidRPr="00606134" w:rsidRDefault="00BC19CE" w:rsidP="00606134">
            <w:pPr>
              <w:jc w:val="center"/>
            </w:pPr>
            <w:r w:rsidRPr="00606134">
              <w:t>4</w:t>
            </w:r>
          </w:p>
        </w:tc>
        <w:tc>
          <w:tcPr>
            <w:tcW w:w="1489" w:type="dxa"/>
          </w:tcPr>
          <w:p w:rsidR="00BC19CE" w:rsidRPr="00606134" w:rsidRDefault="00BC19CE" w:rsidP="00606134">
            <w:pPr>
              <w:jc w:val="center"/>
            </w:pPr>
            <w:r w:rsidRPr="00606134">
              <w:t>5</w:t>
            </w:r>
          </w:p>
        </w:tc>
        <w:tc>
          <w:tcPr>
            <w:tcW w:w="1559" w:type="dxa"/>
          </w:tcPr>
          <w:p w:rsidR="00BC19CE" w:rsidRPr="00606134" w:rsidRDefault="00BC19CE" w:rsidP="00606134">
            <w:pPr>
              <w:jc w:val="center"/>
            </w:pPr>
            <w:r w:rsidRPr="00606134">
              <w:t>6</w:t>
            </w:r>
          </w:p>
        </w:tc>
      </w:tr>
      <w:tr w:rsidR="00BC19CE" w:rsidRPr="00EF1C22" w:rsidTr="00606134">
        <w:trPr>
          <w:trHeight w:val="345"/>
        </w:trPr>
        <w:tc>
          <w:tcPr>
            <w:tcW w:w="851" w:type="dxa"/>
            <w:vMerge w:val="restart"/>
          </w:tcPr>
          <w:p w:rsidR="00BC19CE" w:rsidRPr="00606134" w:rsidRDefault="00BC19CE" w:rsidP="00606134">
            <w:pPr>
              <w:ind w:left="360"/>
              <w:jc w:val="center"/>
              <w:rPr>
                <w:rFonts w:ascii="Calibri" w:hAnsi="Calibri"/>
              </w:rPr>
            </w:pPr>
          </w:p>
        </w:tc>
        <w:tc>
          <w:tcPr>
            <w:tcW w:w="3259" w:type="dxa"/>
          </w:tcPr>
          <w:p w:rsidR="00BC19CE" w:rsidRPr="00606134" w:rsidRDefault="00BC19CE" w:rsidP="00606134">
            <w:pPr>
              <w:jc w:val="center"/>
            </w:pPr>
            <w:r w:rsidRPr="00606134">
              <w:t>Бумага для заметок цветная 9*9*4,5</w:t>
            </w:r>
          </w:p>
        </w:tc>
        <w:tc>
          <w:tcPr>
            <w:tcW w:w="1014" w:type="dxa"/>
          </w:tcPr>
          <w:p w:rsidR="00BC19CE" w:rsidRPr="00606134" w:rsidRDefault="00BC19CE" w:rsidP="00606134">
            <w:pPr>
              <w:jc w:val="center"/>
            </w:pPr>
            <w:r w:rsidRPr="00606134">
              <w:t>шт.</w:t>
            </w:r>
          </w:p>
        </w:tc>
        <w:tc>
          <w:tcPr>
            <w:tcW w:w="1701" w:type="dxa"/>
          </w:tcPr>
          <w:p w:rsidR="00BC19CE" w:rsidRPr="00606134" w:rsidRDefault="00BC19CE" w:rsidP="00606134">
            <w:pPr>
              <w:jc w:val="center"/>
            </w:pPr>
            <w:r w:rsidRPr="00606134">
              <w:t>70,00</w:t>
            </w:r>
          </w:p>
        </w:tc>
        <w:tc>
          <w:tcPr>
            <w:tcW w:w="1489" w:type="dxa"/>
          </w:tcPr>
          <w:p w:rsidR="00BC19CE" w:rsidRPr="00606134" w:rsidRDefault="00BC19CE" w:rsidP="00606134">
            <w:pPr>
              <w:jc w:val="center"/>
            </w:pPr>
            <w:r w:rsidRPr="00606134">
              <w:t>2</w:t>
            </w:r>
          </w:p>
        </w:tc>
        <w:tc>
          <w:tcPr>
            <w:tcW w:w="1559" w:type="dxa"/>
          </w:tcPr>
          <w:p w:rsidR="00BC19CE" w:rsidRPr="00606134" w:rsidRDefault="00BC19CE" w:rsidP="00606134">
            <w:pPr>
              <w:jc w:val="center"/>
            </w:pPr>
            <w:r w:rsidRPr="00606134">
              <w:t>5</w:t>
            </w:r>
          </w:p>
        </w:tc>
      </w:tr>
      <w:tr w:rsidR="00BC19CE" w:rsidRPr="00EF1C22" w:rsidTr="00606134">
        <w:trPr>
          <w:trHeight w:val="345"/>
        </w:trPr>
        <w:tc>
          <w:tcPr>
            <w:tcW w:w="851" w:type="dxa"/>
            <w:vMerge/>
          </w:tcPr>
          <w:p w:rsidR="00BC19CE" w:rsidRPr="00606134" w:rsidRDefault="00BC19CE" w:rsidP="00606134">
            <w:pPr>
              <w:ind w:left="360"/>
              <w:jc w:val="center"/>
              <w:rPr>
                <w:rFonts w:ascii="Calibri" w:hAnsi="Calibri"/>
              </w:rPr>
            </w:pPr>
          </w:p>
        </w:tc>
        <w:tc>
          <w:tcPr>
            <w:tcW w:w="3259" w:type="dxa"/>
          </w:tcPr>
          <w:p w:rsidR="00BC19CE" w:rsidRPr="00606134" w:rsidRDefault="00BC19CE" w:rsidP="00606134">
            <w:pPr>
              <w:jc w:val="center"/>
            </w:pPr>
            <w:r w:rsidRPr="00606134">
              <w:t>Бумага для заметок белая 9*9*9</w:t>
            </w:r>
          </w:p>
        </w:tc>
        <w:tc>
          <w:tcPr>
            <w:tcW w:w="1014" w:type="dxa"/>
          </w:tcPr>
          <w:p w:rsidR="00BC19CE" w:rsidRPr="00606134" w:rsidRDefault="00BC19CE" w:rsidP="00606134">
            <w:pPr>
              <w:jc w:val="center"/>
            </w:pPr>
            <w:r w:rsidRPr="00606134">
              <w:t>шт.</w:t>
            </w:r>
          </w:p>
        </w:tc>
        <w:tc>
          <w:tcPr>
            <w:tcW w:w="1701" w:type="dxa"/>
          </w:tcPr>
          <w:p w:rsidR="00BC19CE" w:rsidRPr="00606134" w:rsidRDefault="00BC19CE" w:rsidP="00606134">
            <w:pPr>
              <w:jc w:val="center"/>
            </w:pPr>
            <w:r w:rsidRPr="00606134">
              <w:t>100,00</w:t>
            </w:r>
          </w:p>
        </w:tc>
        <w:tc>
          <w:tcPr>
            <w:tcW w:w="1489" w:type="dxa"/>
          </w:tcPr>
          <w:p w:rsidR="00BC19CE" w:rsidRPr="00606134" w:rsidRDefault="00BC19CE" w:rsidP="00606134">
            <w:pPr>
              <w:jc w:val="center"/>
            </w:pPr>
            <w:r w:rsidRPr="00606134">
              <w:t>2</w:t>
            </w:r>
          </w:p>
        </w:tc>
        <w:tc>
          <w:tcPr>
            <w:tcW w:w="1559" w:type="dxa"/>
          </w:tcPr>
          <w:p w:rsidR="00BC19CE" w:rsidRPr="00606134" w:rsidRDefault="00BC19CE" w:rsidP="00606134">
            <w:pPr>
              <w:jc w:val="center"/>
            </w:pPr>
            <w:r w:rsidRPr="00606134">
              <w:t>5</w:t>
            </w:r>
          </w:p>
        </w:tc>
      </w:tr>
      <w:tr w:rsidR="00BC19CE" w:rsidRPr="00EF1C22" w:rsidTr="00606134">
        <w:trPr>
          <w:trHeight w:val="345"/>
        </w:trPr>
        <w:tc>
          <w:tcPr>
            <w:tcW w:w="851" w:type="dxa"/>
            <w:vMerge/>
          </w:tcPr>
          <w:p w:rsidR="00BC19CE" w:rsidRPr="00606134" w:rsidRDefault="00BC19CE" w:rsidP="00606134">
            <w:pPr>
              <w:ind w:left="360"/>
              <w:jc w:val="center"/>
              <w:rPr>
                <w:rFonts w:ascii="Calibri" w:hAnsi="Calibri"/>
              </w:rPr>
            </w:pPr>
          </w:p>
        </w:tc>
        <w:tc>
          <w:tcPr>
            <w:tcW w:w="3259" w:type="dxa"/>
          </w:tcPr>
          <w:p w:rsidR="00BC19CE" w:rsidRPr="00606134" w:rsidRDefault="00BC19CE" w:rsidP="00606134">
            <w:pPr>
              <w:jc w:val="center"/>
            </w:pPr>
            <w:r w:rsidRPr="00606134">
              <w:t>Закладки самоклеющиеся 45*12 пластик</w:t>
            </w:r>
          </w:p>
        </w:tc>
        <w:tc>
          <w:tcPr>
            <w:tcW w:w="1014" w:type="dxa"/>
          </w:tcPr>
          <w:p w:rsidR="00BC19CE" w:rsidRPr="00606134" w:rsidRDefault="00BC19CE" w:rsidP="00606134">
            <w:pPr>
              <w:jc w:val="center"/>
            </w:pPr>
            <w:r w:rsidRPr="00606134">
              <w:t>шт.</w:t>
            </w:r>
          </w:p>
        </w:tc>
        <w:tc>
          <w:tcPr>
            <w:tcW w:w="1701" w:type="dxa"/>
          </w:tcPr>
          <w:p w:rsidR="00BC19CE" w:rsidRPr="00606134" w:rsidRDefault="00BC19CE" w:rsidP="00606134">
            <w:pPr>
              <w:jc w:val="center"/>
            </w:pPr>
            <w:r w:rsidRPr="00606134">
              <w:t>66,00</w:t>
            </w:r>
          </w:p>
        </w:tc>
        <w:tc>
          <w:tcPr>
            <w:tcW w:w="1489" w:type="dxa"/>
          </w:tcPr>
          <w:p w:rsidR="00BC19CE" w:rsidRPr="00606134" w:rsidRDefault="00BC19CE" w:rsidP="00606134">
            <w:pPr>
              <w:jc w:val="center"/>
            </w:pPr>
            <w:r w:rsidRPr="00606134">
              <w:t>4</w:t>
            </w:r>
          </w:p>
        </w:tc>
        <w:tc>
          <w:tcPr>
            <w:tcW w:w="1559" w:type="dxa"/>
          </w:tcPr>
          <w:p w:rsidR="00BC19CE" w:rsidRPr="00606134" w:rsidRDefault="00BC19CE" w:rsidP="00606134">
            <w:pPr>
              <w:jc w:val="center"/>
            </w:pPr>
            <w:r w:rsidRPr="00606134">
              <w:t>5</w:t>
            </w:r>
          </w:p>
        </w:tc>
      </w:tr>
      <w:tr w:rsidR="00BC19CE" w:rsidRPr="00EF1C22" w:rsidTr="00606134">
        <w:trPr>
          <w:trHeight w:val="345"/>
        </w:trPr>
        <w:tc>
          <w:tcPr>
            <w:tcW w:w="851" w:type="dxa"/>
            <w:vMerge/>
          </w:tcPr>
          <w:p w:rsidR="00BC19CE" w:rsidRPr="00606134" w:rsidRDefault="00BC19CE" w:rsidP="00606134">
            <w:pPr>
              <w:ind w:left="360"/>
              <w:jc w:val="center"/>
              <w:rPr>
                <w:rFonts w:ascii="Calibri" w:hAnsi="Calibri"/>
              </w:rPr>
            </w:pPr>
          </w:p>
        </w:tc>
        <w:tc>
          <w:tcPr>
            <w:tcW w:w="3259" w:type="dxa"/>
          </w:tcPr>
          <w:p w:rsidR="00BC19CE" w:rsidRPr="00606134" w:rsidRDefault="00BC19CE" w:rsidP="00606134">
            <w:pPr>
              <w:jc w:val="center"/>
            </w:pPr>
            <w:r w:rsidRPr="00606134">
              <w:t>Ежедневник А5</w:t>
            </w:r>
          </w:p>
        </w:tc>
        <w:tc>
          <w:tcPr>
            <w:tcW w:w="1014" w:type="dxa"/>
          </w:tcPr>
          <w:p w:rsidR="00BC19CE" w:rsidRPr="00606134" w:rsidRDefault="00BC19CE" w:rsidP="00606134">
            <w:pPr>
              <w:jc w:val="center"/>
            </w:pPr>
            <w:r w:rsidRPr="00606134">
              <w:t>шт.</w:t>
            </w:r>
          </w:p>
        </w:tc>
        <w:tc>
          <w:tcPr>
            <w:tcW w:w="1701" w:type="dxa"/>
          </w:tcPr>
          <w:p w:rsidR="00BC19CE" w:rsidRPr="00606134" w:rsidRDefault="00BC19CE" w:rsidP="00606134">
            <w:pPr>
              <w:jc w:val="center"/>
            </w:pPr>
            <w:r w:rsidRPr="00606134">
              <w:t>450,00</w:t>
            </w:r>
          </w:p>
        </w:tc>
        <w:tc>
          <w:tcPr>
            <w:tcW w:w="1489" w:type="dxa"/>
          </w:tcPr>
          <w:p w:rsidR="00BC19CE" w:rsidRPr="00606134" w:rsidRDefault="00BC19CE" w:rsidP="00606134">
            <w:pPr>
              <w:jc w:val="center"/>
            </w:pPr>
            <w:r w:rsidRPr="00606134">
              <w:t>3</w:t>
            </w:r>
          </w:p>
        </w:tc>
        <w:tc>
          <w:tcPr>
            <w:tcW w:w="1559" w:type="dxa"/>
          </w:tcPr>
          <w:p w:rsidR="00BC19CE" w:rsidRPr="00606134" w:rsidRDefault="00BC19CE" w:rsidP="00606134">
            <w:pPr>
              <w:jc w:val="center"/>
            </w:pPr>
            <w:r w:rsidRPr="00606134">
              <w:t>25</w:t>
            </w:r>
          </w:p>
        </w:tc>
      </w:tr>
      <w:tr w:rsidR="00BC19CE" w:rsidRPr="00EF1C22" w:rsidTr="00606134">
        <w:trPr>
          <w:trHeight w:val="345"/>
        </w:trPr>
        <w:tc>
          <w:tcPr>
            <w:tcW w:w="851" w:type="dxa"/>
            <w:vMerge/>
          </w:tcPr>
          <w:p w:rsidR="00BC19CE" w:rsidRPr="00606134" w:rsidRDefault="00BC19CE" w:rsidP="00606134">
            <w:pPr>
              <w:ind w:left="360"/>
              <w:jc w:val="center"/>
              <w:rPr>
                <w:rFonts w:ascii="Calibri" w:hAnsi="Calibri"/>
              </w:rPr>
            </w:pPr>
          </w:p>
        </w:tc>
        <w:tc>
          <w:tcPr>
            <w:tcW w:w="3259" w:type="dxa"/>
          </w:tcPr>
          <w:p w:rsidR="00BC19CE" w:rsidRPr="00606134" w:rsidRDefault="00BC19CE" w:rsidP="00606134">
            <w:pPr>
              <w:jc w:val="center"/>
            </w:pPr>
            <w:r w:rsidRPr="00606134">
              <w:t>Календарь перекидной настольный</w:t>
            </w:r>
          </w:p>
        </w:tc>
        <w:tc>
          <w:tcPr>
            <w:tcW w:w="1014" w:type="dxa"/>
          </w:tcPr>
          <w:p w:rsidR="00BC19CE" w:rsidRPr="00606134" w:rsidRDefault="00BC19CE" w:rsidP="00606134">
            <w:pPr>
              <w:jc w:val="center"/>
            </w:pPr>
            <w:r w:rsidRPr="00606134">
              <w:t>шт.</w:t>
            </w:r>
          </w:p>
        </w:tc>
        <w:tc>
          <w:tcPr>
            <w:tcW w:w="1701" w:type="dxa"/>
          </w:tcPr>
          <w:p w:rsidR="00BC19CE" w:rsidRPr="00606134" w:rsidRDefault="00BC19CE" w:rsidP="00606134">
            <w:pPr>
              <w:jc w:val="center"/>
            </w:pPr>
            <w:r w:rsidRPr="00606134">
              <w:t>70,00</w:t>
            </w:r>
          </w:p>
        </w:tc>
        <w:tc>
          <w:tcPr>
            <w:tcW w:w="1489" w:type="dxa"/>
          </w:tcPr>
          <w:p w:rsidR="00BC19CE" w:rsidRPr="00606134" w:rsidRDefault="00BC19CE" w:rsidP="00606134">
            <w:pPr>
              <w:jc w:val="center"/>
            </w:pPr>
            <w:r w:rsidRPr="00606134">
              <w:t>3</w:t>
            </w:r>
          </w:p>
        </w:tc>
        <w:tc>
          <w:tcPr>
            <w:tcW w:w="1559" w:type="dxa"/>
          </w:tcPr>
          <w:p w:rsidR="00BC19CE" w:rsidRPr="00606134" w:rsidRDefault="00BC19CE" w:rsidP="00606134">
            <w:pPr>
              <w:jc w:val="center"/>
            </w:pPr>
            <w:r w:rsidRPr="00606134">
              <w:t>25</w:t>
            </w:r>
          </w:p>
        </w:tc>
      </w:tr>
      <w:tr w:rsidR="00BC19CE" w:rsidRPr="00EF1C22" w:rsidTr="00606134">
        <w:trPr>
          <w:trHeight w:val="345"/>
        </w:trPr>
        <w:tc>
          <w:tcPr>
            <w:tcW w:w="851" w:type="dxa"/>
            <w:vMerge/>
          </w:tcPr>
          <w:p w:rsidR="00BC19CE" w:rsidRPr="00606134" w:rsidRDefault="00BC19CE" w:rsidP="00606134">
            <w:pPr>
              <w:ind w:left="360"/>
              <w:jc w:val="center"/>
              <w:rPr>
                <w:rFonts w:ascii="Calibri" w:hAnsi="Calibri"/>
              </w:rPr>
            </w:pPr>
          </w:p>
        </w:tc>
        <w:tc>
          <w:tcPr>
            <w:tcW w:w="3259" w:type="dxa"/>
          </w:tcPr>
          <w:p w:rsidR="00BC19CE" w:rsidRPr="00606134" w:rsidRDefault="00BC19CE" w:rsidP="00606134">
            <w:pPr>
              <w:jc w:val="center"/>
            </w:pPr>
            <w:r w:rsidRPr="00606134">
              <w:t>Клей карандаш</w:t>
            </w:r>
          </w:p>
        </w:tc>
        <w:tc>
          <w:tcPr>
            <w:tcW w:w="1014" w:type="dxa"/>
          </w:tcPr>
          <w:p w:rsidR="00BC19CE" w:rsidRPr="00606134" w:rsidRDefault="00BC19CE" w:rsidP="00606134">
            <w:pPr>
              <w:jc w:val="center"/>
            </w:pPr>
            <w:r w:rsidRPr="00606134">
              <w:t>шт.</w:t>
            </w:r>
          </w:p>
        </w:tc>
        <w:tc>
          <w:tcPr>
            <w:tcW w:w="1701" w:type="dxa"/>
          </w:tcPr>
          <w:p w:rsidR="00BC19CE" w:rsidRPr="00606134" w:rsidRDefault="00BC19CE" w:rsidP="00606134">
            <w:pPr>
              <w:jc w:val="center"/>
            </w:pPr>
            <w:r w:rsidRPr="00606134">
              <w:t>16,00</w:t>
            </w:r>
          </w:p>
        </w:tc>
        <w:tc>
          <w:tcPr>
            <w:tcW w:w="1489" w:type="dxa"/>
          </w:tcPr>
          <w:p w:rsidR="00BC19CE" w:rsidRPr="00606134" w:rsidRDefault="00BC19CE" w:rsidP="00606134">
            <w:pPr>
              <w:jc w:val="center"/>
            </w:pPr>
            <w:r w:rsidRPr="00606134">
              <w:t>4</w:t>
            </w:r>
          </w:p>
        </w:tc>
        <w:tc>
          <w:tcPr>
            <w:tcW w:w="1559" w:type="dxa"/>
          </w:tcPr>
          <w:p w:rsidR="00BC19CE" w:rsidRPr="00606134" w:rsidRDefault="00BC19CE" w:rsidP="00606134">
            <w:pPr>
              <w:jc w:val="center"/>
            </w:pPr>
            <w:r w:rsidRPr="00606134">
              <w:t>8</w:t>
            </w:r>
          </w:p>
        </w:tc>
      </w:tr>
      <w:tr w:rsidR="00BC19CE" w:rsidRPr="00EF1C22" w:rsidTr="00606134">
        <w:trPr>
          <w:trHeight w:val="345"/>
        </w:trPr>
        <w:tc>
          <w:tcPr>
            <w:tcW w:w="851" w:type="dxa"/>
            <w:vMerge/>
          </w:tcPr>
          <w:p w:rsidR="00BC19CE" w:rsidRPr="00606134" w:rsidRDefault="00BC19CE" w:rsidP="00606134">
            <w:pPr>
              <w:ind w:left="360"/>
              <w:jc w:val="center"/>
              <w:rPr>
                <w:rFonts w:ascii="Calibri" w:hAnsi="Calibri"/>
              </w:rPr>
            </w:pPr>
          </w:p>
        </w:tc>
        <w:tc>
          <w:tcPr>
            <w:tcW w:w="3259" w:type="dxa"/>
          </w:tcPr>
          <w:p w:rsidR="00BC19CE" w:rsidRPr="00606134" w:rsidRDefault="00BC19CE" w:rsidP="00606134">
            <w:pPr>
              <w:jc w:val="center"/>
            </w:pPr>
            <w:r w:rsidRPr="00606134">
              <w:t>Корректирующая жидкость 20мл</w:t>
            </w:r>
          </w:p>
        </w:tc>
        <w:tc>
          <w:tcPr>
            <w:tcW w:w="1014" w:type="dxa"/>
          </w:tcPr>
          <w:p w:rsidR="00BC19CE" w:rsidRPr="00606134" w:rsidRDefault="00BC19CE" w:rsidP="00606134">
            <w:pPr>
              <w:jc w:val="center"/>
            </w:pPr>
            <w:r w:rsidRPr="00606134">
              <w:t>шт.</w:t>
            </w:r>
          </w:p>
        </w:tc>
        <w:tc>
          <w:tcPr>
            <w:tcW w:w="1701" w:type="dxa"/>
          </w:tcPr>
          <w:p w:rsidR="00BC19CE" w:rsidRPr="00606134" w:rsidRDefault="00BC19CE" w:rsidP="00606134">
            <w:pPr>
              <w:jc w:val="center"/>
            </w:pPr>
            <w:r w:rsidRPr="00606134">
              <w:t>28,00</w:t>
            </w:r>
          </w:p>
        </w:tc>
        <w:tc>
          <w:tcPr>
            <w:tcW w:w="1489" w:type="dxa"/>
          </w:tcPr>
          <w:p w:rsidR="00BC19CE" w:rsidRPr="00606134" w:rsidRDefault="00BC19CE" w:rsidP="00606134">
            <w:pPr>
              <w:jc w:val="center"/>
            </w:pPr>
            <w:r w:rsidRPr="00606134">
              <w:t>4</w:t>
            </w:r>
          </w:p>
        </w:tc>
        <w:tc>
          <w:tcPr>
            <w:tcW w:w="1559" w:type="dxa"/>
          </w:tcPr>
          <w:p w:rsidR="00BC19CE" w:rsidRPr="00606134" w:rsidRDefault="00BC19CE" w:rsidP="00606134">
            <w:pPr>
              <w:jc w:val="center"/>
            </w:pPr>
            <w:r w:rsidRPr="00606134">
              <w:t>8</w:t>
            </w:r>
          </w:p>
        </w:tc>
      </w:tr>
      <w:tr w:rsidR="00BC19CE" w:rsidRPr="00EF1C22" w:rsidTr="00606134">
        <w:trPr>
          <w:trHeight w:val="345"/>
        </w:trPr>
        <w:tc>
          <w:tcPr>
            <w:tcW w:w="851" w:type="dxa"/>
            <w:vMerge/>
          </w:tcPr>
          <w:p w:rsidR="00BC19CE" w:rsidRPr="00606134" w:rsidRDefault="00BC19CE" w:rsidP="00606134">
            <w:pPr>
              <w:ind w:left="360"/>
              <w:jc w:val="center"/>
              <w:rPr>
                <w:rFonts w:ascii="Calibri" w:hAnsi="Calibri"/>
              </w:rPr>
            </w:pPr>
          </w:p>
        </w:tc>
        <w:tc>
          <w:tcPr>
            <w:tcW w:w="3259" w:type="dxa"/>
          </w:tcPr>
          <w:p w:rsidR="00BC19CE" w:rsidRPr="00606134" w:rsidRDefault="00BC19CE" w:rsidP="00606134">
            <w:pPr>
              <w:jc w:val="center"/>
            </w:pPr>
            <w:r w:rsidRPr="00606134">
              <w:t xml:space="preserve">Корректирующая лента </w:t>
            </w:r>
          </w:p>
          <w:p w:rsidR="00BC19CE" w:rsidRPr="00606134" w:rsidRDefault="00BC19CE" w:rsidP="00606134">
            <w:pPr>
              <w:jc w:val="center"/>
            </w:pPr>
            <w:r w:rsidRPr="00606134">
              <w:t>5 мм*6м</w:t>
            </w:r>
          </w:p>
        </w:tc>
        <w:tc>
          <w:tcPr>
            <w:tcW w:w="1014" w:type="dxa"/>
          </w:tcPr>
          <w:p w:rsidR="00BC19CE" w:rsidRPr="00606134" w:rsidRDefault="00BC19CE" w:rsidP="00606134">
            <w:pPr>
              <w:jc w:val="center"/>
            </w:pPr>
            <w:r w:rsidRPr="00606134">
              <w:t>шт.</w:t>
            </w:r>
          </w:p>
        </w:tc>
        <w:tc>
          <w:tcPr>
            <w:tcW w:w="1701" w:type="dxa"/>
          </w:tcPr>
          <w:p w:rsidR="00BC19CE" w:rsidRPr="00606134" w:rsidRDefault="00BC19CE" w:rsidP="00606134">
            <w:pPr>
              <w:jc w:val="center"/>
            </w:pPr>
            <w:r w:rsidRPr="00606134">
              <w:t>88,00</w:t>
            </w:r>
          </w:p>
        </w:tc>
        <w:tc>
          <w:tcPr>
            <w:tcW w:w="1489" w:type="dxa"/>
          </w:tcPr>
          <w:p w:rsidR="00BC19CE" w:rsidRPr="00606134" w:rsidRDefault="00BC19CE" w:rsidP="00606134">
            <w:pPr>
              <w:jc w:val="center"/>
            </w:pPr>
            <w:r w:rsidRPr="00606134">
              <w:t>2</w:t>
            </w:r>
          </w:p>
        </w:tc>
        <w:tc>
          <w:tcPr>
            <w:tcW w:w="1559" w:type="dxa"/>
          </w:tcPr>
          <w:p w:rsidR="00BC19CE" w:rsidRPr="00606134" w:rsidRDefault="00BC19CE" w:rsidP="00606134">
            <w:pPr>
              <w:jc w:val="center"/>
            </w:pPr>
            <w:r w:rsidRPr="00606134">
              <w:t>5</w:t>
            </w:r>
          </w:p>
        </w:tc>
      </w:tr>
      <w:tr w:rsidR="00BC19CE" w:rsidRPr="00EF1C22" w:rsidTr="00606134">
        <w:trPr>
          <w:trHeight w:val="345"/>
        </w:trPr>
        <w:tc>
          <w:tcPr>
            <w:tcW w:w="851" w:type="dxa"/>
            <w:vMerge/>
          </w:tcPr>
          <w:p w:rsidR="00BC19CE" w:rsidRPr="00606134" w:rsidRDefault="00BC19CE" w:rsidP="00606134">
            <w:pPr>
              <w:ind w:left="360"/>
              <w:jc w:val="center"/>
              <w:rPr>
                <w:rFonts w:ascii="Calibri" w:hAnsi="Calibri"/>
              </w:rPr>
            </w:pPr>
          </w:p>
        </w:tc>
        <w:tc>
          <w:tcPr>
            <w:tcW w:w="3259" w:type="dxa"/>
          </w:tcPr>
          <w:p w:rsidR="00BC19CE" w:rsidRPr="00606134" w:rsidRDefault="00BC19CE" w:rsidP="00606134">
            <w:pPr>
              <w:jc w:val="center"/>
            </w:pPr>
            <w:r w:rsidRPr="00606134">
              <w:t>Ножницы 20см.</w:t>
            </w:r>
          </w:p>
        </w:tc>
        <w:tc>
          <w:tcPr>
            <w:tcW w:w="1014" w:type="dxa"/>
          </w:tcPr>
          <w:p w:rsidR="00BC19CE" w:rsidRPr="00606134" w:rsidRDefault="00BC19CE" w:rsidP="00606134">
            <w:pPr>
              <w:jc w:val="center"/>
            </w:pPr>
            <w:r w:rsidRPr="00606134">
              <w:t>шт.</w:t>
            </w:r>
          </w:p>
        </w:tc>
        <w:tc>
          <w:tcPr>
            <w:tcW w:w="1701" w:type="dxa"/>
          </w:tcPr>
          <w:p w:rsidR="00BC19CE" w:rsidRPr="00606134" w:rsidRDefault="00BC19CE" w:rsidP="00606134">
            <w:pPr>
              <w:jc w:val="center"/>
            </w:pPr>
            <w:r w:rsidRPr="00606134">
              <w:t>108,00</w:t>
            </w:r>
          </w:p>
        </w:tc>
        <w:tc>
          <w:tcPr>
            <w:tcW w:w="1489" w:type="dxa"/>
          </w:tcPr>
          <w:p w:rsidR="00BC19CE" w:rsidRPr="00606134" w:rsidRDefault="00BC19CE" w:rsidP="00606134">
            <w:pPr>
              <w:jc w:val="center"/>
            </w:pPr>
            <w:r w:rsidRPr="00606134">
              <w:t>1</w:t>
            </w:r>
          </w:p>
        </w:tc>
        <w:tc>
          <w:tcPr>
            <w:tcW w:w="1559" w:type="dxa"/>
          </w:tcPr>
          <w:p w:rsidR="00BC19CE" w:rsidRPr="00606134" w:rsidRDefault="00BC19CE" w:rsidP="00606134">
            <w:pPr>
              <w:jc w:val="center"/>
            </w:pPr>
            <w:r w:rsidRPr="00606134">
              <w:t>2</w:t>
            </w:r>
          </w:p>
        </w:tc>
      </w:tr>
      <w:tr w:rsidR="00BC19CE" w:rsidRPr="00EF1C22" w:rsidTr="00606134">
        <w:trPr>
          <w:trHeight w:val="345"/>
        </w:trPr>
        <w:tc>
          <w:tcPr>
            <w:tcW w:w="851" w:type="dxa"/>
            <w:vMerge/>
          </w:tcPr>
          <w:p w:rsidR="00BC19CE" w:rsidRPr="00606134" w:rsidRDefault="00BC19CE" w:rsidP="00606134">
            <w:pPr>
              <w:ind w:left="360"/>
              <w:jc w:val="center"/>
              <w:rPr>
                <w:rFonts w:ascii="Calibri" w:hAnsi="Calibri"/>
              </w:rPr>
            </w:pPr>
          </w:p>
        </w:tc>
        <w:tc>
          <w:tcPr>
            <w:tcW w:w="3259" w:type="dxa"/>
          </w:tcPr>
          <w:p w:rsidR="00BC19CE" w:rsidRPr="00606134" w:rsidRDefault="00BC19CE" w:rsidP="00606134">
            <w:pPr>
              <w:jc w:val="center"/>
            </w:pPr>
            <w:r w:rsidRPr="00606134">
              <w:t>Степлер №10</w:t>
            </w:r>
          </w:p>
        </w:tc>
        <w:tc>
          <w:tcPr>
            <w:tcW w:w="1014" w:type="dxa"/>
          </w:tcPr>
          <w:p w:rsidR="00BC19CE" w:rsidRPr="00606134" w:rsidRDefault="00BC19CE" w:rsidP="00606134">
            <w:pPr>
              <w:jc w:val="center"/>
            </w:pPr>
            <w:r w:rsidRPr="00606134">
              <w:t>шт.</w:t>
            </w:r>
          </w:p>
        </w:tc>
        <w:tc>
          <w:tcPr>
            <w:tcW w:w="1701" w:type="dxa"/>
          </w:tcPr>
          <w:p w:rsidR="00BC19CE" w:rsidRPr="00606134" w:rsidRDefault="00BC19CE" w:rsidP="00606134">
            <w:pPr>
              <w:jc w:val="center"/>
            </w:pPr>
            <w:r w:rsidRPr="00606134">
              <w:t>100,00</w:t>
            </w:r>
          </w:p>
        </w:tc>
        <w:tc>
          <w:tcPr>
            <w:tcW w:w="1489" w:type="dxa"/>
          </w:tcPr>
          <w:p w:rsidR="00BC19CE" w:rsidRPr="00606134" w:rsidRDefault="00BC19CE" w:rsidP="00606134">
            <w:pPr>
              <w:jc w:val="center"/>
            </w:pPr>
            <w:r w:rsidRPr="00606134">
              <w:t>2</w:t>
            </w:r>
          </w:p>
        </w:tc>
        <w:tc>
          <w:tcPr>
            <w:tcW w:w="1559" w:type="dxa"/>
          </w:tcPr>
          <w:p w:rsidR="00BC19CE" w:rsidRPr="00606134" w:rsidRDefault="00BC19CE" w:rsidP="00606134">
            <w:pPr>
              <w:jc w:val="center"/>
            </w:pPr>
            <w:r w:rsidRPr="00606134">
              <w:t>3</w:t>
            </w:r>
          </w:p>
        </w:tc>
      </w:tr>
      <w:tr w:rsidR="00BC19CE" w:rsidRPr="00EF1C22" w:rsidTr="00606134">
        <w:trPr>
          <w:trHeight w:val="345"/>
        </w:trPr>
        <w:tc>
          <w:tcPr>
            <w:tcW w:w="851" w:type="dxa"/>
            <w:vMerge/>
          </w:tcPr>
          <w:p w:rsidR="00BC19CE" w:rsidRPr="00606134" w:rsidRDefault="00BC19CE" w:rsidP="00606134">
            <w:pPr>
              <w:ind w:left="360"/>
              <w:jc w:val="center"/>
              <w:rPr>
                <w:rFonts w:ascii="Calibri" w:hAnsi="Calibri"/>
              </w:rPr>
            </w:pPr>
          </w:p>
        </w:tc>
        <w:tc>
          <w:tcPr>
            <w:tcW w:w="3259" w:type="dxa"/>
          </w:tcPr>
          <w:p w:rsidR="00BC19CE" w:rsidRPr="00606134" w:rsidRDefault="00BC19CE" w:rsidP="00606134">
            <w:pPr>
              <w:jc w:val="center"/>
            </w:pPr>
            <w:r w:rsidRPr="00606134">
              <w:t>Скрепки 32мм</w:t>
            </w:r>
          </w:p>
        </w:tc>
        <w:tc>
          <w:tcPr>
            <w:tcW w:w="1014" w:type="dxa"/>
          </w:tcPr>
          <w:p w:rsidR="00BC19CE" w:rsidRPr="00606134" w:rsidRDefault="00BC19CE" w:rsidP="00606134">
            <w:pPr>
              <w:jc w:val="center"/>
            </w:pPr>
            <w:r w:rsidRPr="00606134">
              <w:t>шт.</w:t>
            </w:r>
          </w:p>
        </w:tc>
        <w:tc>
          <w:tcPr>
            <w:tcW w:w="1701" w:type="dxa"/>
          </w:tcPr>
          <w:p w:rsidR="00BC19CE" w:rsidRPr="00606134" w:rsidRDefault="00BC19CE" w:rsidP="00606134">
            <w:pPr>
              <w:jc w:val="center"/>
            </w:pPr>
            <w:r w:rsidRPr="00606134">
              <w:t>19,00</w:t>
            </w:r>
          </w:p>
        </w:tc>
        <w:tc>
          <w:tcPr>
            <w:tcW w:w="1489" w:type="dxa"/>
          </w:tcPr>
          <w:p w:rsidR="00BC19CE" w:rsidRPr="00606134" w:rsidRDefault="00BC19CE" w:rsidP="00606134">
            <w:pPr>
              <w:jc w:val="center"/>
            </w:pPr>
            <w:r w:rsidRPr="00606134">
              <w:t>5</w:t>
            </w:r>
          </w:p>
        </w:tc>
        <w:tc>
          <w:tcPr>
            <w:tcW w:w="1559" w:type="dxa"/>
          </w:tcPr>
          <w:p w:rsidR="00BC19CE" w:rsidRPr="00606134" w:rsidRDefault="00BC19CE" w:rsidP="00606134">
            <w:pPr>
              <w:jc w:val="center"/>
            </w:pPr>
            <w:r w:rsidRPr="00606134">
              <w:t>10</w:t>
            </w:r>
          </w:p>
        </w:tc>
      </w:tr>
      <w:tr w:rsidR="00BC19CE" w:rsidRPr="00EF1C22" w:rsidTr="00606134">
        <w:trPr>
          <w:trHeight w:val="345"/>
        </w:trPr>
        <w:tc>
          <w:tcPr>
            <w:tcW w:w="851" w:type="dxa"/>
            <w:vMerge/>
          </w:tcPr>
          <w:p w:rsidR="00BC19CE" w:rsidRPr="00606134" w:rsidRDefault="00BC19CE" w:rsidP="00606134">
            <w:pPr>
              <w:ind w:left="360"/>
              <w:jc w:val="center"/>
              <w:rPr>
                <w:rFonts w:ascii="Calibri" w:hAnsi="Calibri"/>
              </w:rPr>
            </w:pPr>
          </w:p>
        </w:tc>
        <w:tc>
          <w:tcPr>
            <w:tcW w:w="3259" w:type="dxa"/>
          </w:tcPr>
          <w:p w:rsidR="00BC19CE" w:rsidRPr="00606134" w:rsidRDefault="00BC19CE" w:rsidP="00606134">
            <w:pPr>
              <w:jc w:val="center"/>
            </w:pPr>
            <w:r w:rsidRPr="00606134">
              <w:t>Скрепки 50мм</w:t>
            </w:r>
          </w:p>
        </w:tc>
        <w:tc>
          <w:tcPr>
            <w:tcW w:w="1014" w:type="dxa"/>
          </w:tcPr>
          <w:p w:rsidR="00BC19CE" w:rsidRPr="00606134" w:rsidRDefault="00BC19CE" w:rsidP="00606134">
            <w:pPr>
              <w:jc w:val="center"/>
            </w:pPr>
            <w:r w:rsidRPr="00606134">
              <w:t>шт.</w:t>
            </w:r>
          </w:p>
        </w:tc>
        <w:tc>
          <w:tcPr>
            <w:tcW w:w="1701" w:type="dxa"/>
          </w:tcPr>
          <w:p w:rsidR="00BC19CE" w:rsidRPr="00606134" w:rsidRDefault="00BC19CE" w:rsidP="00606134">
            <w:pPr>
              <w:jc w:val="center"/>
            </w:pPr>
            <w:r w:rsidRPr="00606134">
              <w:t>59,00</w:t>
            </w:r>
          </w:p>
        </w:tc>
        <w:tc>
          <w:tcPr>
            <w:tcW w:w="1489" w:type="dxa"/>
          </w:tcPr>
          <w:p w:rsidR="00BC19CE" w:rsidRPr="00606134" w:rsidRDefault="00BC19CE" w:rsidP="00606134">
            <w:pPr>
              <w:jc w:val="center"/>
            </w:pPr>
            <w:r w:rsidRPr="00606134">
              <w:t>1</w:t>
            </w:r>
          </w:p>
        </w:tc>
        <w:tc>
          <w:tcPr>
            <w:tcW w:w="1559" w:type="dxa"/>
          </w:tcPr>
          <w:p w:rsidR="00BC19CE" w:rsidRPr="00606134" w:rsidRDefault="00BC19CE" w:rsidP="00606134">
            <w:pPr>
              <w:jc w:val="center"/>
            </w:pPr>
            <w:r w:rsidRPr="00606134">
              <w:t>3</w:t>
            </w:r>
          </w:p>
        </w:tc>
      </w:tr>
      <w:tr w:rsidR="00BC19CE" w:rsidRPr="00EF1C22" w:rsidTr="00606134">
        <w:trPr>
          <w:trHeight w:val="345"/>
        </w:trPr>
        <w:tc>
          <w:tcPr>
            <w:tcW w:w="851" w:type="dxa"/>
            <w:vMerge/>
          </w:tcPr>
          <w:p w:rsidR="00BC19CE" w:rsidRPr="00606134" w:rsidRDefault="00BC19CE" w:rsidP="00606134">
            <w:pPr>
              <w:ind w:left="360"/>
              <w:jc w:val="center"/>
              <w:rPr>
                <w:rFonts w:ascii="Calibri" w:hAnsi="Calibri"/>
              </w:rPr>
            </w:pPr>
          </w:p>
        </w:tc>
        <w:tc>
          <w:tcPr>
            <w:tcW w:w="3259" w:type="dxa"/>
          </w:tcPr>
          <w:p w:rsidR="00BC19CE" w:rsidRPr="00606134" w:rsidRDefault="00BC19CE" w:rsidP="00606134">
            <w:pPr>
              <w:jc w:val="center"/>
            </w:pPr>
            <w:r w:rsidRPr="00606134">
              <w:t>Скрепки 28мм</w:t>
            </w:r>
          </w:p>
        </w:tc>
        <w:tc>
          <w:tcPr>
            <w:tcW w:w="1014" w:type="dxa"/>
          </w:tcPr>
          <w:p w:rsidR="00BC19CE" w:rsidRPr="00606134" w:rsidRDefault="00BC19CE" w:rsidP="00606134">
            <w:pPr>
              <w:jc w:val="center"/>
            </w:pPr>
            <w:r w:rsidRPr="00606134">
              <w:t>шт.</w:t>
            </w:r>
          </w:p>
        </w:tc>
        <w:tc>
          <w:tcPr>
            <w:tcW w:w="1701" w:type="dxa"/>
          </w:tcPr>
          <w:p w:rsidR="00BC19CE" w:rsidRPr="00606134" w:rsidRDefault="00BC19CE" w:rsidP="00606134">
            <w:pPr>
              <w:jc w:val="center"/>
            </w:pPr>
            <w:r w:rsidRPr="00606134">
              <w:t>22,00</w:t>
            </w:r>
          </w:p>
        </w:tc>
        <w:tc>
          <w:tcPr>
            <w:tcW w:w="1489" w:type="dxa"/>
          </w:tcPr>
          <w:p w:rsidR="00BC19CE" w:rsidRPr="00606134" w:rsidRDefault="00BC19CE" w:rsidP="00606134">
            <w:pPr>
              <w:jc w:val="center"/>
            </w:pPr>
            <w:r w:rsidRPr="00606134">
              <w:t>5</w:t>
            </w:r>
          </w:p>
        </w:tc>
        <w:tc>
          <w:tcPr>
            <w:tcW w:w="1559" w:type="dxa"/>
          </w:tcPr>
          <w:p w:rsidR="00BC19CE" w:rsidRPr="00606134" w:rsidRDefault="00BC19CE" w:rsidP="00606134">
            <w:pPr>
              <w:jc w:val="center"/>
            </w:pPr>
            <w:r w:rsidRPr="00606134">
              <w:t>10</w:t>
            </w:r>
          </w:p>
        </w:tc>
      </w:tr>
      <w:tr w:rsidR="00BC19CE" w:rsidRPr="00EF1C22" w:rsidTr="00606134">
        <w:trPr>
          <w:trHeight w:val="345"/>
        </w:trPr>
        <w:tc>
          <w:tcPr>
            <w:tcW w:w="851" w:type="dxa"/>
            <w:vMerge/>
          </w:tcPr>
          <w:p w:rsidR="00BC19CE" w:rsidRPr="00606134" w:rsidRDefault="00BC19CE" w:rsidP="00606134">
            <w:pPr>
              <w:ind w:left="360"/>
              <w:jc w:val="center"/>
              <w:rPr>
                <w:rFonts w:ascii="Calibri" w:hAnsi="Calibri"/>
              </w:rPr>
            </w:pPr>
          </w:p>
        </w:tc>
        <w:tc>
          <w:tcPr>
            <w:tcW w:w="3259" w:type="dxa"/>
          </w:tcPr>
          <w:p w:rsidR="00BC19CE" w:rsidRPr="00606134" w:rsidRDefault="00BC19CE" w:rsidP="00606134">
            <w:pPr>
              <w:jc w:val="center"/>
            </w:pPr>
            <w:r w:rsidRPr="00606134">
              <w:t>Скобы для степлера №10</w:t>
            </w:r>
          </w:p>
        </w:tc>
        <w:tc>
          <w:tcPr>
            <w:tcW w:w="1014" w:type="dxa"/>
          </w:tcPr>
          <w:p w:rsidR="00BC19CE" w:rsidRPr="00606134" w:rsidRDefault="00BC19CE" w:rsidP="00606134">
            <w:pPr>
              <w:jc w:val="center"/>
            </w:pPr>
            <w:r w:rsidRPr="00606134">
              <w:t>шт.</w:t>
            </w:r>
          </w:p>
        </w:tc>
        <w:tc>
          <w:tcPr>
            <w:tcW w:w="1701" w:type="dxa"/>
          </w:tcPr>
          <w:p w:rsidR="00BC19CE" w:rsidRPr="00606134" w:rsidRDefault="00BC19CE" w:rsidP="00606134">
            <w:pPr>
              <w:jc w:val="center"/>
            </w:pPr>
            <w:r w:rsidRPr="00606134">
              <w:t>12,00</w:t>
            </w:r>
          </w:p>
        </w:tc>
        <w:tc>
          <w:tcPr>
            <w:tcW w:w="1489" w:type="dxa"/>
          </w:tcPr>
          <w:p w:rsidR="00BC19CE" w:rsidRPr="00606134" w:rsidRDefault="00BC19CE" w:rsidP="00606134">
            <w:pPr>
              <w:jc w:val="center"/>
            </w:pPr>
            <w:r w:rsidRPr="00606134">
              <w:t>15</w:t>
            </w:r>
          </w:p>
        </w:tc>
        <w:tc>
          <w:tcPr>
            <w:tcW w:w="1559" w:type="dxa"/>
          </w:tcPr>
          <w:p w:rsidR="00BC19CE" w:rsidRPr="00606134" w:rsidRDefault="00BC19CE" w:rsidP="00606134">
            <w:pPr>
              <w:jc w:val="center"/>
            </w:pPr>
            <w:r w:rsidRPr="00606134">
              <w:t>20</w:t>
            </w:r>
          </w:p>
        </w:tc>
      </w:tr>
      <w:tr w:rsidR="00BC19CE" w:rsidRPr="00EF1C22" w:rsidTr="00606134">
        <w:trPr>
          <w:trHeight w:val="345"/>
        </w:trPr>
        <w:tc>
          <w:tcPr>
            <w:tcW w:w="851" w:type="dxa"/>
            <w:vMerge/>
          </w:tcPr>
          <w:p w:rsidR="00BC19CE" w:rsidRPr="00606134" w:rsidRDefault="00BC19CE" w:rsidP="00606134">
            <w:pPr>
              <w:ind w:left="360"/>
              <w:jc w:val="center"/>
              <w:rPr>
                <w:rFonts w:ascii="Calibri" w:hAnsi="Calibri"/>
              </w:rPr>
            </w:pPr>
          </w:p>
        </w:tc>
        <w:tc>
          <w:tcPr>
            <w:tcW w:w="3259" w:type="dxa"/>
          </w:tcPr>
          <w:p w:rsidR="00BC19CE" w:rsidRPr="00606134" w:rsidRDefault="00BC19CE" w:rsidP="00606134">
            <w:pPr>
              <w:jc w:val="center"/>
            </w:pPr>
            <w:r w:rsidRPr="00606134">
              <w:t xml:space="preserve">Антистеплер </w:t>
            </w:r>
          </w:p>
        </w:tc>
        <w:tc>
          <w:tcPr>
            <w:tcW w:w="1014" w:type="dxa"/>
          </w:tcPr>
          <w:p w:rsidR="00BC19CE" w:rsidRPr="00606134" w:rsidRDefault="00BC19CE" w:rsidP="00606134">
            <w:pPr>
              <w:jc w:val="center"/>
            </w:pPr>
            <w:r w:rsidRPr="00606134">
              <w:t>шт.</w:t>
            </w:r>
          </w:p>
        </w:tc>
        <w:tc>
          <w:tcPr>
            <w:tcW w:w="1701" w:type="dxa"/>
          </w:tcPr>
          <w:p w:rsidR="00BC19CE" w:rsidRPr="00606134" w:rsidRDefault="00BC19CE" w:rsidP="00606134">
            <w:pPr>
              <w:jc w:val="center"/>
            </w:pPr>
            <w:r w:rsidRPr="00606134">
              <w:t>48,00</w:t>
            </w:r>
          </w:p>
        </w:tc>
        <w:tc>
          <w:tcPr>
            <w:tcW w:w="1489" w:type="dxa"/>
          </w:tcPr>
          <w:p w:rsidR="00BC19CE" w:rsidRPr="00606134" w:rsidRDefault="00BC19CE" w:rsidP="00606134">
            <w:pPr>
              <w:jc w:val="center"/>
            </w:pPr>
            <w:r w:rsidRPr="00606134">
              <w:t>1</w:t>
            </w:r>
          </w:p>
        </w:tc>
        <w:tc>
          <w:tcPr>
            <w:tcW w:w="1559" w:type="dxa"/>
          </w:tcPr>
          <w:p w:rsidR="00BC19CE" w:rsidRPr="00606134" w:rsidRDefault="00BC19CE" w:rsidP="00606134">
            <w:pPr>
              <w:jc w:val="center"/>
            </w:pPr>
            <w:r w:rsidRPr="00606134">
              <w:t>1</w:t>
            </w:r>
          </w:p>
        </w:tc>
      </w:tr>
      <w:tr w:rsidR="00BC19CE" w:rsidRPr="00EF1C22" w:rsidTr="00606134">
        <w:trPr>
          <w:trHeight w:val="345"/>
        </w:trPr>
        <w:tc>
          <w:tcPr>
            <w:tcW w:w="851" w:type="dxa"/>
            <w:vMerge/>
          </w:tcPr>
          <w:p w:rsidR="00BC19CE" w:rsidRPr="00606134" w:rsidRDefault="00BC19CE" w:rsidP="00606134">
            <w:pPr>
              <w:ind w:left="360"/>
              <w:jc w:val="center"/>
              <w:rPr>
                <w:rFonts w:ascii="Calibri" w:hAnsi="Calibri"/>
              </w:rPr>
            </w:pPr>
          </w:p>
        </w:tc>
        <w:tc>
          <w:tcPr>
            <w:tcW w:w="3259" w:type="dxa"/>
          </w:tcPr>
          <w:p w:rsidR="00BC19CE" w:rsidRPr="00606134" w:rsidRDefault="00BC19CE" w:rsidP="00606134">
            <w:pPr>
              <w:jc w:val="center"/>
            </w:pPr>
            <w:r w:rsidRPr="00606134">
              <w:t>Ластик</w:t>
            </w:r>
          </w:p>
        </w:tc>
        <w:tc>
          <w:tcPr>
            <w:tcW w:w="1014" w:type="dxa"/>
          </w:tcPr>
          <w:p w:rsidR="00BC19CE" w:rsidRPr="00606134" w:rsidRDefault="00BC19CE" w:rsidP="00606134">
            <w:pPr>
              <w:jc w:val="center"/>
            </w:pPr>
            <w:r w:rsidRPr="00606134">
              <w:t>шт.</w:t>
            </w:r>
          </w:p>
        </w:tc>
        <w:tc>
          <w:tcPr>
            <w:tcW w:w="1701" w:type="dxa"/>
          </w:tcPr>
          <w:p w:rsidR="00BC19CE" w:rsidRPr="00606134" w:rsidRDefault="00BC19CE" w:rsidP="00606134">
            <w:pPr>
              <w:jc w:val="center"/>
            </w:pPr>
            <w:r w:rsidRPr="00606134">
              <w:t>16,00</w:t>
            </w:r>
          </w:p>
        </w:tc>
        <w:tc>
          <w:tcPr>
            <w:tcW w:w="1489" w:type="dxa"/>
          </w:tcPr>
          <w:p w:rsidR="00BC19CE" w:rsidRPr="00606134" w:rsidRDefault="00BC19CE" w:rsidP="00606134">
            <w:pPr>
              <w:jc w:val="center"/>
            </w:pPr>
            <w:r w:rsidRPr="00606134">
              <w:t>3</w:t>
            </w:r>
          </w:p>
        </w:tc>
        <w:tc>
          <w:tcPr>
            <w:tcW w:w="1559" w:type="dxa"/>
          </w:tcPr>
          <w:p w:rsidR="00BC19CE" w:rsidRPr="00606134" w:rsidRDefault="00BC19CE" w:rsidP="00606134">
            <w:pPr>
              <w:jc w:val="center"/>
            </w:pPr>
            <w:r w:rsidRPr="00606134">
              <w:t>5</w:t>
            </w:r>
          </w:p>
        </w:tc>
      </w:tr>
      <w:tr w:rsidR="00BC19CE" w:rsidRPr="00EF1C22" w:rsidTr="00606134">
        <w:trPr>
          <w:trHeight w:val="345"/>
        </w:trPr>
        <w:tc>
          <w:tcPr>
            <w:tcW w:w="851" w:type="dxa"/>
            <w:vMerge/>
          </w:tcPr>
          <w:p w:rsidR="00BC19CE" w:rsidRPr="00606134" w:rsidRDefault="00BC19CE" w:rsidP="00606134">
            <w:pPr>
              <w:ind w:left="360"/>
              <w:jc w:val="center"/>
              <w:rPr>
                <w:rFonts w:ascii="Calibri" w:hAnsi="Calibri"/>
              </w:rPr>
            </w:pPr>
          </w:p>
        </w:tc>
        <w:tc>
          <w:tcPr>
            <w:tcW w:w="3259" w:type="dxa"/>
          </w:tcPr>
          <w:p w:rsidR="00BC19CE" w:rsidRPr="00606134" w:rsidRDefault="00BC19CE" w:rsidP="00606134">
            <w:pPr>
              <w:jc w:val="center"/>
            </w:pPr>
            <w:r w:rsidRPr="00606134">
              <w:t>Линейка пластик 30см.</w:t>
            </w:r>
          </w:p>
        </w:tc>
        <w:tc>
          <w:tcPr>
            <w:tcW w:w="1014" w:type="dxa"/>
          </w:tcPr>
          <w:p w:rsidR="00BC19CE" w:rsidRPr="00606134" w:rsidRDefault="00BC19CE" w:rsidP="00606134">
            <w:pPr>
              <w:jc w:val="center"/>
            </w:pPr>
            <w:r w:rsidRPr="00606134">
              <w:t>шт.</w:t>
            </w:r>
          </w:p>
        </w:tc>
        <w:tc>
          <w:tcPr>
            <w:tcW w:w="1701" w:type="dxa"/>
          </w:tcPr>
          <w:p w:rsidR="00BC19CE" w:rsidRPr="00606134" w:rsidRDefault="00BC19CE" w:rsidP="00606134">
            <w:pPr>
              <w:jc w:val="center"/>
            </w:pPr>
            <w:r w:rsidRPr="00606134">
              <w:t>26,00</w:t>
            </w:r>
          </w:p>
        </w:tc>
        <w:tc>
          <w:tcPr>
            <w:tcW w:w="1489" w:type="dxa"/>
          </w:tcPr>
          <w:p w:rsidR="00BC19CE" w:rsidRPr="00606134" w:rsidRDefault="00BC19CE" w:rsidP="00606134">
            <w:pPr>
              <w:jc w:val="center"/>
            </w:pPr>
            <w:r w:rsidRPr="00606134">
              <w:t>2</w:t>
            </w:r>
          </w:p>
        </w:tc>
        <w:tc>
          <w:tcPr>
            <w:tcW w:w="1559" w:type="dxa"/>
          </w:tcPr>
          <w:p w:rsidR="00BC19CE" w:rsidRPr="00606134" w:rsidRDefault="00BC19CE" w:rsidP="00606134">
            <w:pPr>
              <w:jc w:val="center"/>
            </w:pPr>
            <w:r w:rsidRPr="00606134">
              <w:t>2</w:t>
            </w:r>
          </w:p>
        </w:tc>
      </w:tr>
      <w:tr w:rsidR="00BC19CE" w:rsidRPr="00EF1C22" w:rsidTr="00606134">
        <w:trPr>
          <w:trHeight w:val="345"/>
        </w:trPr>
        <w:tc>
          <w:tcPr>
            <w:tcW w:w="851" w:type="dxa"/>
            <w:vMerge/>
          </w:tcPr>
          <w:p w:rsidR="00BC19CE" w:rsidRPr="00606134" w:rsidRDefault="00BC19CE" w:rsidP="00606134">
            <w:pPr>
              <w:ind w:left="360"/>
              <w:jc w:val="center"/>
              <w:rPr>
                <w:rFonts w:ascii="Calibri" w:hAnsi="Calibri"/>
              </w:rPr>
            </w:pPr>
          </w:p>
        </w:tc>
        <w:tc>
          <w:tcPr>
            <w:tcW w:w="3259" w:type="dxa"/>
          </w:tcPr>
          <w:p w:rsidR="00BC19CE" w:rsidRPr="00606134" w:rsidRDefault="00BC19CE" w:rsidP="00606134">
            <w:pPr>
              <w:jc w:val="center"/>
            </w:pPr>
            <w:r w:rsidRPr="00606134">
              <w:t xml:space="preserve">Набор  текстовыделителей 4 цвета </w:t>
            </w:r>
          </w:p>
        </w:tc>
        <w:tc>
          <w:tcPr>
            <w:tcW w:w="1014" w:type="dxa"/>
          </w:tcPr>
          <w:p w:rsidR="00BC19CE" w:rsidRPr="00606134" w:rsidRDefault="00BC19CE" w:rsidP="00606134">
            <w:pPr>
              <w:jc w:val="center"/>
            </w:pPr>
            <w:r w:rsidRPr="00606134">
              <w:t>шт.</w:t>
            </w:r>
          </w:p>
        </w:tc>
        <w:tc>
          <w:tcPr>
            <w:tcW w:w="1701" w:type="dxa"/>
          </w:tcPr>
          <w:p w:rsidR="00BC19CE" w:rsidRPr="00606134" w:rsidRDefault="00BC19CE" w:rsidP="00606134">
            <w:pPr>
              <w:jc w:val="center"/>
            </w:pPr>
            <w:r w:rsidRPr="00606134">
              <w:t>163,00</w:t>
            </w:r>
          </w:p>
        </w:tc>
        <w:tc>
          <w:tcPr>
            <w:tcW w:w="1489" w:type="dxa"/>
          </w:tcPr>
          <w:p w:rsidR="00BC19CE" w:rsidRPr="00606134" w:rsidRDefault="00BC19CE" w:rsidP="00606134">
            <w:pPr>
              <w:jc w:val="center"/>
            </w:pPr>
            <w:r w:rsidRPr="00606134">
              <w:t>2</w:t>
            </w:r>
          </w:p>
        </w:tc>
        <w:tc>
          <w:tcPr>
            <w:tcW w:w="1559" w:type="dxa"/>
          </w:tcPr>
          <w:p w:rsidR="00BC19CE" w:rsidRPr="00606134" w:rsidRDefault="00BC19CE" w:rsidP="00606134">
            <w:pPr>
              <w:jc w:val="center"/>
            </w:pPr>
            <w:r w:rsidRPr="00606134">
              <w:t>2</w:t>
            </w:r>
          </w:p>
        </w:tc>
      </w:tr>
      <w:tr w:rsidR="00BC19CE" w:rsidRPr="00EF1C22" w:rsidTr="00606134">
        <w:trPr>
          <w:trHeight w:val="345"/>
        </w:trPr>
        <w:tc>
          <w:tcPr>
            <w:tcW w:w="851" w:type="dxa"/>
            <w:vMerge/>
          </w:tcPr>
          <w:p w:rsidR="00BC19CE" w:rsidRPr="00606134" w:rsidRDefault="00BC19CE" w:rsidP="00606134">
            <w:pPr>
              <w:ind w:left="360"/>
              <w:jc w:val="center"/>
              <w:rPr>
                <w:rFonts w:ascii="Calibri" w:hAnsi="Calibri"/>
              </w:rPr>
            </w:pPr>
          </w:p>
        </w:tc>
        <w:tc>
          <w:tcPr>
            <w:tcW w:w="3259" w:type="dxa"/>
          </w:tcPr>
          <w:p w:rsidR="00BC19CE" w:rsidRPr="00606134" w:rsidRDefault="00BC19CE" w:rsidP="00606134">
            <w:pPr>
              <w:jc w:val="center"/>
            </w:pPr>
            <w:r w:rsidRPr="00606134">
              <w:t>Дырокол (15л)</w:t>
            </w:r>
          </w:p>
        </w:tc>
        <w:tc>
          <w:tcPr>
            <w:tcW w:w="1014" w:type="dxa"/>
          </w:tcPr>
          <w:p w:rsidR="00BC19CE" w:rsidRPr="00606134" w:rsidRDefault="00BC19CE" w:rsidP="00606134">
            <w:pPr>
              <w:jc w:val="center"/>
            </w:pPr>
            <w:r w:rsidRPr="00606134">
              <w:t>шт.</w:t>
            </w:r>
          </w:p>
        </w:tc>
        <w:tc>
          <w:tcPr>
            <w:tcW w:w="1701" w:type="dxa"/>
          </w:tcPr>
          <w:p w:rsidR="00BC19CE" w:rsidRPr="00606134" w:rsidRDefault="00BC19CE" w:rsidP="00606134">
            <w:pPr>
              <w:jc w:val="center"/>
            </w:pPr>
            <w:r w:rsidRPr="00606134">
              <w:t>440,00</w:t>
            </w:r>
          </w:p>
        </w:tc>
        <w:tc>
          <w:tcPr>
            <w:tcW w:w="1489" w:type="dxa"/>
          </w:tcPr>
          <w:p w:rsidR="00BC19CE" w:rsidRPr="00606134" w:rsidRDefault="00BC19CE" w:rsidP="00606134">
            <w:pPr>
              <w:jc w:val="center"/>
            </w:pPr>
            <w:r w:rsidRPr="00606134">
              <w:t>1</w:t>
            </w:r>
          </w:p>
        </w:tc>
        <w:tc>
          <w:tcPr>
            <w:tcW w:w="1559" w:type="dxa"/>
          </w:tcPr>
          <w:p w:rsidR="00BC19CE" w:rsidRPr="00606134" w:rsidRDefault="00BC19CE" w:rsidP="00606134">
            <w:pPr>
              <w:jc w:val="center"/>
            </w:pPr>
            <w:r w:rsidRPr="00606134">
              <w:t>1</w:t>
            </w:r>
          </w:p>
        </w:tc>
      </w:tr>
      <w:tr w:rsidR="00BC19CE" w:rsidRPr="00EF1C22" w:rsidTr="00606134">
        <w:trPr>
          <w:trHeight w:val="345"/>
        </w:trPr>
        <w:tc>
          <w:tcPr>
            <w:tcW w:w="851" w:type="dxa"/>
            <w:vMerge/>
          </w:tcPr>
          <w:p w:rsidR="00BC19CE" w:rsidRPr="00606134" w:rsidRDefault="00BC19CE" w:rsidP="00606134">
            <w:pPr>
              <w:ind w:left="360"/>
              <w:jc w:val="center"/>
              <w:rPr>
                <w:rFonts w:ascii="Calibri" w:hAnsi="Calibri"/>
              </w:rPr>
            </w:pPr>
          </w:p>
        </w:tc>
        <w:tc>
          <w:tcPr>
            <w:tcW w:w="3259" w:type="dxa"/>
          </w:tcPr>
          <w:p w:rsidR="00BC19CE" w:rsidRPr="00606134" w:rsidRDefault="00BC19CE" w:rsidP="00606134">
            <w:pPr>
              <w:jc w:val="center"/>
            </w:pPr>
            <w:r w:rsidRPr="00606134">
              <w:t xml:space="preserve">Калькулятор </w:t>
            </w:r>
          </w:p>
        </w:tc>
        <w:tc>
          <w:tcPr>
            <w:tcW w:w="1014" w:type="dxa"/>
          </w:tcPr>
          <w:p w:rsidR="00BC19CE" w:rsidRPr="00606134" w:rsidRDefault="00BC19CE" w:rsidP="00606134">
            <w:pPr>
              <w:jc w:val="center"/>
            </w:pPr>
            <w:r w:rsidRPr="00606134">
              <w:t>шт.</w:t>
            </w:r>
          </w:p>
        </w:tc>
        <w:tc>
          <w:tcPr>
            <w:tcW w:w="1701" w:type="dxa"/>
          </w:tcPr>
          <w:p w:rsidR="00BC19CE" w:rsidRPr="00606134" w:rsidRDefault="00BC19CE" w:rsidP="00606134">
            <w:pPr>
              <w:jc w:val="center"/>
            </w:pPr>
            <w:r w:rsidRPr="00606134">
              <w:t>700,00</w:t>
            </w:r>
          </w:p>
        </w:tc>
        <w:tc>
          <w:tcPr>
            <w:tcW w:w="1489" w:type="dxa"/>
          </w:tcPr>
          <w:p w:rsidR="00BC19CE" w:rsidRPr="00606134" w:rsidRDefault="00BC19CE" w:rsidP="00606134">
            <w:pPr>
              <w:jc w:val="center"/>
            </w:pPr>
            <w:r w:rsidRPr="00606134">
              <w:t>1</w:t>
            </w:r>
          </w:p>
        </w:tc>
        <w:tc>
          <w:tcPr>
            <w:tcW w:w="1559" w:type="dxa"/>
          </w:tcPr>
          <w:p w:rsidR="00BC19CE" w:rsidRPr="00606134" w:rsidRDefault="00BC19CE" w:rsidP="00606134">
            <w:pPr>
              <w:jc w:val="center"/>
            </w:pPr>
            <w:r w:rsidRPr="00606134">
              <w:t>1</w:t>
            </w:r>
          </w:p>
        </w:tc>
      </w:tr>
      <w:tr w:rsidR="00BC19CE" w:rsidRPr="00EF1C22" w:rsidTr="00606134">
        <w:trPr>
          <w:trHeight w:val="345"/>
        </w:trPr>
        <w:tc>
          <w:tcPr>
            <w:tcW w:w="851" w:type="dxa"/>
            <w:vMerge/>
          </w:tcPr>
          <w:p w:rsidR="00BC19CE" w:rsidRPr="00606134" w:rsidRDefault="00BC19CE" w:rsidP="00606134">
            <w:pPr>
              <w:ind w:left="360"/>
              <w:jc w:val="center"/>
              <w:rPr>
                <w:rFonts w:ascii="Calibri" w:hAnsi="Calibri"/>
              </w:rPr>
            </w:pPr>
          </w:p>
        </w:tc>
        <w:tc>
          <w:tcPr>
            <w:tcW w:w="3259" w:type="dxa"/>
          </w:tcPr>
          <w:p w:rsidR="00BC19CE" w:rsidRPr="00606134" w:rsidRDefault="00BC19CE" w:rsidP="00606134">
            <w:pPr>
              <w:jc w:val="center"/>
            </w:pPr>
            <w:r w:rsidRPr="00606134">
              <w:t>Клейкая лента (скотч)</w:t>
            </w:r>
          </w:p>
        </w:tc>
        <w:tc>
          <w:tcPr>
            <w:tcW w:w="1014" w:type="dxa"/>
          </w:tcPr>
          <w:p w:rsidR="00BC19CE" w:rsidRPr="00606134" w:rsidRDefault="00BC19CE" w:rsidP="00606134">
            <w:pPr>
              <w:jc w:val="center"/>
            </w:pPr>
            <w:r w:rsidRPr="00606134">
              <w:t>шт.</w:t>
            </w:r>
          </w:p>
        </w:tc>
        <w:tc>
          <w:tcPr>
            <w:tcW w:w="1701" w:type="dxa"/>
          </w:tcPr>
          <w:p w:rsidR="00BC19CE" w:rsidRPr="00606134" w:rsidRDefault="00BC19CE" w:rsidP="00606134">
            <w:pPr>
              <w:jc w:val="center"/>
            </w:pPr>
            <w:r w:rsidRPr="00606134">
              <w:t>36,00</w:t>
            </w:r>
          </w:p>
        </w:tc>
        <w:tc>
          <w:tcPr>
            <w:tcW w:w="1489" w:type="dxa"/>
          </w:tcPr>
          <w:p w:rsidR="00BC19CE" w:rsidRPr="00606134" w:rsidRDefault="00BC19CE" w:rsidP="00606134">
            <w:pPr>
              <w:jc w:val="center"/>
            </w:pPr>
            <w:r w:rsidRPr="00606134">
              <w:t>2</w:t>
            </w:r>
          </w:p>
        </w:tc>
        <w:tc>
          <w:tcPr>
            <w:tcW w:w="1559" w:type="dxa"/>
          </w:tcPr>
          <w:p w:rsidR="00BC19CE" w:rsidRPr="00606134" w:rsidRDefault="00BC19CE" w:rsidP="00606134">
            <w:pPr>
              <w:jc w:val="center"/>
            </w:pPr>
            <w:r w:rsidRPr="00606134">
              <w:t>3</w:t>
            </w:r>
          </w:p>
        </w:tc>
      </w:tr>
      <w:tr w:rsidR="00BC19CE" w:rsidRPr="00EF1C22" w:rsidTr="00606134">
        <w:trPr>
          <w:trHeight w:val="345"/>
        </w:trPr>
        <w:tc>
          <w:tcPr>
            <w:tcW w:w="851" w:type="dxa"/>
            <w:vMerge/>
          </w:tcPr>
          <w:p w:rsidR="00BC19CE" w:rsidRPr="00606134" w:rsidRDefault="00BC19CE" w:rsidP="00606134">
            <w:pPr>
              <w:ind w:left="360"/>
              <w:jc w:val="center"/>
              <w:rPr>
                <w:rFonts w:ascii="Calibri" w:hAnsi="Calibri"/>
              </w:rPr>
            </w:pPr>
          </w:p>
        </w:tc>
        <w:tc>
          <w:tcPr>
            <w:tcW w:w="3259" w:type="dxa"/>
          </w:tcPr>
          <w:p w:rsidR="00BC19CE" w:rsidRPr="00606134" w:rsidRDefault="00BC19CE" w:rsidP="00606134">
            <w:pPr>
              <w:jc w:val="center"/>
            </w:pPr>
            <w:r w:rsidRPr="00606134">
              <w:t xml:space="preserve">Разделитель  А4 пластик 10 цветов </w:t>
            </w:r>
          </w:p>
        </w:tc>
        <w:tc>
          <w:tcPr>
            <w:tcW w:w="1014" w:type="dxa"/>
          </w:tcPr>
          <w:p w:rsidR="00BC19CE" w:rsidRPr="00606134" w:rsidRDefault="00BC19CE" w:rsidP="00606134">
            <w:pPr>
              <w:jc w:val="center"/>
            </w:pPr>
            <w:r w:rsidRPr="00606134">
              <w:t>шт.</w:t>
            </w:r>
          </w:p>
        </w:tc>
        <w:tc>
          <w:tcPr>
            <w:tcW w:w="1701" w:type="dxa"/>
          </w:tcPr>
          <w:p w:rsidR="00BC19CE" w:rsidRPr="00606134" w:rsidRDefault="00BC19CE" w:rsidP="00606134">
            <w:pPr>
              <w:jc w:val="center"/>
            </w:pPr>
            <w:r w:rsidRPr="00606134">
              <w:t>96,00 (в уп.100 шт.)</w:t>
            </w:r>
          </w:p>
        </w:tc>
        <w:tc>
          <w:tcPr>
            <w:tcW w:w="1489" w:type="dxa"/>
          </w:tcPr>
          <w:p w:rsidR="00BC19CE" w:rsidRPr="00606134" w:rsidRDefault="00BC19CE" w:rsidP="00606134">
            <w:pPr>
              <w:jc w:val="center"/>
            </w:pPr>
            <w:r w:rsidRPr="00606134">
              <w:t>-</w:t>
            </w:r>
          </w:p>
        </w:tc>
        <w:tc>
          <w:tcPr>
            <w:tcW w:w="1559" w:type="dxa"/>
          </w:tcPr>
          <w:p w:rsidR="00BC19CE" w:rsidRPr="00606134" w:rsidRDefault="00BC19CE" w:rsidP="00606134">
            <w:pPr>
              <w:jc w:val="center"/>
            </w:pPr>
            <w:r w:rsidRPr="00606134">
              <w:t>20</w:t>
            </w:r>
          </w:p>
        </w:tc>
      </w:tr>
      <w:tr w:rsidR="00BC19CE" w:rsidRPr="00EF1C22" w:rsidTr="00606134">
        <w:trPr>
          <w:trHeight w:val="345"/>
        </w:trPr>
        <w:tc>
          <w:tcPr>
            <w:tcW w:w="851" w:type="dxa"/>
            <w:vMerge/>
          </w:tcPr>
          <w:p w:rsidR="00BC19CE" w:rsidRPr="00606134" w:rsidRDefault="00BC19CE" w:rsidP="00606134">
            <w:pPr>
              <w:ind w:left="360"/>
              <w:jc w:val="center"/>
              <w:rPr>
                <w:rFonts w:ascii="Calibri" w:hAnsi="Calibri"/>
              </w:rPr>
            </w:pPr>
          </w:p>
        </w:tc>
        <w:tc>
          <w:tcPr>
            <w:tcW w:w="3259" w:type="dxa"/>
          </w:tcPr>
          <w:p w:rsidR="00BC19CE" w:rsidRPr="00606134" w:rsidRDefault="00BC19CE" w:rsidP="00606134">
            <w:pPr>
              <w:jc w:val="center"/>
            </w:pPr>
            <w:r w:rsidRPr="00606134">
              <w:t xml:space="preserve">Журнал регистрации приказов </w:t>
            </w:r>
          </w:p>
        </w:tc>
        <w:tc>
          <w:tcPr>
            <w:tcW w:w="1014" w:type="dxa"/>
          </w:tcPr>
          <w:p w:rsidR="00BC19CE" w:rsidRPr="00606134" w:rsidRDefault="00BC19CE" w:rsidP="00606134">
            <w:pPr>
              <w:jc w:val="center"/>
            </w:pPr>
            <w:r w:rsidRPr="00606134">
              <w:t>шт.</w:t>
            </w:r>
          </w:p>
        </w:tc>
        <w:tc>
          <w:tcPr>
            <w:tcW w:w="1701" w:type="dxa"/>
          </w:tcPr>
          <w:p w:rsidR="00BC19CE" w:rsidRPr="00606134" w:rsidRDefault="00BC19CE" w:rsidP="00606134">
            <w:pPr>
              <w:jc w:val="center"/>
            </w:pPr>
            <w:r w:rsidRPr="00606134">
              <w:t>355,00</w:t>
            </w:r>
          </w:p>
        </w:tc>
        <w:tc>
          <w:tcPr>
            <w:tcW w:w="1489" w:type="dxa"/>
          </w:tcPr>
          <w:p w:rsidR="00BC19CE" w:rsidRPr="00606134" w:rsidRDefault="00BC19CE" w:rsidP="00606134">
            <w:pPr>
              <w:jc w:val="center"/>
            </w:pPr>
            <w:r w:rsidRPr="00606134">
              <w:t>-</w:t>
            </w:r>
          </w:p>
        </w:tc>
        <w:tc>
          <w:tcPr>
            <w:tcW w:w="1559" w:type="dxa"/>
          </w:tcPr>
          <w:p w:rsidR="00BC19CE" w:rsidRPr="00606134" w:rsidRDefault="00BC19CE" w:rsidP="00606134">
            <w:pPr>
              <w:jc w:val="center"/>
            </w:pPr>
            <w:r w:rsidRPr="00606134">
              <w:t>10</w:t>
            </w:r>
          </w:p>
        </w:tc>
      </w:tr>
      <w:tr w:rsidR="00BC19CE" w:rsidRPr="00EF1C22" w:rsidTr="00606134">
        <w:trPr>
          <w:trHeight w:val="345"/>
        </w:trPr>
        <w:tc>
          <w:tcPr>
            <w:tcW w:w="851" w:type="dxa"/>
            <w:vMerge/>
          </w:tcPr>
          <w:p w:rsidR="00BC19CE" w:rsidRPr="00606134" w:rsidRDefault="00BC19CE" w:rsidP="00606134">
            <w:pPr>
              <w:ind w:left="360"/>
              <w:jc w:val="center"/>
              <w:rPr>
                <w:rFonts w:ascii="Calibri" w:hAnsi="Calibri"/>
              </w:rPr>
            </w:pPr>
          </w:p>
        </w:tc>
        <w:tc>
          <w:tcPr>
            <w:tcW w:w="3259" w:type="dxa"/>
          </w:tcPr>
          <w:p w:rsidR="00BC19CE" w:rsidRPr="00606134" w:rsidRDefault="00BC19CE" w:rsidP="00606134">
            <w:pPr>
              <w:jc w:val="center"/>
            </w:pPr>
            <w:r w:rsidRPr="00606134">
              <w:t>Карточка Т 2ГС</w:t>
            </w:r>
          </w:p>
        </w:tc>
        <w:tc>
          <w:tcPr>
            <w:tcW w:w="1014" w:type="dxa"/>
          </w:tcPr>
          <w:p w:rsidR="00BC19CE" w:rsidRPr="00606134" w:rsidRDefault="00BC19CE" w:rsidP="00606134">
            <w:pPr>
              <w:jc w:val="center"/>
            </w:pPr>
            <w:r w:rsidRPr="00606134">
              <w:t>шт.</w:t>
            </w:r>
          </w:p>
        </w:tc>
        <w:tc>
          <w:tcPr>
            <w:tcW w:w="1701" w:type="dxa"/>
          </w:tcPr>
          <w:p w:rsidR="00BC19CE" w:rsidRPr="00606134" w:rsidRDefault="00BC19CE" w:rsidP="00606134">
            <w:pPr>
              <w:jc w:val="center"/>
            </w:pPr>
            <w:r w:rsidRPr="00606134">
              <w:t>15,00</w:t>
            </w:r>
          </w:p>
        </w:tc>
        <w:tc>
          <w:tcPr>
            <w:tcW w:w="1489" w:type="dxa"/>
          </w:tcPr>
          <w:p w:rsidR="00BC19CE" w:rsidRPr="00606134" w:rsidRDefault="00BC19CE" w:rsidP="00606134">
            <w:pPr>
              <w:jc w:val="center"/>
            </w:pPr>
            <w:r w:rsidRPr="00606134">
              <w:t>-</w:t>
            </w:r>
          </w:p>
        </w:tc>
        <w:tc>
          <w:tcPr>
            <w:tcW w:w="1559" w:type="dxa"/>
          </w:tcPr>
          <w:p w:rsidR="00BC19CE" w:rsidRPr="00606134" w:rsidRDefault="00BC19CE" w:rsidP="00606134">
            <w:pPr>
              <w:jc w:val="center"/>
            </w:pPr>
            <w:r w:rsidRPr="00606134">
              <w:t>50</w:t>
            </w:r>
          </w:p>
        </w:tc>
      </w:tr>
      <w:tr w:rsidR="00BC19CE" w:rsidRPr="00EF1C22" w:rsidTr="00606134">
        <w:trPr>
          <w:trHeight w:val="345"/>
        </w:trPr>
        <w:tc>
          <w:tcPr>
            <w:tcW w:w="851" w:type="dxa"/>
            <w:vMerge/>
          </w:tcPr>
          <w:p w:rsidR="00BC19CE" w:rsidRPr="00606134" w:rsidRDefault="00BC19CE" w:rsidP="00606134">
            <w:pPr>
              <w:ind w:left="360"/>
              <w:jc w:val="center"/>
              <w:rPr>
                <w:rFonts w:ascii="Calibri" w:hAnsi="Calibri"/>
              </w:rPr>
            </w:pPr>
          </w:p>
        </w:tc>
        <w:tc>
          <w:tcPr>
            <w:tcW w:w="3259" w:type="dxa"/>
          </w:tcPr>
          <w:p w:rsidR="00BC19CE" w:rsidRPr="00606134" w:rsidRDefault="00BC19CE" w:rsidP="00606134">
            <w:pPr>
              <w:jc w:val="center"/>
            </w:pPr>
            <w:r w:rsidRPr="00606134">
              <w:t xml:space="preserve">Канцелярский нож </w:t>
            </w:r>
          </w:p>
        </w:tc>
        <w:tc>
          <w:tcPr>
            <w:tcW w:w="1014" w:type="dxa"/>
          </w:tcPr>
          <w:p w:rsidR="00BC19CE" w:rsidRPr="00606134" w:rsidRDefault="00BC19CE" w:rsidP="00606134">
            <w:pPr>
              <w:jc w:val="center"/>
            </w:pPr>
            <w:r w:rsidRPr="00606134">
              <w:t>шт.</w:t>
            </w:r>
          </w:p>
        </w:tc>
        <w:tc>
          <w:tcPr>
            <w:tcW w:w="1701" w:type="dxa"/>
          </w:tcPr>
          <w:p w:rsidR="00BC19CE" w:rsidRPr="00606134" w:rsidRDefault="00BC19CE" w:rsidP="00606134">
            <w:pPr>
              <w:jc w:val="center"/>
            </w:pPr>
            <w:r w:rsidRPr="00606134">
              <w:t>120,00</w:t>
            </w:r>
          </w:p>
        </w:tc>
        <w:tc>
          <w:tcPr>
            <w:tcW w:w="1489" w:type="dxa"/>
          </w:tcPr>
          <w:p w:rsidR="00BC19CE" w:rsidRPr="00606134" w:rsidRDefault="00BC19CE" w:rsidP="00606134">
            <w:pPr>
              <w:jc w:val="center"/>
            </w:pPr>
            <w:r w:rsidRPr="00606134">
              <w:t>-</w:t>
            </w:r>
          </w:p>
        </w:tc>
        <w:tc>
          <w:tcPr>
            <w:tcW w:w="1559" w:type="dxa"/>
          </w:tcPr>
          <w:p w:rsidR="00BC19CE" w:rsidRPr="00606134" w:rsidRDefault="00BC19CE" w:rsidP="00606134">
            <w:pPr>
              <w:jc w:val="center"/>
            </w:pPr>
            <w:r w:rsidRPr="00606134">
              <w:t>2</w:t>
            </w:r>
          </w:p>
        </w:tc>
      </w:tr>
      <w:tr w:rsidR="00BC19CE" w:rsidRPr="00EF1C22" w:rsidTr="00606134">
        <w:trPr>
          <w:trHeight w:val="345"/>
        </w:trPr>
        <w:tc>
          <w:tcPr>
            <w:tcW w:w="851" w:type="dxa"/>
            <w:vMerge/>
          </w:tcPr>
          <w:p w:rsidR="00BC19CE" w:rsidRPr="00606134" w:rsidRDefault="00BC19CE" w:rsidP="00606134">
            <w:pPr>
              <w:ind w:left="360"/>
              <w:jc w:val="center"/>
              <w:rPr>
                <w:rFonts w:ascii="Calibri" w:hAnsi="Calibri"/>
              </w:rPr>
            </w:pPr>
          </w:p>
        </w:tc>
        <w:tc>
          <w:tcPr>
            <w:tcW w:w="3259" w:type="dxa"/>
          </w:tcPr>
          <w:p w:rsidR="00BC19CE" w:rsidRPr="00606134" w:rsidRDefault="00BC19CE" w:rsidP="00606134">
            <w:pPr>
              <w:jc w:val="center"/>
            </w:pPr>
            <w:r w:rsidRPr="00606134">
              <w:t xml:space="preserve">Текстовыделитель желтый </w:t>
            </w:r>
          </w:p>
        </w:tc>
        <w:tc>
          <w:tcPr>
            <w:tcW w:w="1014" w:type="dxa"/>
          </w:tcPr>
          <w:p w:rsidR="00BC19CE" w:rsidRPr="00606134" w:rsidRDefault="00BC19CE" w:rsidP="00606134">
            <w:pPr>
              <w:jc w:val="center"/>
            </w:pPr>
            <w:r w:rsidRPr="00606134">
              <w:t>шт.</w:t>
            </w:r>
          </w:p>
        </w:tc>
        <w:tc>
          <w:tcPr>
            <w:tcW w:w="1701" w:type="dxa"/>
          </w:tcPr>
          <w:p w:rsidR="00BC19CE" w:rsidRPr="00606134" w:rsidRDefault="00BC19CE" w:rsidP="00606134">
            <w:pPr>
              <w:jc w:val="center"/>
            </w:pPr>
            <w:r w:rsidRPr="00606134">
              <w:t>40,00</w:t>
            </w:r>
          </w:p>
        </w:tc>
        <w:tc>
          <w:tcPr>
            <w:tcW w:w="1489" w:type="dxa"/>
          </w:tcPr>
          <w:p w:rsidR="00BC19CE" w:rsidRPr="00606134" w:rsidRDefault="00BC19CE" w:rsidP="00606134">
            <w:pPr>
              <w:jc w:val="center"/>
            </w:pPr>
            <w:r w:rsidRPr="00606134">
              <w:t>-</w:t>
            </w:r>
          </w:p>
        </w:tc>
        <w:tc>
          <w:tcPr>
            <w:tcW w:w="1559" w:type="dxa"/>
          </w:tcPr>
          <w:p w:rsidR="00BC19CE" w:rsidRPr="00606134" w:rsidRDefault="00BC19CE" w:rsidP="00606134">
            <w:pPr>
              <w:jc w:val="center"/>
            </w:pPr>
            <w:r w:rsidRPr="00606134">
              <w:t>5</w:t>
            </w:r>
          </w:p>
        </w:tc>
      </w:tr>
      <w:tr w:rsidR="00BC19CE" w:rsidRPr="00EF1C22" w:rsidTr="00606134">
        <w:trPr>
          <w:trHeight w:val="345"/>
        </w:trPr>
        <w:tc>
          <w:tcPr>
            <w:tcW w:w="851" w:type="dxa"/>
            <w:vMerge/>
          </w:tcPr>
          <w:p w:rsidR="00BC19CE" w:rsidRPr="00606134" w:rsidRDefault="00BC19CE" w:rsidP="00606134">
            <w:pPr>
              <w:ind w:left="360"/>
              <w:jc w:val="center"/>
              <w:rPr>
                <w:rFonts w:ascii="Calibri" w:hAnsi="Calibri"/>
              </w:rPr>
            </w:pPr>
          </w:p>
        </w:tc>
        <w:tc>
          <w:tcPr>
            <w:tcW w:w="3259" w:type="dxa"/>
          </w:tcPr>
          <w:p w:rsidR="00BC19CE" w:rsidRPr="00606134" w:rsidRDefault="00BC19CE" w:rsidP="00606134">
            <w:pPr>
              <w:jc w:val="center"/>
            </w:pPr>
            <w:r w:rsidRPr="00606134">
              <w:t>Тетрадь 96л  А4</w:t>
            </w:r>
          </w:p>
        </w:tc>
        <w:tc>
          <w:tcPr>
            <w:tcW w:w="1014" w:type="dxa"/>
          </w:tcPr>
          <w:p w:rsidR="00BC19CE" w:rsidRPr="00606134" w:rsidRDefault="00BC19CE" w:rsidP="00606134">
            <w:pPr>
              <w:jc w:val="center"/>
            </w:pPr>
            <w:r w:rsidRPr="00606134">
              <w:t>шт.</w:t>
            </w:r>
          </w:p>
        </w:tc>
        <w:tc>
          <w:tcPr>
            <w:tcW w:w="1701" w:type="dxa"/>
          </w:tcPr>
          <w:p w:rsidR="00BC19CE" w:rsidRPr="00606134" w:rsidRDefault="00BC19CE" w:rsidP="00606134">
            <w:pPr>
              <w:jc w:val="center"/>
            </w:pPr>
            <w:r w:rsidRPr="00606134">
              <w:t>97,00</w:t>
            </w:r>
          </w:p>
        </w:tc>
        <w:tc>
          <w:tcPr>
            <w:tcW w:w="1489" w:type="dxa"/>
          </w:tcPr>
          <w:p w:rsidR="00BC19CE" w:rsidRPr="00606134" w:rsidRDefault="00BC19CE" w:rsidP="00606134">
            <w:pPr>
              <w:jc w:val="center"/>
            </w:pPr>
            <w:r w:rsidRPr="00606134">
              <w:t>-</w:t>
            </w:r>
          </w:p>
        </w:tc>
        <w:tc>
          <w:tcPr>
            <w:tcW w:w="1559" w:type="dxa"/>
          </w:tcPr>
          <w:p w:rsidR="00BC19CE" w:rsidRPr="00606134" w:rsidRDefault="00BC19CE" w:rsidP="00606134">
            <w:pPr>
              <w:jc w:val="center"/>
            </w:pPr>
            <w:r w:rsidRPr="00606134">
              <w:t>5</w:t>
            </w:r>
          </w:p>
        </w:tc>
      </w:tr>
      <w:tr w:rsidR="00BC19CE" w:rsidRPr="00EF1C22" w:rsidTr="00606134">
        <w:trPr>
          <w:trHeight w:val="345"/>
        </w:trPr>
        <w:tc>
          <w:tcPr>
            <w:tcW w:w="851" w:type="dxa"/>
            <w:vMerge/>
          </w:tcPr>
          <w:p w:rsidR="00BC19CE" w:rsidRPr="00606134" w:rsidRDefault="00BC19CE" w:rsidP="00606134">
            <w:pPr>
              <w:ind w:left="360"/>
              <w:jc w:val="center"/>
              <w:rPr>
                <w:rFonts w:ascii="Calibri" w:hAnsi="Calibri"/>
              </w:rPr>
            </w:pPr>
          </w:p>
        </w:tc>
        <w:tc>
          <w:tcPr>
            <w:tcW w:w="3259" w:type="dxa"/>
          </w:tcPr>
          <w:p w:rsidR="00BC19CE" w:rsidRPr="00606134" w:rsidRDefault="00BC19CE" w:rsidP="00606134">
            <w:pPr>
              <w:jc w:val="center"/>
              <w:rPr>
                <w:lang w:val="en-US"/>
              </w:rPr>
            </w:pPr>
            <w:r w:rsidRPr="00606134">
              <w:t xml:space="preserve">Обложка </w:t>
            </w:r>
          </w:p>
        </w:tc>
        <w:tc>
          <w:tcPr>
            <w:tcW w:w="1014" w:type="dxa"/>
          </w:tcPr>
          <w:p w:rsidR="00BC19CE" w:rsidRPr="00606134" w:rsidRDefault="00BC19CE" w:rsidP="00606134">
            <w:pPr>
              <w:jc w:val="center"/>
            </w:pPr>
            <w:r w:rsidRPr="00606134">
              <w:t>шт.</w:t>
            </w:r>
          </w:p>
        </w:tc>
        <w:tc>
          <w:tcPr>
            <w:tcW w:w="1701" w:type="dxa"/>
          </w:tcPr>
          <w:p w:rsidR="00BC19CE" w:rsidRPr="00606134" w:rsidRDefault="00BC19CE" w:rsidP="00606134">
            <w:pPr>
              <w:jc w:val="center"/>
            </w:pPr>
            <w:r w:rsidRPr="00606134">
              <w:t>960,00</w:t>
            </w:r>
          </w:p>
        </w:tc>
        <w:tc>
          <w:tcPr>
            <w:tcW w:w="1489" w:type="dxa"/>
          </w:tcPr>
          <w:p w:rsidR="00BC19CE" w:rsidRPr="00606134" w:rsidRDefault="00BC19CE" w:rsidP="00606134">
            <w:pPr>
              <w:jc w:val="center"/>
            </w:pPr>
            <w:r w:rsidRPr="00606134">
              <w:t>-</w:t>
            </w:r>
          </w:p>
        </w:tc>
        <w:tc>
          <w:tcPr>
            <w:tcW w:w="1559" w:type="dxa"/>
          </w:tcPr>
          <w:p w:rsidR="00BC19CE" w:rsidRPr="00606134" w:rsidRDefault="00BC19CE" w:rsidP="00606134">
            <w:pPr>
              <w:jc w:val="center"/>
            </w:pPr>
            <w:r w:rsidRPr="00606134">
              <w:t>2</w:t>
            </w:r>
          </w:p>
        </w:tc>
      </w:tr>
      <w:tr w:rsidR="00BC19CE" w:rsidRPr="00EF1C22" w:rsidTr="00606134">
        <w:trPr>
          <w:trHeight w:val="345"/>
        </w:trPr>
        <w:tc>
          <w:tcPr>
            <w:tcW w:w="851" w:type="dxa"/>
            <w:vMerge/>
          </w:tcPr>
          <w:p w:rsidR="00BC19CE" w:rsidRPr="00606134" w:rsidRDefault="00BC19CE" w:rsidP="00606134">
            <w:pPr>
              <w:ind w:left="360"/>
              <w:jc w:val="center"/>
              <w:rPr>
                <w:rFonts w:ascii="Calibri" w:hAnsi="Calibri"/>
              </w:rPr>
            </w:pPr>
          </w:p>
        </w:tc>
        <w:tc>
          <w:tcPr>
            <w:tcW w:w="3259" w:type="dxa"/>
          </w:tcPr>
          <w:p w:rsidR="00BC19CE" w:rsidRPr="00606134" w:rsidRDefault="00BC19CE" w:rsidP="00606134">
            <w:pPr>
              <w:jc w:val="center"/>
              <w:rPr>
                <w:lang w:val="en-US"/>
              </w:rPr>
            </w:pPr>
            <w:r w:rsidRPr="00606134">
              <w:t>Гребень</w:t>
            </w:r>
            <w:r w:rsidRPr="00606134">
              <w:rPr>
                <w:lang w:val="en-US"/>
              </w:rPr>
              <w:t xml:space="preserve"> </w:t>
            </w:r>
          </w:p>
        </w:tc>
        <w:tc>
          <w:tcPr>
            <w:tcW w:w="1014" w:type="dxa"/>
          </w:tcPr>
          <w:p w:rsidR="00BC19CE" w:rsidRPr="00606134" w:rsidRDefault="00BC19CE" w:rsidP="00606134">
            <w:pPr>
              <w:jc w:val="center"/>
            </w:pPr>
            <w:r w:rsidRPr="00606134">
              <w:t>шт.</w:t>
            </w:r>
          </w:p>
        </w:tc>
        <w:tc>
          <w:tcPr>
            <w:tcW w:w="1701" w:type="dxa"/>
          </w:tcPr>
          <w:p w:rsidR="00BC19CE" w:rsidRPr="00606134" w:rsidRDefault="00BC19CE" w:rsidP="00606134">
            <w:pPr>
              <w:jc w:val="center"/>
            </w:pPr>
            <w:r w:rsidRPr="00606134">
              <w:t>752,00</w:t>
            </w:r>
          </w:p>
        </w:tc>
        <w:tc>
          <w:tcPr>
            <w:tcW w:w="1489" w:type="dxa"/>
          </w:tcPr>
          <w:p w:rsidR="00BC19CE" w:rsidRPr="00606134" w:rsidRDefault="00BC19CE" w:rsidP="00606134">
            <w:pPr>
              <w:jc w:val="center"/>
            </w:pPr>
            <w:r w:rsidRPr="00606134">
              <w:t>-</w:t>
            </w:r>
          </w:p>
        </w:tc>
        <w:tc>
          <w:tcPr>
            <w:tcW w:w="1559" w:type="dxa"/>
          </w:tcPr>
          <w:p w:rsidR="00BC19CE" w:rsidRPr="00606134" w:rsidRDefault="00BC19CE" w:rsidP="00606134">
            <w:pPr>
              <w:jc w:val="center"/>
            </w:pPr>
            <w:r w:rsidRPr="00606134">
              <w:t>2</w:t>
            </w:r>
          </w:p>
        </w:tc>
      </w:tr>
      <w:tr w:rsidR="00BC19CE" w:rsidRPr="00EF1C22" w:rsidTr="00606134">
        <w:trPr>
          <w:trHeight w:val="345"/>
        </w:trPr>
        <w:tc>
          <w:tcPr>
            <w:tcW w:w="851" w:type="dxa"/>
            <w:vMerge/>
          </w:tcPr>
          <w:p w:rsidR="00BC19CE" w:rsidRPr="00606134" w:rsidRDefault="00BC19CE" w:rsidP="00606134">
            <w:pPr>
              <w:ind w:left="360"/>
              <w:jc w:val="center"/>
              <w:rPr>
                <w:rFonts w:ascii="Calibri" w:hAnsi="Calibri"/>
              </w:rPr>
            </w:pPr>
          </w:p>
        </w:tc>
        <w:tc>
          <w:tcPr>
            <w:tcW w:w="3259" w:type="dxa"/>
          </w:tcPr>
          <w:p w:rsidR="00BC19CE" w:rsidRPr="00606134" w:rsidRDefault="00BC19CE" w:rsidP="00606134">
            <w:pPr>
              <w:jc w:val="center"/>
            </w:pPr>
            <w:r w:rsidRPr="00606134">
              <w:t>Клей ПВА 125г.</w:t>
            </w:r>
          </w:p>
        </w:tc>
        <w:tc>
          <w:tcPr>
            <w:tcW w:w="1014" w:type="dxa"/>
          </w:tcPr>
          <w:p w:rsidR="00BC19CE" w:rsidRPr="00606134" w:rsidRDefault="00BC19CE" w:rsidP="00606134">
            <w:pPr>
              <w:jc w:val="center"/>
            </w:pPr>
            <w:r w:rsidRPr="00606134">
              <w:t>шт.</w:t>
            </w:r>
          </w:p>
        </w:tc>
        <w:tc>
          <w:tcPr>
            <w:tcW w:w="1701" w:type="dxa"/>
          </w:tcPr>
          <w:p w:rsidR="00BC19CE" w:rsidRPr="00606134" w:rsidRDefault="00BC19CE" w:rsidP="00606134">
            <w:pPr>
              <w:jc w:val="center"/>
            </w:pPr>
            <w:r w:rsidRPr="00606134">
              <w:t>25,00</w:t>
            </w:r>
          </w:p>
        </w:tc>
        <w:tc>
          <w:tcPr>
            <w:tcW w:w="1489" w:type="dxa"/>
          </w:tcPr>
          <w:p w:rsidR="00BC19CE" w:rsidRPr="00606134" w:rsidRDefault="00BC19CE" w:rsidP="00606134">
            <w:pPr>
              <w:jc w:val="center"/>
            </w:pPr>
            <w:r w:rsidRPr="00606134">
              <w:t>-</w:t>
            </w:r>
          </w:p>
        </w:tc>
        <w:tc>
          <w:tcPr>
            <w:tcW w:w="1559" w:type="dxa"/>
          </w:tcPr>
          <w:p w:rsidR="00BC19CE" w:rsidRPr="00606134" w:rsidRDefault="00BC19CE" w:rsidP="00606134">
            <w:pPr>
              <w:jc w:val="center"/>
            </w:pPr>
            <w:r w:rsidRPr="00606134">
              <w:t>5</w:t>
            </w:r>
          </w:p>
        </w:tc>
      </w:tr>
      <w:tr w:rsidR="00BC19CE" w:rsidRPr="00EF1C22" w:rsidTr="00606134">
        <w:trPr>
          <w:trHeight w:val="345"/>
        </w:trPr>
        <w:tc>
          <w:tcPr>
            <w:tcW w:w="851" w:type="dxa"/>
            <w:vMerge/>
          </w:tcPr>
          <w:p w:rsidR="00BC19CE" w:rsidRPr="00606134" w:rsidRDefault="00BC19CE" w:rsidP="00606134">
            <w:pPr>
              <w:ind w:left="360"/>
              <w:jc w:val="center"/>
              <w:rPr>
                <w:rFonts w:ascii="Calibri" w:hAnsi="Calibri"/>
              </w:rPr>
            </w:pPr>
          </w:p>
        </w:tc>
        <w:tc>
          <w:tcPr>
            <w:tcW w:w="3259" w:type="dxa"/>
          </w:tcPr>
          <w:p w:rsidR="00BC19CE" w:rsidRPr="00606134" w:rsidRDefault="00BC19CE" w:rsidP="00606134">
            <w:pPr>
              <w:jc w:val="center"/>
            </w:pPr>
            <w:r w:rsidRPr="00606134">
              <w:t>Короб архивный бумвинил 250мм</w:t>
            </w:r>
          </w:p>
        </w:tc>
        <w:tc>
          <w:tcPr>
            <w:tcW w:w="1014" w:type="dxa"/>
          </w:tcPr>
          <w:p w:rsidR="00BC19CE" w:rsidRPr="00606134" w:rsidRDefault="00BC19CE" w:rsidP="00606134">
            <w:pPr>
              <w:jc w:val="center"/>
            </w:pPr>
            <w:r w:rsidRPr="00606134">
              <w:t>шт.</w:t>
            </w:r>
          </w:p>
        </w:tc>
        <w:tc>
          <w:tcPr>
            <w:tcW w:w="1701" w:type="dxa"/>
          </w:tcPr>
          <w:p w:rsidR="00BC19CE" w:rsidRPr="00606134" w:rsidRDefault="00BC19CE" w:rsidP="00606134">
            <w:pPr>
              <w:jc w:val="center"/>
            </w:pPr>
            <w:r w:rsidRPr="00606134">
              <w:t>190,00</w:t>
            </w:r>
          </w:p>
        </w:tc>
        <w:tc>
          <w:tcPr>
            <w:tcW w:w="1489" w:type="dxa"/>
          </w:tcPr>
          <w:p w:rsidR="00BC19CE" w:rsidRPr="00606134" w:rsidRDefault="00BC19CE" w:rsidP="00606134">
            <w:pPr>
              <w:jc w:val="center"/>
            </w:pPr>
            <w:r w:rsidRPr="00606134">
              <w:t>-</w:t>
            </w:r>
          </w:p>
        </w:tc>
        <w:tc>
          <w:tcPr>
            <w:tcW w:w="1559" w:type="dxa"/>
          </w:tcPr>
          <w:p w:rsidR="00BC19CE" w:rsidRPr="00606134" w:rsidRDefault="00BC19CE" w:rsidP="00606134">
            <w:pPr>
              <w:jc w:val="center"/>
            </w:pPr>
            <w:r w:rsidRPr="00606134">
              <w:t>25</w:t>
            </w:r>
          </w:p>
        </w:tc>
      </w:tr>
      <w:tr w:rsidR="00BC19CE" w:rsidRPr="00EF1C22" w:rsidTr="00606134">
        <w:trPr>
          <w:trHeight w:val="345"/>
        </w:trPr>
        <w:tc>
          <w:tcPr>
            <w:tcW w:w="851" w:type="dxa"/>
            <w:vMerge/>
          </w:tcPr>
          <w:p w:rsidR="00BC19CE" w:rsidRPr="00606134" w:rsidRDefault="00BC19CE" w:rsidP="00606134">
            <w:pPr>
              <w:ind w:left="360"/>
              <w:jc w:val="center"/>
              <w:rPr>
                <w:rFonts w:ascii="Calibri" w:hAnsi="Calibri"/>
              </w:rPr>
            </w:pPr>
          </w:p>
        </w:tc>
        <w:tc>
          <w:tcPr>
            <w:tcW w:w="3259" w:type="dxa"/>
          </w:tcPr>
          <w:p w:rsidR="00BC19CE" w:rsidRPr="00606134" w:rsidRDefault="00BC19CE" w:rsidP="00606134">
            <w:pPr>
              <w:jc w:val="center"/>
            </w:pPr>
            <w:r w:rsidRPr="00606134">
              <w:t xml:space="preserve">Папка архивная бумвинил 80мм с клапанами на завязках </w:t>
            </w:r>
          </w:p>
        </w:tc>
        <w:tc>
          <w:tcPr>
            <w:tcW w:w="1014" w:type="dxa"/>
          </w:tcPr>
          <w:p w:rsidR="00BC19CE" w:rsidRPr="00606134" w:rsidRDefault="00BC19CE" w:rsidP="00606134">
            <w:pPr>
              <w:jc w:val="center"/>
            </w:pPr>
            <w:r w:rsidRPr="00606134">
              <w:t>шт.</w:t>
            </w:r>
          </w:p>
        </w:tc>
        <w:tc>
          <w:tcPr>
            <w:tcW w:w="1701" w:type="dxa"/>
          </w:tcPr>
          <w:p w:rsidR="00BC19CE" w:rsidRPr="00606134" w:rsidRDefault="00BC19CE" w:rsidP="00606134">
            <w:pPr>
              <w:jc w:val="center"/>
            </w:pPr>
            <w:r w:rsidRPr="00606134">
              <w:t>108,00</w:t>
            </w:r>
          </w:p>
        </w:tc>
        <w:tc>
          <w:tcPr>
            <w:tcW w:w="1489" w:type="dxa"/>
          </w:tcPr>
          <w:p w:rsidR="00BC19CE" w:rsidRPr="00606134" w:rsidRDefault="00BC19CE" w:rsidP="00606134">
            <w:pPr>
              <w:jc w:val="center"/>
            </w:pPr>
            <w:r w:rsidRPr="00606134">
              <w:t>-</w:t>
            </w:r>
          </w:p>
        </w:tc>
        <w:tc>
          <w:tcPr>
            <w:tcW w:w="1559" w:type="dxa"/>
          </w:tcPr>
          <w:p w:rsidR="00BC19CE" w:rsidRPr="00606134" w:rsidRDefault="00BC19CE" w:rsidP="00606134">
            <w:pPr>
              <w:jc w:val="center"/>
            </w:pPr>
            <w:r w:rsidRPr="00606134">
              <w:t>25</w:t>
            </w:r>
          </w:p>
        </w:tc>
      </w:tr>
      <w:tr w:rsidR="00BC19CE" w:rsidRPr="00930197" w:rsidTr="00606134">
        <w:trPr>
          <w:trHeight w:val="345"/>
        </w:trPr>
        <w:tc>
          <w:tcPr>
            <w:tcW w:w="851" w:type="dxa"/>
          </w:tcPr>
          <w:p w:rsidR="00BC19CE" w:rsidRPr="00606134" w:rsidRDefault="00BC19CE" w:rsidP="00606134">
            <w:pPr>
              <w:ind w:left="360"/>
              <w:jc w:val="center"/>
            </w:pPr>
            <w:r w:rsidRPr="00606134">
              <w:t>1</w:t>
            </w:r>
          </w:p>
        </w:tc>
        <w:tc>
          <w:tcPr>
            <w:tcW w:w="3259" w:type="dxa"/>
          </w:tcPr>
          <w:p w:rsidR="00BC19CE" w:rsidRPr="00606134" w:rsidRDefault="00BC19CE" w:rsidP="00606134">
            <w:pPr>
              <w:jc w:val="center"/>
            </w:pPr>
            <w:r w:rsidRPr="00606134">
              <w:t>2</w:t>
            </w:r>
          </w:p>
        </w:tc>
        <w:tc>
          <w:tcPr>
            <w:tcW w:w="1014" w:type="dxa"/>
          </w:tcPr>
          <w:p w:rsidR="00BC19CE" w:rsidRPr="00606134" w:rsidRDefault="00BC19CE" w:rsidP="00606134">
            <w:pPr>
              <w:jc w:val="center"/>
            </w:pPr>
            <w:r w:rsidRPr="00606134">
              <w:t>3</w:t>
            </w:r>
          </w:p>
        </w:tc>
        <w:tc>
          <w:tcPr>
            <w:tcW w:w="1701" w:type="dxa"/>
          </w:tcPr>
          <w:p w:rsidR="00BC19CE" w:rsidRPr="00606134" w:rsidRDefault="00BC19CE" w:rsidP="00606134">
            <w:pPr>
              <w:jc w:val="center"/>
            </w:pPr>
            <w:r w:rsidRPr="00606134">
              <w:t>4</w:t>
            </w:r>
          </w:p>
        </w:tc>
        <w:tc>
          <w:tcPr>
            <w:tcW w:w="1489" w:type="dxa"/>
          </w:tcPr>
          <w:p w:rsidR="00BC19CE" w:rsidRPr="00606134" w:rsidRDefault="00BC19CE" w:rsidP="00606134">
            <w:pPr>
              <w:jc w:val="center"/>
            </w:pPr>
            <w:r w:rsidRPr="00606134">
              <w:t>5</w:t>
            </w:r>
          </w:p>
        </w:tc>
        <w:tc>
          <w:tcPr>
            <w:tcW w:w="1559" w:type="dxa"/>
          </w:tcPr>
          <w:p w:rsidR="00BC19CE" w:rsidRPr="00606134" w:rsidRDefault="00BC19CE" w:rsidP="00606134">
            <w:pPr>
              <w:jc w:val="center"/>
            </w:pPr>
            <w:r w:rsidRPr="00606134">
              <w:t>6</w:t>
            </w:r>
          </w:p>
        </w:tc>
      </w:tr>
      <w:tr w:rsidR="00BC19CE" w:rsidRPr="00EF1C22" w:rsidTr="00606134">
        <w:trPr>
          <w:trHeight w:val="345"/>
        </w:trPr>
        <w:tc>
          <w:tcPr>
            <w:tcW w:w="851" w:type="dxa"/>
            <w:vMerge w:val="restart"/>
          </w:tcPr>
          <w:p w:rsidR="00BC19CE" w:rsidRPr="00606134" w:rsidRDefault="00BC19CE" w:rsidP="00606134">
            <w:pPr>
              <w:ind w:left="360"/>
              <w:jc w:val="center"/>
              <w:rPr>
                <w:rFonts w:ascii="Calibri" w:hAnsi="Calibri"/>
              </w:rPr>
            </w:pPr>
          </w:p>
        </w:tc>
        <w:tc>
          <w:tcPr>
            <w:tcW w:w="3259" w:type="dxa"/>
          </w:tcPr>
          <w:p w:rsidR="00BC19CE" w:rsidRPr="00606134" w:rsidRDefault="00BC19CE" w:rsidP="00606134">
            <w:pPr>
              <w:jc w:val="center"/>
            </w:pPr>
            <w:r w:rsidRPr="00606134">
              <w:t>Папка архивная гофкартон 75 мм</w:t>
            </w:r>
          </w:p>
        </w:tc>
        <w:tc>
          <w:tcPr>
            <w:tcW w:w="1014" w:type="dxa"/>
          </w:tcPr>
          <w:p w:rsidR="00BC19CE" w:rsidRPr="00606134" w:rsidRDefault="00BC19CE" w:rsidP="00606134">
            <w:pPr>
              <w:jc w:val="center"/>
            </w:pPr>
            <w:r w:rsidRPr="00606134">
              <w:t>шт.</w:t>
            </w:r>
          </w:p>
        </w:tc>
        <w:tc>
          <w:tcPr>
            <w:tcW w:w="1701" w:type="dxa"/>
          </w:tcPr>
          <w:p w:rsidR="00BC19CE" w:rsidRPr="00606134" w:rsidRDefault="00BC19CE" w:rsidP="00606134">
            <w:pPr>
              <w:jc w:val="center"/>
            </w:pPr>
            <w:r w:rsidRPr="00606134">
              <w:t>47,00</w:t>
            </w:r>
          </w:p>
        </w:tc>
        <w:tc>
          <w:tcPr>
            <w:tcW w:w="1489" w:type="dxa"/>
          </w:tcPr>
          <w:p w:rsidR="00BC19CE" w:rsidRPr="00606134" w:rsidRDefault="00BC19CE" w:rsidP="00606134">
            <w:pPr>
              <w:jc w:val="center"/>
            </w:pPr>
            <w:r w:rsidRPr="00606134">
              <w:t>-</w:t>
            </w:r>
          </w:p>
        </w:tc>
        <w:tc>
          <w:tcPr>
            <w:tcW w:w="1559" w:type="dxa"/>
          </w:tcPr>
          <w:p w:rsidR="00BC19CE" w:rsidRPr="00606134" w:rsidRDefault="00BC19CE" w:rsidP="00606134">
            <w:pPr>
              <w:jc w:val="center"/>
            </w:pPr>
            <w:r w:rsidRPr="00606134">
              <w:t>25</w:t>
            </w:r>
          </w:p>
        </w:tc>
      </w:tr>
      <w:tr w:rsidR="00BC19CE" w:rsidRPr="00EF1C22" w:rsidTr="00606134">
        <w:trPr>
          <w:trHeight w:val="345"/>
        </w:trPr>
        <w:tc>
          <w:tcPr>
            <w:tcW w:w="851" w:type="dxa"/>
            <w:vMerge/>
          </w:tcPr>
          <w:p w:rsidR="00BC19CE" w:rsidRPr="00606134" w:rsidRDefault="00BC19CE" w:rsidP="00606134">
            <w:pPr>
              <w:ind w:left="360"/>
              <w:jc w:val="center"/>
              <w:rPr>
                <w:rFonts w:ascii="Calibri" w:hAnsi="Calibri"/>
              </w:rPr>
            </w:pPr>
          </w:p>
        </w:tc>
        <w:tc>
          <w:tcPr>
            <w:tcW w:w="3259" w:type="dxa"/>
          </w:tcPr>
          <w:p w:rsidR="00BC19CE" w:rsidRPr="00606134" w:rsidRDefault="00BC19CE" w:rsidP="00606134">
            <w:pPr>
              <w:jc w:val="center"/>
            </w:pPr>
            <w:r w:rsidRPr="00606134">
              <w:t xml:space="preserve">Журнал регистрации договоров  </w:t>
            </w:r>
          </w:p>
        </w:tc>
        <w:tc>
          <w:tcPr>
            <w:tcW w:w="1014" w:type="dxa"/>
          </w:tcPr>
          <w:p w:rsidR="00BC19CE" w:rsidRPr="00606134" w:rsidRDefault="00BC19CE" w:rsidP="00606134">
            <w:pPr>
              <w:jc w:val="center"/>
            </w:pPr>
            <w:r w:rsidRPr="00606134">
              <w:t>шт.</w:t>
            </w:r>
          </w:p>
        </w:tc>
        <w:tc>
          <w:tcPr>
            <w:tcW w:w="1701" w:type="dxa"/>
          </w:tcPr>
          <w:p w:rsidR="00BC19CE" w:rsidRPr="00606134" w:rsidRDefault="00BC19CE" w:rsidP="00606134">
            <w:pPr>
              <w:jc w:val="center"/>
            </w:pPr>
            <w:r w:rsidRPr="00606134">
              <w:t>525,00</w:t>
            </w:r>
          </w:p>
        </w:tc>
        <w:tc>
          <w:tcPr>
            <w:tcW w:w="1489" w:type="dxa"/>
          </w:tcPr>
          <w:p w:rsidR="00BC19CE" w:rsidRPr="00606134" w:rsidRDefault="00BC19CE" w:rsidP="00606134">
            <w:pPr>
              <w:jc w:val="center"/>
            </w:pPr>
            <w:r w:rsidRPr="00606134">
              <w:t>-</w:t>
            </w:r>
          </w:p>
        </w:tc>
        <w:tc>
          <w:tcPr>
            <w:tcW w:w="1559" w:type="dxa"/>
          </w:tcPr>
          <w:p w:rsidR="00BC19CE" w:rsidRPr="00606134" w:rsidRDefault="00BC19CE" w:rsidP="00606134">
            <w:pPr>
              <w:jc w:val="center"/>
            </w:pPr>
            <w:r w:rsidRPr="00606134">
              <w:t>5</w:t>
            </w:r>
          </w:p>
        </w:tc>
      </w:tr>
      <w:tr w:rsidR="00BC19CE" w:rsidRPr="00EF1C22" w:rsidTr="00606134">
        <w:trPr>
          <w:trHeight w:val="345"/>
        </w:trPr>
        <w:tc>
          <w:tcPr>
            <w:tcW w:w="851" w:type="dxa"/>
            <w:vMerge/>
          </w:tcPr>
          <w:p w:rsidR="00BC19CE" w:rsidRPr="00606134" w:rsidRDefault="00BC19CE" w:rsidP="00606134">
            <w:pPr>
              <w:ind w:left="360"/>
              <w:jc w:val="center"/>
              <w:rPr>
                <w:rFonts w:ascii="Calibri" w:hAnsi="Calibri"/>
              </w:rPr>
            </w:pPr>
          </w:p>
        </w:tc>
        <w:tc>
          <w:tcPr>
            <w:tcW w:w="3259" w:type="dxa"/>
          </w:tcPr>
          <w:p w:rsidR="00BC19CE" w:rsidRPr="00606134" w:rsidRDefault="00BC19CE" w:rsidP="00606134">
            <w:pPr>
              <w:jc w:val="center"/>
            </w:pPr>
            <w:r w:rsidRPr="00606134">
              <w:t xml:space="preserve">Журнал регистрации  заявок </w:t>
            </w:r>
          </w:p>
        </w:tc>
        <w:tc>
          <w:tcPr>
            <w:tcW w:w="1014" w:type="dxa"/>
          </w:tcPr>
          <w:p w:rsidR="00BC19CE" w:rsidRPr="00606134" w:rsidRDefault="00BC19CE" w:rsidP="00606134">
            <w:pPr>
              <w:jc w:val="center"/>
            </w:pPr>
            <w:r w:rsidRPr="00606134">
              <w:t>шт.</w:t>
            </w:r>
          </w:p>
        </w:tc>
        <w:tc>
          <w:tcPr>
            <w:tcW w:w="1701" w:type="dxa"/>
          </w:tcPr>
          <w:p w:rsidR="00BC19CE" w:rsidRPr="00606134" w:rsidRDefault="00BC19CE" w:rsidP="00606134">
            <w:pPr>
              <w:jc w:val="center"/>
            </w:pPr>
            <w:r w:rsidRPr="00606134">
              <w:t>525,00</w:t>
            </w:r>
          </w:p>
        </w:tc>
        <w:tc>
          <w:tcPr>
            <w:tcW w:w="1489" w:type="dxa"/>
          </w:tcPr>
          <w:p w:rsidR="00BC19CE" w:rsidRPr="00606134" w:rsidRDefault="00BC19CE" w:rsidP="00606134">
            <w:pPr>
              <w:jc w:val="center"/>
            </w:pPr>
            <w:r w:rsidRPr="00606134">
              <w:t>-</w:t>
            </w:r>
          </w:p>
        </w:tc>
        <w:tc>
          <w:tcPr>
            <w:tcW w:w="1559" w:type="dxa"/>
          </w:tcPr>
          <w:p w:rsidR="00BC19CE" w:rsidRPr="00606134" w:rsidRDefault="00BC19CE" w:rsidP="00606134">
            <w:pPr>
              <w:jc w:val="center"/>
            </w:pPr>
            <w:r w:rsidRPr="00606134">
              <w:t>5</w:t>
            </w:r>
          </w:p>
        </w:tc>
      </w:tr>
      <w:tr w:rsidR="00BC19CE" w:rsidRPr="00EF1C22" w:rsidTr="00606134">
        <w:trPr>
          <w:trHeight w:val="345"/>
        </w:trPr>
        <w:tc>
          <w:tcPr>
            <w:tcW w:w="851" w:type="dxa"/>
            <w:vMerge/>
          </w:tcPr>
          <w:p w:rsidR="00BC19CE" w:rsidRPr="00606134" w:rsidRDefault="00BC19CE" w:rsidP="00606134">
            <w:pPr>
              <w:ind w:left="360"/>
              <w:jc w:val="center"/>
              <w:rPr>
                <w:rFonts w:ascii="Calibri" w:hAnsi="Calibri"/>
              </w:rPr>
            </w:pPr>
          </w:p>
        </w:tc>
        <w:tc>
          <w:tcPr>
            <w:tcW w:w="3259" w:type="dxa"/>
          </w:tcPr>
          <w:p w:rsidR="00BC19CE" w:rsidRPr="00606134" w:rsidRDefault="00BC19CE" w:rsidP="00606134">
            <w:pPr>
              <w:jc w:val="center"/>
            </w:pPr>
            <w:r w:rsidRPr="00606134">
              <w:t xml:space="preserve">Журнал регистрации </w:t>
            </w:r>
          </w:p>
        </w:tc>
        <w:tc>
          <w:tcPr>
            <w:tcW w:w="1014" w:type="dxa"/>
          </w:tcPr>
          <w:p w:rsidR="00BC19CE" w:rsidRPr="00606134" w:rsidRDefault="00BC19CE" w:rsidP="00606134">
            <w:pPr>
              <w:jc w:val="center"/>
            </w:pPr>
            <w:r w:rsidRPr="00606134">
              <w:t>шт.</w:t>
            </w:r>
          </w:p>
        </w:tc>
        <w:tc>
          <w:tcPr>
            <w:tcW w:w="1701" w:type="dxa"/>
          </w:tcPr>
          <w:p w:rsidR="00BC19CE" w:rsidRPr="00606134" w:rsidRDefault="00BC19CE" w:rsidP="00606134">
            <w:pPr>
              <w:jc w:val="center"/>
            </w:pPr>
            <w:r w:rsidRPr="00606134">
              <w:t>355,00</w:t>
            </w:r>
          </w:p>
        </w:tc>
        <w:tc>
          <w:tcPr>
            <w:tcW w:w="1489" w:type="dxa"/>
          </w:tcPr>
          <w:p w:rsidR="00BC19CE" w:rsidRPr="00606134" w:rsidRDefault="00BC19CE" w:rsidP="00606134">
            <w:pPr>
              <w:jc w:val="center"/>
            </w:pPr>
            <w:r w:rsidRPr="00606134">
              <w:t>-</w:t>
            </w:r>
          </w:p>
        </w:tc>
        <w:tc>
          <w:tcPr>
            <w:tcW w:w="1559" w:type="dxa"/>
          </w:tcPr>
          <w:p w:rsidR="00BC19CE" w:rsidRPr="00606134" w:rsidRDefault="00BC19CE" w:rsidP="00606134">
            <w:pPr>
              <w:jc w:val="center"/>
            </w:pPr>
            <w:r w:rsidRPr="00606134">
              <w:t>50</w:t>
            </w:r>
          </w:p>
        </w:tc>
      </w:tr>
      <w:tr w:rsidR="00BC19CE" w:rsidRPr="00EF1C22" w:rsidTr="00606134">
        <w:trPr>
          <w:trHeight w:val="345"/>
        </w:trPr>
        <w:tc>
          <w:tcPr>
            <w:tcW w:w="851" w:type="dxa"/>
            <w:vMerge/>
          </w:tcPr>
          <w:p w:rsidR="00BC19CE" w:rsidRPr="00606134" w:rsidRDefault="00BC19CE" w:rsidP="00606134">
            <w:pPr>
              <w:ind w:left="360"/>
              <w:jc w:val="center"/>
              <w:rPr>
                <w:rFonts w:ascii="Calibri" w:hAnsi="Calibri"/>
              </w:rPr>
            </w:pPr>
          </w:p>
        </w:tc>
        <w:tc>
          <w:tcPr>
            <w:tcW w:w="3259" w:type="dxa"/>
          </w:tcPr>
          <w:p w:rsidR="00BC19CE" w:rsidRPr="00606134" w:rsidRDefault="00BC19CE" w:rsidP="00606134">
            <w:pPr>
              <w:jc w:val="center"/>
            </w:pPr>
            <w:r w:rsidRPr="00606134">
              <w:t>Регистрационно-контрольные карточки</w:t>
            </w:r>
          </w:p>
        </w:tc>
        <w:tc>
          <w:tcPr>
            <w:tcW w:w="1014" w:type="dxa"/>
          </w:tcPr>
          <w:p w:rsidR="00BC19CE" w:rsidRPr="00606134" w:rsidRDefault="00BC19CE" w:rsidP="00606134">
            <w:pPr>
              <w:jc w:val="center"/>
            </w:pPr>
            <w:r w:rsidRPr="00606134">
              <w:t>шт.</w:t>
            </w:r>
          </w:p>
        </w:tc>
        <w:tc>
          <w:tcPr>
            <w:tcW w:w="1701" w:type="dxa"/>
          </w:tcPr>
          <w:p w:rsidR="00BC19CE" w:rsidRPr="00606134" w:rsidRDefault="00BC19CE" w:rsidP="00606134">
            <w:pPr>
              <w:jc w:val="center"/>
            </w:pPr>
            <w:r w:rsidRPr="00606134">
              <w:t>6,00</w:t>
            </w:r>
          </w:p>
        </w:tc>
        <w:tc>
          <w:tcPr>
            <w:tcW w:w="1489" w:type="dxa"/>
          </w:tcPr>
          <w:p w:rsidR="00BC19CE" w:rsidRPr="00606134" w:rsidRDefault="00BC19CE" w:rsidP="00606134">
            <w:pPr>
              <w:jc w:val="center"/>
            </w:pPr>
            <w:r w:rsidRPr="00606134">
              <w:t>-</w:t>
            </w:r>
          </w:p>
        </w:tc>
        <w:tc>
          <w:tcPr>
            <w:tcW w:w="1559" w:type="dxa"/>
          </w:tcPr>
          <w:p w:rsidR="00BC19CE" w:rsidRPr="00606134" w:rsidRDefault="00BC19CE" w:rsidP="00606134">
            <w:pPr>
              <w:jc w:val="center"/>
            </w:pPr>
            <w:r w:rsidRPr="00606134">
              <w:t>500</w:t>
            </w:r>
          </w:p>
        </w:tc>
      </w:tr>
      <w:tr w:rsidR="00BC19CE" w:rsidRPr="00EF1C22" w:rsidTr="00606134">
        <w:trPr>
          <w:trHeight w:val="345"/>
        </w:trPr>
        <w:tc>
          <w:tcPr>
            <w:tcW w:w="851" w:type="dxa"/>
            <w:vMerge/>
          </w:tcPr>
          <w:p w:rsidR="00BC19CE" w:rsidRPr="00606134" w:rsidRDefault="00BC19CE" w:rsidP="00606134">
            <w:pPr>
              <w:ind w:left="360"/>
              <w:jc w:val="center"/>
              <w:rPr>
                <w:rFonts w:ascii="Calibri" w:hAnsi="Calibri"/>
              </w:rPr>
            </w:pPr>
          </w:p>
        </w:tc>
        <w:tc>
          <w:tcPr>
            <w:tcW w:w="3259" w:type="dxa"/>
          </w:tcPr>
          <w:p w:rsidR="00BC19CE" w:rsidRPr="00606134" w:rsidRDefault="00BC19CE" w:rsidP="00606134">
            <w:pPr>
              <w:jc w:val="center"/>
            </w:pPr>
            <w:r w:rsidRPr="00606134">
              <w:t>Бумага А4 100л.</w:t>
            </w:r>
          </w:p>
        </w:tc>
        <w:tc>
          <w:tcPr>
            <w:tcW w:w="1014" w:type="dxa"/>
          </w:tcPr>
          <w:p w:rsidR="00BC19CE" w:rsidRPr="00606134" w:rsidRDefault="00BC19CE" w:rsidP="00606134">
            <w:pPr>
              <w:jc w:val="center"/>
            </w:pPr>
            <w:r w:rsidRPr="00606134">
              <w:t>шт.</w:t>
            </w:r>
          </w:p>
        </w:tc>
        <w:tc>
          <w:tcPr>
            <w:tcW w:w="1701" w:type="dxa"/>
          </w:tcPr>
          <w:p w:rsidR="00BC19CE" w:rsidRPr="00606134" w:rsidRDefault="00BC19CE" w:rsidP="00606134">
            <w:pPr>
              <w:jc w:val="center"/>
            </w:pPr>
            <w:r w:rsidRPr="00606134">
              <w:t>168,00</w:t>
            </w:r>
          </w:p>
        </w:tc>
        <w:tc>
          <w:tcPr>
            <w:tcW w:w="1489" w:type="dxa"/>
          </w:tcPr>
          <w:p w:rsidR="00BC19CE" w:rsidRPr="00606134" w:rsidRDefault="00BC19CE" w:rsidP="00606134">
            <w:pPr>
              <w:jc w:val="center"/>
            </w:pPr>
            <w:r w:rsidRPr="00606134">
              <w:t>-</w:t>
            </w:r>
          </w:p>
        </w:tc>
        <w:tc>
          <w:tcPr>
            <w:tcW w:w="1559" w:type="dxa"/>
          </w:tcPr>
          <w:p w:rsidR="00BC19CE" w:rsidRPr="00606134" w:rsidRDefault="00BC19CE" w:rsidP="00606134">
            <w:pPr>
              <w:jc w:val="center"/>
            </w:pPr>
            <w:r w:rsidRPr="00606134">
              <w:t>5</w:t>
            </w:r>
          </w:p>
        </w:tc>
      </w:tr>
      <w:tr w:rsidR="00BC19CE" w:rsidRPr="00EF1C22" w:rsidTr="00606134">
        <w:trPr>
          <w:trHeight w:val="345"/>
        </w:trPr>
        <w:tc>
          <w:tcPr>
            <w:tcW w:w="851" w:type="dxa"/>
            <w:vMerge/>
          </w:tcPr>
          <w:p w:rsidR="00BC19CE" w:rsidRPr="00606134" w:rsidRDefault="00BC19CE" w:rsidP="00606134">
            <w:pPr>
              <w:ind w:left="360"/>
              <w:jc w:val="center"/>
              <w:rPr>
                <w:rFonts w:ascii="Calibri" w:hAnsi="Calibri"/>
              </w:rPr>
            </w:pPr>
          </w:p>
        </w:tc>
        <w:tc>
          <w:tcPr>
            <w:tcW w:w="3259" w:type="dxa"/>
          </w:tcPr>
          <w:p w:rsidR="00BC19CE" w:rsidRPr="00606134" w:rsidRDefault="00BC19CE" w:rsidP="00606134">
            <w:pPr>
              <w:jc w:val="center"/>
            </w:pPr>
            <w:r w:rsidRPr="00606134">
              <w:t xml:space="preserve">Штемпельная краска 30 мл. синяя </w:t>
            </w:r>
          </w:p>
        </w:tc>
        <w:tc>
          <w:tcPr>
            <w:tcW w:w="1014" w:type="dxa"/>
          </w:tcPr>
          <w:p w:rsidR="00BC19CE" w:rsidRPr="00606134" w:rsidRDefault="00BC19CE" w:rsidP="00606134">
            <w:pPr>
              <w:jc w:val="center"/>
            </w:pPr>
            <w:r w:rsidRPr="00606134">
              <w:t>шт.</w:t>
            </w:r>
          </w:p>
        </w:tc>
        <w:tc>
          <w:tcPr>
            <w:tcW w:w="1701" w:type="dxa"/>
          </w:tcPr>
          <w:p w:rsidR="00BC19CE" w:rsidRPr="00606134" w:rsidRDefault="00BC19CE" w:rsidP="00606134">
            <w:pPr>
              <w:jc w:val="center"/>
            </w:pPr>
            <w:r w:rsidRPr="00606134">
              <w:t>60,00</w:t>
            </w:r>
          </w:p>
        </w:tc>
        <w:tc>
          <w:tcPr>
            <w:tcW w:w="1489" w:type="dxa"/>
          </w:tcPr>
          <w:p w:rsidR="00BC19CE" w:rsidRPr="00606134" w:rsidRDefault="00BC19CE" w:rsidP="00606134">
            <w:pPr>
              <w:jc w:val="center"/>
            </w:pPr>
            <w:r w:rsidRPr="00606134">
              <w:t>-</w:t>
            </w:r>
          </w:p>
        </w:tc>
        <w:tc>
          <w:tcPr>
            <w:tcW w:w="1559" w:type="dxa"/>
          </w:tcPr>
          <w:p w:rsidR="00BC19CE" w:rsidRPr="00606134" w:rsidRDefault="00BC19CE" w:rsidP="00606134">
            <w:pPr>
              <w:jc w:val="center"/>
            </w:pPr>
            <w:r w:rsidRPr="00606134">
              <w:t>5</w:t>
            </w:r>
          </w:p>
        </w:tc>
      </w:tr>
      <w:tr w:rsidR="00BC19CE" w:rsidRPr="00EF1C22" w:rsidTr="00606134">
        <w:trPr>
          <w:trHeight w:val="345"/>
        </w:trPr>
        <w:tc>
          <w:tcPr>
            <w:tcW w:w="851" w:type="dxa"/>
            <w:vMerge/>
          </w:tcPr>
          <w:p w:rsidR="00BC19CE" w:rsidRPr="00606134" w:rsidRDefault="00BC19CE" w:rsidP="00606134">
            <w:pPr>
              <w:ind w:left="360"/>
              <w:jc w:val="center"/>
              <w:rPr>
                <w:rFonts w:ascii="Calibri" w:hAnsi="Calibri"/>
              </w:rPr>
            </w:pPr>
          </w:p>
        </w:tc>
        <w:tc>
          <w:tcPr>
            <w:tcW w:w="3259" w:type="dxa"/>
          </w:tcPr>
          <w:p w:rsidR="00BC19CE" w:rsidRPr="00606134" w:rsidRDefault="00BC19CE" w:rsidP="00606134">
            <w:pPr>
              <w:jc w:val="center"/>
            </w:pPr>
            <w:r w:rsidRPr="00606134">
              <w:t xml:space="preserve">Шило канцелярское </w:t>
            </w:r>
          </w:p>
        </w:tc>
        <w:tc>
          <w:tcPr>
            <w:tcW w:w="1014" w:type="dxa"/>
          </w:tcPr>
          <w:p w:rsidR="00BC19CE" w:rsidRPr="00606134" w:rsidRDefault="00BC19CE" w:rsidP="00606134">
            <w:pPr>
              <w:jc w:val="center"/>
            </w:pPr>
            <w:r w:rsidRPr="00606134">
              <w:t>шт.</w:t>
            </w:r>
          </w:p>
        </w:tc>
        <w:tc>
          <w:tcPr>
            <w:tcW w:w="1701" w:type="dxa"/>
          </w:tcPr>
          <w:p w:rsidR="00BC19CE" w:rsidRPr="00606134" w:rsidRDefault="00BC19CE" w:rsidP="00606134">
            <w:pPr>
              <w:jc w:val="center"/>
            </w:pPr>
            <w:r w:rsidRPr="00606134">
              <w:t>20,00</w:t>
            </w:r>
          </w:p>
        </w:tc>
        <w:tc>
          <w:tcPr>
            <w:tcW w:w="1489" w:type="dxa"/>
          </w:tcPr>
          <w:p w:rsidR="00BC19CE" w:rsidRPr="00606134" w:rsidRDefault="00BC19CE" w:rsidP="00606134">
            <w:pPr>
              <w:jc w:val="center"/>
            </w:pPr>
            <w:r w:rsidRPr="00606134">
              <w:t>-</w:t>
            </w:r>
          </w:p>
        </w:tc>
        <w:tc>
          <w:tcPr>
            <w:tcW w:w="1559" w:type="dxa"/>
          </w:tcPr>
          <w:p w:rsidR="00BC19CE" w:rsidRPr="00606134" w:rsidRDefault="00BC19CE" w:rsidP="00606134">
            <w:pPr>
              <w:jc w:val="center"/>
            </w:pPr>
            <w:r w:rsidRPr="00606134">
              <w:t>5</w:t>
            </w:r>
          </w:p>
        </w:tc>
      </w:tr>
      <w:tr w:rsidR="00BC19CE" w:rsidRPr="00EF1C22" w:rsidTr="00606134">
        <w:trPr>
          <w:trHeight w:val="345"/>
        </w:trPr>
        <w:tc>
          <w:tcPr>
            <w:tcW w:w="851" w:type="dxa"/>
            <w:vMerge/>
          </w:tcPr>
          <w:p w:rsidR="00BC19CE" w:rsidRPr="00606134" w:rsidRDefault="00BC19CE" w:rsidP="00606134">
            <w:pPr>
              <w:ind w:left="360"/>
              <w:jc w:val="center"/>
              <w:rPr>
                <w:rFonts w:ascii="Calibri" w:hAnsi="Calibri"/>
              </w:rPr>
            </w:pPr>
          </w:p>
        </w:tc>
        <w:tc>
          <w:tcPr>
            <w:tcW w:w="3259" w:type="dxa"/>
          </w:tcPr>
          <w:p w:rsidR="00BC19CE" w:rsidRPr="00606134" w:rsidRDefault="00BC19CE" w:rsidP="00606134">
            <w:pPr>
              <w:jc w:val="center"/>
            </w:pPr>
            <w:r w:rsidRPr="00606134">
              <w:t xml:space="preserve">Журнал регистрации постановлений </w:t>
            </w:r>
          </w:p>
        </w:tc>
        <w:tc>
          <w:tcPr>
            <w:tcW w:w="1014" w:type="dxa"/>
          </w:tcPr>
          <w:p w:rsidR="00BC19CE" w:rsidRPr="00606134" w:rsidRDefault="00BC19CE" w:rsidP="00606134">
            <w:pPr>
              <w:jc w:val="center"/>
            </w:pPr>
            <w:r w:rsidRPr="00606134">
              <w:t>шт.</w:t>
            </w:r>
          </w:p>
        </w:tc>
        <w:tc>
          <w:tcPr>
            <w:tcW w:w="1701" w:type="dxa"/>
          </w:tcPr>
          <w:p w:rsidR="00BC19CE" w:rsidRPr="00606134" w:rsidRDefault="00BC19CE" w:rsidP="00606134">
            <w:pPr>
              <w:jc w:val="center"/>
            </w:pPr>
            <w:r w:rsidRPr="00606134">
              <w:t>525,00</w:t>
            </w:r>
          </w:p>
        </w:tc>
        <w:tc>
          <w:tcPr>
            <w:tcW w:w="1489" w:type="dxa"/>
          </w:tcPr>
          <w:p w:rsidR="00BC19CE" w:rsidRPr="00606134" w:rsidRDefault="00BC19CE" w:rsidP="00606134">
            <w:pPr>
              <w:jc w:val="center"/>
            </w:pPr>
            <w:r w:rsidRPr="00606134">
              <w:t>-</w:t>
            </w:r>
          </w:p>
        </w:tc>
        <w:tc>
          <w:tcPr>
            <w:tcW w:w="1559" w:type="dxa"/>
          </w:tcPr>
          <w:p w:rsidR="00BC19CE" w:rsidRPr="00606134" w:rsidRDefault="00BC19CE" w:rsidP="00606134">
            <w:pPr>
              <w:jc w:val="center"/>
            </w:pPr>
            <w:r w:rsidRPr="00606134">
              <w:t>5</w:t>
            </w:r>
          </w:p>
        </w:tc>
      </w:tr>
      <w:tr w:rsidR="00BC19CE" w:rsidRPr="00EF1C22" w:rsidTr="00606134">
        <w:trPr>
          <w:trHeight w:val="549"/>
        </w:trPr>
        <w:tc>
          <w:tcPr>
            <w:tcW w:w="851" w:type="dxa"/>
            <w:vMerge/>
          </w:tcPr>
          <w:p w:rsidR="00BC19CE" w:rsidRPr="00606134" w:rsidRDefault="00BC19CE" w:rsidP="00606134">
            <w:pPr>
              <w:ind w:left="360"/>
              <w:jc w:val="center"/>
              <w:rPr>
                <w:rFonts w:ascii="Calibri" w:hAnsi="Calibri"/>
              </w:rPr>
            </w:pPr>
          </w:p>
        </w:tc>
        <w:tc>
          <w:tcPr>
            <w:tcW w:w="3259" w:type="dxa"/>
          </w:tcPr>
          <w:p w:rsidR="00BC19CE" w:rsidRPr="00606134" w:rsidRDefault="00BC19CE" w:rsidP="00606134">
            <w:pPr>
              <w:jc w:val="center"/>
            </w:pPr>
            <w:r w:rsidRPr="00606134">
              <w:t xml:space="preserve">Журнал регистрации распоряжений </w:t>
            </w:r>
          </w:p>
        </w:tc>
        <w:tc>
          <w:tcPr>
            <w:tcW w:w="1014" w:type="dxa"/>
          </w:tcPr>
          <w:p w:rsidR="00BC19CE" w:rsidRPr="00606134" w:rsidRDefault="00BC19CE" w:rsidP="00606134">
            <w:pPr>
              <w:jc w:val="center"/>
            </w:pPr>
            <w:r w:rsidRPr="00606134">
              <w:t>шт.</w:t>
            </w:r>
          </w:p>
        </w:tc>
        <w:tc>
          <w:tcPr>
            <w:tcW w:w="1701" w:type="dxa"/>
          </w:tcPr>
          <w:p w:rsidR="00BC19CE" w:rsidRPr="00606134" w:rsidRDefault="00BC19CE" w:rsidP="00606134">
            <w:pPr>
              <w:jc w:val="center"/>
            </w:pPr>
            <w:r w:rsidRPr="00606134">
              <w:t>525,00</w:t>
            </w:r>
          </w:p>
        </w:tc>
        <w:tc>
          <w:tcPr>
            <w:tcW w:w="1489" w:type="dxa"/>
          </w:tcPr>
          <w:p w:rsidR="00BC19CE" w:rsidRPr="00606134" w:rsidRDefault="00BC19CE" w:rsidP="00606134">
            <w:pPr>
              <w:jc w:val="center"/>
            </w:pPr>
            <w:r w:rsidRPr="00606134">
              <w:t>-</w:t>
            </w:r>
          </w:p>
        </w:tc>
        <w:tc>
          <w:tcPr>
            <w:tcW w:w="1559" w:type="dxa"/>
          </w:tcPr>
          <w:p w:rsidR="00BC19CE" w:rsidRPr="00606134" w:rsidRDefault="00BC19CE" w:rsidP="00606134">
            <w:pPr>
              <w:jc w:val="center"/>
            </w:pPr>
            <w:r w:rsidRPr="00606134">
              <w:t>5</w:t>
            </w:r>
          </w:p>
        </w:tc>
      </w:tr>
      <w:tr w:rsidR="00BC19CE" w:rsidRPr="00EF1C22" w:rsidTr="00606134">
        <w:trPr>
          <w:trHeight w:val="345"/>
        </w:trPr>
        <w:tc>
          <w:tcPr>
            <w:tcW w:w="851" w:type="dxa"/>
            <w:vMerge/>
          </w:tcPr>
          <w:p w:rsidR="00BC19CE" w:rsidRPr="00606134" w:rsidRDefault="00BC19CE" w:rsidP="00606134">
            <w:pPr>
              <w:ind w:left="360"/>
              <w:jc w:val="center"/>
              <w:rPr>
                <w:rFonts w:ascii="Calibri" w:hAnsi="Calibri"/>
              </w:rPr>
            </w:pPr>
          </w:p>
        </w:tc>
        <w:tc>
          <w:tcPr>
            <w:tcW w:w="3259" w:type="dxa"/>
          </w:tcPr>
          <w:p w:rsidR="00BC19CE" w:rsidRPr="00606134" w:rsidRDefault="00BC19CE" w:rsidP="00606134">
            <w:pPr>
              <w:jc w:val="center"/>
            </w:pPr>
            <w:r w:rsidRPr="00606134">
              <w:t xml:space="preserve">Журнал регистрации поступающей корреспонденции </w:t>
            </w:r>
          </w:p>
        </w:tc>
        <w:tc>
          <w:tcPr>
            <w:tcW w:w="1014" w:type="dxa"/>
          </w:tcPr>
          <w:p w:rsidR="00BC19CE" w:rsidRPr="00606134" w:rsidRDefault="00BC19CE" w:rsidP="00606134">
            <w:pPr>
              <w:jc w:val="center"/>
            </w:pPr>
            <w:r w:rsidRPr="00606134">
              <w:t>шт.</w:t>
            </w:r>
          </w:p>
        </w:tc>
        <w:tc>
          <w:tcPr>
            <w:tcW w:w="1701" w:type="dxa"/>
          </w:tcPr>
          <w:p w:rsidR="00BC19CE" w:rsidRPr="00606134" w:rsidRDefault="00BC19CE" w:rsidP="00606134">
            <w:pPr>
              <w:jc w:val="center"/>
            </w:pPr>
            <w:r w:rsidRPr="00606134">
              <w:t>355,00</w:t>
            </w:r>
          </w:p>
        </w:tc>
        <w:tc>
          <w:tcPr>
            <w:tcW w:w="1489" w:type="dxa"/>
          </w:tcPr>
          <w:p w:rsidR="00BC19CE" w:rsidRPr="00606134" w:rsidRDefault="00BC19CE" w:rsidP="00606134">
            <w:pPr>
              <w:jc w:val="center"/>
            </w:pPr>
            <w:r w:rsidRPr="00606134">
              <w:t>-</w:t>
            </w:r>
          </w:p>
        </w:tc>
        <w:tc>
          <w:tcPr>
            <w:tcW w:w="1559" w:type="dxa"/>
          </w:tcPr>
          <w:p w:rsidR="00BC19CE" w:rsidRPr="00606134" w:rsidRDefault="00BC19CE" w:rsidP="00606134">
            <w:pPr>
              <w:jc w:val="center"/>
            </w:pPr>
            <w:r w:rsidRPr="00606134">
              <w:t>10</w:t>
            </w:r>
          </w:p>
        </w:tc>
      </w:tr>
      <w:tr w:rsidR="00BC19CE" w:rsidRPr="00EF1C22" w:rsidTr="00606134">
        <w:trPr>
          <w:trHeight w:val="345"/>
        </w:trPr>
        <w:tc>
          <w:tcPr>
            <w:tcW w:w="851" w:type="dxa"/>
            <w:vMerge/>
          </w:tcPr>
          <w:p w:rsidR="00BC19CE" w:rsidRPr="00606134" w:rsidRDefault="00BC19CE" w:rsidP="00606134">
            <w:pPr>
              <w:ind w:left="360"/>
              <w:jc w:val="center"/>
              <w:rPr>
                <w:rFonts w:ascii="Calibri" w:hAnsi="Calibri"/>
              </w:rPr>
            </w:pPr>
          </w:p>
        </w:tc>
        <w:tc>
          <w:tcPr>
            <w:tcW w:w="3259" w:type="dxa"/>
          </w:tcPr>
          <w:p w:rsidR="00BC19CE" w:rsidRPr="00606134" w:rsidRDefault="00BC19CE" w:rsidP="00606134">
            <w:pPr>
              <w:jc w:val="center"/>
            </w:pPr>
            <w:r w:rsidRPr="00606134">
              <w:t>Журнал регистрации исходящей корреспонденции</w:t>
            </w:r>
          </w:p>
        </w:tc>
        <w:tc>
          <w:tcPr>
            <w:tcW w:w="1014" w:type="dxa"/>
          </w:tcPr>
          <w:p w:rsidR="00BC19CE" w:rsidRPr="00606134" w:rsidRDefault="00BC19CE" w:rsidP="00606134">
            <w:pPr>
              <w:jc w:val="center"/>
            </w:pPr>
            <w:r w:rsidRPr="00606134">
              <w:t>шт.</w:t>
            </w:r>
          </w:p>
        </w:tc>
        <w:tc>
          <w:tcPr>
            <w:tcW w:w="1701" w:type="dxa"/>
          </w:tcPr>
          <w:p w:rsidR="00BC19CE" w:rsidRPr="00606134" w:rsidRDefault="00BC19CE" w:rsidP="00606134">
            <w:pPr>
              <w:jc w:val="center"/>
            </w:pPr>
            <w:r w:rsidRPr="00606134">
              <w:t>355,00</w:t>
            </w:r>
          </w:p>
        </w:tc>
        <w:tc>
          <w:tcPr>
            <w:tcW w:w="1489" w:type="dxa"/>
          </w:tcPr>
          <w:p w:rsidR="00BC19CE" w:rsidRPr="00606134" w:rsidRDefault="00BC19CE" w:rsidP="00606134">
            <w:pPr>
              <w:jc w:val="center"/>
            </w:pPr>
            <w:r w:rsidRPr="00606134">
              <w:t>-</w:t>
            </w:r>
          </w:p>
        </w:tc>
        <w:tc>
          <w:tcPr>
            <w:tcW w:w="1559" w:type="dxa"/>
          </w:tcPr>
          <w:p w:rsidR="00BC19CE" w:rsidRPr="00606134" w:rsidRDefault="00BC19CE" w:rsidP="00606134">
            <w:pPr>
              <w:jc w:val="center"/>
            </w:pPr>
            <w:r w:rsidRPr="00606134">
              <w:t>10</w:t>
            </w:r>
          </w:p>
        </w:tc>
      </w:tr>
      <w:tr w:rsidR="00BC19CE" w:rsidRPr="00CD1C9C" w:rsidTr="00606134">
        <w:trPr>
          <w:trHeight w:val="244"/>
        </w:trPr>
        <w:tc>
          <w:tcPr>
            <w:tcW w:w="851" w:type="dxa"/>
          </w:tcPr>
          <w:p w:rsidR="00BC19CE" w:rsidRPr="00606134" w:rsidRDefault="00BC19CE" w:rsidP="00606134">
            <w:pPr>
              <w:ind w:left="34"/>
            </w:pPr>
            <w:r w:rsidRPr="00606134">
              <w:t>2.</w:t>
            </w:r>
          </w:p>
        </w:tc>
        <w:tc>
          <w:tcPr>
            <w:tcW w:w="9022" w:type="dxa"/>
            <w:gridSpan w:val="5"/>
          </w:tcPr>
          <w:p w:rsidR="00BC19CE" w:rsidRPr="00606134" w:rsidRDefault="00BC19CE" w:rsidP="00606134">
            <w:pPr>
              <w:jc w:val="center"/>
            </w:pPr>
            <w:r w:rsidRPr="00606134">
              <w:t>Муниципальное казенное учреждение  Темрюкского городского поселения Темрюкского района «Молодежный досуговый центр»</w:t>
            </w:r>
          </w:p>
        </w:tc>
      </w:tr>
      <w:tr w:rsidR="00BC19CE" w:rsidRPr="00EF1C22" w:rsidTr="00606134">
        <w:trPr>
          <w:trHeight w:val="575"/>
        </w:trPr>
        <w:tc>
          <w:tcPr>
            <w:tcW w:w="851" w:type="dxa"/>
          </w:tcPr>
          <w:p w:rsidR="00BC19CE" w:rsidRPr="00606134" w:rsidRDefault="00BC19CE" w:rsidP="00606134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59" w:type="dxa"/>
          </w:tcPr>
          <w:p w:rsidR="00BC19CE" w:rsidRPr="00606134" w:rsidRDefault="00BC19CE" w:rsidP="00606134">
            <w:pPr>
              <w:pStyle w:val="NoSpacing"/>
              <w:ind w:hanging="108"/>
              <w:jc w:val="center"/>
              <w:rPr>
                <w:rFonts w:ascii="Times New Roman" w:hAnsi="Times New Roman" w:cs="Times New Roman"/>
              </w:rPr>
            </w:pPr>
            <w:r w:rsidRPr="00606134">
              <w:rPr>
                <w:rFonts w:ascii="Times New Roman" w:hAnsi="Times New Roman" w:cs="Times New Roman"/>
              </w:rPr>
              <w:t xml:space="preserve">Бумага для печати (500 листов) А4 класс «А», плотность 80г/м2, белизна не менее 152% </w:t>
            </w:r>
            <w:r w:rsidRPr="00606134">
              <w:rPr>
                <w:rFonts w:ascii="Times New Roman" w:hAnsi="Times New Roman" w:cs="Times New Roman"/>
                <w:lang w:val="en-US"/>
              </w:rPr>
              <w:t>CIE</w:t>
            </w:r>
            <w:r w:rsidRPr="00606134">
              <w:rPr>
                <w:rFonts w:ascii="Times New Roman" w:hAnsi="Times New Roman" w:cs="Times New Roman"/>
              </w:rPr>
              <w:t>, яркость 99%</w:t>
            </w:r>
          </w:p>
        </w:tc>
        <w:tc>
          <w:tcPr>
            <w:tcW w:w="1014" w:type="dxa"/>
          </w:tcPr>
          <w:p w:rsidR="00BC19CE" w:rsidRPr="00606134" w:rsidRDefault="00BC19CE" w:rsidP="00606134">
            <w:pPr>
              <w:pStyle w:val="NoSpacing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06134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701" w:type="dxa"/>
          </w:tcPr>
          <w:p w:rsidR="00BC19CE" w:rsidRPr="00606134" w:rsidRDefault="00BC19CE" w:rsidP="00606134">
            <w:pPr>
              <w:pStyle w:val="NoSpacing"/>
              <w:ind w:firstLine="13"/>
              <w:jc w:val="center"/>
              <w:rPr>
                <w:rFonts w:ascii="Times New Roman" w:hAnsi="Times New Roman" w:cs="Times New Roman"/>
              </w:rPr>
            </w:pPr>
            <w:r w:rsidRPr="00606134">
              <w:rPr>
                <w:rFonts w:ascii="Times New Roman" w:hAnsi="Times New Roman" w:cs="Times New Roman"/>
              </w:rPr>
              <w:t>320,00</w:t>
            </w:r>
          </w:p>
        </w:tc>
        <w:tc>
          <w:tcPr>
            <w:tcW w:w="1489" w:type="dxa"/>
          </w:tcPr>
          <w:p w:rsidR="00BC19CE" w:rsidRPr="00606134" w:rsidRDefault="00BC19CE" w:rsidP="00606134">
            <w:pPr>
              <w:pStyle w:val="NoSpacing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06134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559" w:type="dxa"/>
          </w:tcPr>
          <w:p w:rsidR="00BC19CE" w:rsidRPr="00606134" w:rsidRDefault="00BC19CE" w:rsidP="00606134">
            <w:pPr>
              <w:pStyle w:val="NoSpacing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06134">
              <w:rPr>
                <w:rFonts w:ascii="Times New Roman" w:hAnsi="Times New Roman" w:cs="Times New Roman"/>
              </w:rPr>
              <w:t>20</w:t>
            </w:r>
          </w:p>
        </w:tc>
      </w:tr>
      <w:tr w:rsidR="00BC19CE" w:rsidRPr="00EF1C22" w:rsidTr="00606134">
        <w:trPr>
          <w:trHeight w:val="244"/>
        </w:trPr>
        <w:tc>
          <w:tcPr>
            <w:tcW w:w="851" w:type="dxa"/>
          </w:tcPr>
          <w:p w:rsidR="00BC19CE" w:rsidRPr="00606134" w:rsidRDefault="00BC19CE" w:rsidP="00606134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59" w:type="dxa"/>
          </w:tcPr>
          <w:p w:rsidR="00BC19CE" w:rsidRPr="00606134" w:rsidRDefault="00BC19CE" w:rsidP="00606134">
            <w:pPr>
              <w:pStyle w:val="NoSpacing"/>
              <w:ind w:hanging="108"/>
              <w:jc w:val="center"/>
              <w:rPr>
                <w:rFonts w:ascii="Times New Roman" w:hAnsi="Times New Roman" w:cs="Times New Roman"/>
              </w:rPr>
            </w:pPr>
            <w:r w:rsidRPr="00606134">
              <w:rPr>
                <w:rFonts w:ascii="Times New Roman" w:hAnsi="Times New Roman" w:cs="Times New Roman"/>
              </w:rPr>
              <w:t>Ручка шариковая 1 мм</w:t>
            </w:r>
          </w:p>
        </w:tc>
        <w:tc>
          <w:tcPr>
            <w:tcW w:w="1014" w:type="dxa"/>
          </w:tcPr>
          <w:p w:rsidR="00BC19CE" w:rsidRPr="00606134" w:rsidRDefault="00BC19CE" w:rsidP="00606134">
            <w:pPr>
              <w:pStyle w:val="NoSpacing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06134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701" w:type="dxa"/>
          </w:tcPr>
          <w:p w:rsidR="00BC19CE" w:rsidRPr="00606134" w:rsidRDefault="00BC19CE" w:rsidP="00606134">
            <w:pPr>
              <w:pStyle w:val="NoSpacing"/>
              <w:ind w:firstLine="13"/>
              <w:jc w:val="center"/>
              <w:rPr>
                <w:rFonts w:ascii="Times New Roman" w:hAnsi="Times New Roman" w:cs="Times New Roman"/>
              </w:rPr>
            </w:pPr>
            <w:r w:rsidRPr="00606134">
              <w:rPr>
                <w:rFonts w:ascii="Times New Roman" w:hAnsi="Times New Roman" w:cs="Times New Roman"/>
              </w:rPr>
              <w:t>12,00</w:t>
            </w:r>
          </w:p>
        </w:tc>
        <w:tc>
          <w:tcPr>
            <w:tcW w:w="1489" w:type="dxa"/>
          </w:tcPr>
          <w:p w:rsidR="00BC19CE" w:rsidRPr="00606134" w:rsidRDefault="00BC19CE" w:rsidP="00606134">
            <w:pPr>
              <w:pStyle w:val="NoSpacing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06134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559" w:type="dxa"/>
          </w:tcPr>
          <w:p w:rsidR="00BC19CE" w:rsidRPr="00606134" w:rsidRDefault="00BC19CE" w:rsidP="00606134">
            <w:pPr>
              <w:pStyle w:val="NoSpacing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06134">
              <w:rPr>
                <w:rFonts w:ascii="Times New Roman" w:hAnsi="Times New Roman" w:cs="Times New Roman"/>
              </w:rPr>
              <w:t>18</w:t>
            </w:r>
          </w:p>
        </w:tc>
      </w:tr>
      <w:tr w:rsidR="00BC19CE" w:rsidRPr="00EF1C22" w:rsidTr="00606134">
        <w:trPr>
          <w:trHeight w:val="244"/>
        </w:trPr>
        <w:tc>
          <w:tcPr>
            <w:tcW w:w="851" w:type="dxa"/>
          </w:tcPr>
          <w:p w:rsidR="00BC19CE" w:rsidRPr="00606134" w:rsidRDefault="00BC19CE" w:rsidP="00606134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59" w:type="dxa"/>
          </w:tcPr>
          <w:p w:rsidR="00BC19CE" w:rsidRPr="00606134" w:rsidRDefault="00BC19CE" w:rsidP="00606134">
            <w:pPr>
              <w:pStyle w:val="NoSpacing"/>
              <w:ind w:hanging="108"/>
              <w:jc w:val="center"/>
              <w:rPr>
                <w:rFonts w:ascii="Times New Roman" w:hAnsi="Times New Roman" w:cs="Times New Roman"/>
              </w:rPr>
            </w:pPr>
            <w:r w:rsidRPr="00606134">
              <w:rPr>
                <w:rFonts w:ascii="Times New Roman" w:hAnsi="Times New Roman" w:cs="Times New Roman"/>
              </w:rPr>
              <w:t>Ручка шариковая 0,7 мм</w:t>
            </w:r>
          </w:p>
        </w:tc>
        <w:tc>
          <w:tcPr>
            <w:tcW w:w="1014" w:type="dxa"/>
          </w:tcPr>
          <w:p w:rsidR="00BC19CE" w:rsidRPr="00606134" w:rsidRDefault="00BC19CE" w:rsidP="00606134">
            <w:pPr>
              <w:pStyle w:val="NoSpacing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06134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701" w:type="dxa"/>
          </w:tcPr>
          <w:p w:rsidR="00BC19CE" w:rsidRPr="00606134" w:rsidRDefault="00BC19CE" w:rsidP="00606134">
            <w:pPr>
              <w:pStyle w:val="NoSpacing"/>
              <w:ind w:firstLine="13"/>
              <w:jc w:val="center"/>
              <w:rPr>
                <w:rFonts w:ascii="Times New Roman" w:hAnsi="Times New Roman" w:cs="Times New Roman"/>
              </w:rPr>
            </w:pPr>
            <w:r w:rsidRPr="00606134">
              <w:rPr>
                <w:rFonts w:ascii="Times New Roman" w:hAnsi="Times New Roman" w:cs="Times New Roman"/>
              </w:rPr>
              <w:t>56,00</w:t>
            </w:r>
          </w:p>
        </w:tc>
        <w:tc>
          <w:tcPr>
            <w:tcW w:w="1489" w:type="dxa"/>
          </w:tcPr>
          <w:p w:rsidR="00BC19CE" w:rsidRPr="00606134" w:rsidRDefault="00BC19CE" w:rsidP="00606134">
            <w:pPr>
              <w:pStyle w:val="NoSpacing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06134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559" w:type="dxa"/>
          </w:tcPr>
          <w:p w:rsidR="00BC19CE" w:rsidRPr="00606134" w:rsidRDefault="00BC19CE" w:rsidP="00606134">
            <w:pPr>
              <w:pStyle w:val="NoSpacing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06134">
              <w:rPr>
                <w:rFonts w:ascii="Times New Roman" w:hAnsi="Times New Roman" w:cs="Times New Roman"/>
              </w:rPr>
              <w:t>9</w:t>
            </w:r>
          </w:p>
        </w:tc>
      </w:tr>
      <w:tr w:rsidR="00BC19CE" w:rsidRPr="00EF1C22" w:rsidTr="00606134">
        <w:trPr>
          <w:trHeight w:val="244"/>
        </w:trPr>
        <w:tc>
          <w:tcPr>
            <w:tcW w:w="851" w:type="dxa"/>
          </w:tcPr>
          <w:p w:rsidR="00BC19CE" w:rsidRPr="00606134" w:rsidRDefault="00BC19CE" w:rsidP="00606134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59" w:type="dxa"/>
          </w:tcPr>
          <w:p w:rsidR="00BC19CE" w:rsidRPr="00606134" w:rsidRDefault="00BC19CE" w:rsidP="00606134">
            <w:pPr>
              <w:pStyle w:val="NoSpacing"/>
              <w:ind w:hanging="108"/>
              <w:jc w:val="center"/>
              <w:rPr>
                <w:rFonts w:ascii="Times New Roman" w:hAnsi="Times New Roman" w:cs="Times New Roman"/>
              </w:rPr>
            </w:pPr>
            <w:r w:rsidRPr="00606134">
              <w:rPr>
                <w:rFonts w:ascii="Times New Roman" w:hAnsi="Times New Roman" w:cs="Times New Roman"/>
              </w:rPr>
              <w:t>Папки скоросшиватели пластиковые</w:t>
            </w:r>
          </w:p>
        </w:tc>
        <w:tc>
          <w:tcPr>
            <w:tcW w:w="1014" w:type="dxa"/>
          </w:tcPr>
          <w:p w:rsidR="00BC19CE" w:rsidRPr="00606134" w:rsidRDefault="00BC19CE" w:rsidP="00606134">
            <w:pPr>
              <w:pStyle w:val="NoSpacing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06134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701" w:type="dxa"/>
          </w:tcPr>
          <w:p w:rsidR="00BC19CE" w:rsidRPr="00606134" w:rsidRDefault="00BC19CE" w:rsidP="00606134">
            <w:pPr>
              <w:pStyle w:val="NoSpacing"/>
              <w:ind w:firstLine="13"/>
              <w:jc w:val="center"/>
              <w:rPr>
                <w:rFonts w:ascii="Times New Roman" w:hAnsi="Times New Roman" w:cs="Times New Roman"/>
              </w:rPr>
            </w:pPr>
            <w:r w:rsidRPr="00606134">
              <w:rPr>
                <w:rFonts w:ascii="Times New Roman" w:hAnsi="Times New Roman" w:cs="Times New Roman"/>
              </w:rPr>
              <w:t>15,00</w:t>
            </w:r>
          </w:p>
        </w:tc>
        <w:tc>
          <w:tcPr>
            <w:tcW w:w="1489" w:type="dxa"/>
          </w:tcPr>
          <w:p w:rsidR="00BC19CE" w:rsidRPr="00606134" w:rsidRDefault="00BC19CE" w:rsidP="00606134">
            <w:pPr>
              <w:pStyle w:val="NoSpacing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06134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559" w:type="dxa"/>
          </w:tcPr>
          <w:p w:rsidR="00BC19CE" w:rsidRPr="00606134" w:rsidRDefault="00BC19CE" w:rsidP="00606134">
            <w:pPr>
              <w:pStyle w:val="NoSpacing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06134">
              <w:rPr>
                <w:rFonts w:ascii="Times New Roman" w:hAnsi="Times New Roman" w:cs="Times New Roman"/>
              </w:rPr>
              <w:t>50</w:t>
            </w:r>
          </w:p>
        </w:tc>
      </w:tr>
      <w:tr w:rsidR="00BC19CE" w:rsidRPr="00EF1C22" w:rsidTr="00606134">
        <w:trPr>
          <w:trHeight w:val="244"/>
        </w:trPr>
        <w:tc>
          <w:tcPr>
            <w:tcW w:w="851" w:type="dxa"/>
          </w:tcPr>
          <w:p w:rsidR="00BC19CE" w:rsidRPr="00606134" w:rsidRDefault="00BC19CE" w:rsidP="00606134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59" w:type="dxa"/>
          </w:tcPr>
          <w:p w:rsidR="00BC19CE" w:rsidRPr="00606134" w:rsidRDefault="00BC19CE" w:rsidP="00606134">
            <w:pPr>
              <w:pStyle w:val="NoSpacing"/>
              <w:ind w:hanging="108"/>
              <w:jc w:val="center"/>
              <w:rPr>
                <w:rFonts w:ascii="Times New Roman" w:hAnsi="Times New Roman" w:cs="Times New Roman"/>
              </w:rPr>
            </w:pPr>
            <w:r w:rsidRPr="00606134">
              <w:rPr>
                <w:rFonts w:ascii="Times New Roman" w:hAnsi="Times New Roman" w:cs="Times New Roman"/>
              </w:rPr>
              <w:t>Папки с вкладышем на 100 файлов</w:t>
            </w:r>
          </w:p>
        </w:tc>
        <w:tc>
          <w:tcPr>
            <w:tcW w:w="1014" w:type="dxa"/>
          </w:tcPr>
          <w:p w:rsidR="00BC19CE" w:rsidRPr="00606134" w:rsidRDefault="00BC19CE" w:rsidP="00606134">
            <w:pPr>
              <w:pStyle w:val="NoSpacing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06134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701" w:type="dxa"/>
          </w:tcPr>
          <w:p w:rsidR="00BC19CE" w:rsidRPr="00606134" w:rsidRDefault="00BC19CE" w:rsidP="00606134">
            <w:pPr>
              <w:pStyle w:val="NoSpacing"/>
              <w:ind w:firstLine="13"/>
              <w:jc w:val="center"/>
              <w:rPr>
                <w:rFonts w:ascii="Times New Roman" w:hAnsi="Times New Roman" w:cs="Times New Roman"/>
              </w:rPr>
            </w:pPr>
            <w:r w:rsidRPr="00606134">
              <w:rPr>
                <w:rFonts w:ascii="Times New Roman" w:hAnsi="Times New Roman" w:cs="Times New Roman"/>
              </w:rPr>
              <w:t>195,00</w:t>
            </w:r>
          </w:p>
        </w:tc>
        <w:tc>
          <w:tcPr>
            <w:tcW w:w="1489" w:type="dxa"/>
          </w:tcPr>
          <w:p w:rsidR="00BC19CE" w:rsidRPr="00606134" w:rsidRDefault="00BC19CE" w:rsidP="00606134">
            <w:pPr>
              <w:pStyle w:val="NoSpacing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06134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559" w:type="dxa"/>
          </w:tcPr>
          <w:p w:rsidR="00BC19CE" w:rsidRPr="00606134" w:rsidRDefault="00BC19CE" w:rsidP="00606134">
            <w:pPr>
              <w:pStyle w:val="NoSpacing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06134">
              <w:rPr>
                <w:rFonts w:ascii="Times New Roman" w:hAnsi="Times New Roman" w:cs="Times New Roman"/>
              </w:rPr>
              <w:t>-</w:t>
            </w:r>
          </w:p>
        </w:tc>
      </w:tr>
      <w:tr w:rsidR="00BC19CE" w:rsidRPr="00EF1C22" w:rsidTr="00606134">
        <w:trPr>
          <w:trHeight w:val="244"/>
        </w:trPr>
        <w:tc>
          <w:tcPr>
            <w:tcW w:w="851" w:type="dxa"/>
          </w:tcPr>
          <w:p w:rsidR="00BC19CE" w:rsidRPr="00606134" w:rsidRDefault="00BC19CE" w:rsidP="00606134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59" w:type="dxa"/>
          </w:tcPr>
          <w:p w:rsidR="00BC19CE" w:rsidRPr="00606134" w:rsidRDefault="00BC19CE" w:rsidP="00606134">
            <w:pPr>
              <w:pStyle w:val="NoSpacing"/>
              <w:ind w:hanging="108"/>
              <w:jc w:val="center"/>
              <w:rPr>
                <w:rFonts w:ascii="Times New Roman" w:hAnsi="Times New Roman" w:cs="Times New Roman"/>
              </w:rPr>
            </w:pPr>
            <w:r w:rsidRPr="00606134">
              <w:rPr>
                <w:rFonts w:ascii="Times New Roman" w:hAnsi="Times New Roman" w:cs="Times New Roman"/>
              </w:rPr>
              <w:t>Папки с вкладышем на 60 файлов</w:t>
            </w:r>
          </w:p>
        </w:tc>
        <w:tc>
          <w:tcPr>
            <w:tcW w:w="1014" w:type="dxa"/>
          </w:tcPr>
          <w:p w:rsidR="00BC19CE" w:rsidRPr="00606134" w:rsidRDefault="00BC19CE" w:rsidP="00606134">
            <w:pPr>
              <w:pStyle w:val="NoSpacing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06134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701" w:type="dxa"/>
          </w:tcPr>
          <w:p w:rsidR="00BC19CE" w:rsidRPr="00606134" w:rsidRDefault="00BC19CE" w:rsidP="00606134">
            <w:pPr>
              <w:pStyle w:val="NoSpacing"/>
              <w:ind w:firstLine="13"/>
              <w:jc w:val="center"/>
              <w:rPr>
                <w:rFonts w:ascii="Times New Roman" w:hAnsi="Times New Roman" w:cs="Times New Roman"/>
              </w:rPr>
            </w:pPr>
            <w:r w:rsidRPr="00606134">
              <w:rPr>
                <w:rFonts w:ascii="Times New Roman" w:hAnsi="Times New Roman" w:cs="Times New Roman"/>
              </w:rPr>
              <w:t>150,00</w:t>
            </w:r>
          </w:p>
        </w:tc>
        <w:tc>
          <w:tcPr>
            <w:tcW w:w="1489" w:type="dxa"/>
          </w:tcPr>
          <w:p w:rsidR="00BC19CE" w:rsidRPr="00606134" w:rsidRDefault="00BC19CE" w:rsidP="00606134">
            <w:pPr>
              <w:pStyle w:val="NoSpacing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0613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BC19CE" w:rsidRPr="00606134" w:rsidRDefault="00BC19CE" w:rsidP="00606134">
            <w:pPr>
              <w:pStyle w:val="NoSpacing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06134">
              <w:rPr>
                <w:rFonts w:ascii="Times New Roman" w:hAnsi="Times New Roman" w:cs="Times New Roman"/>
              </w:rPr>
              <w:t>22</w:t>
            </w:r>
          </w:p>
        </w:tc>
      </w:tr>
      <w:tr w:rsidR="00BC19CE" w:rsidRPr="00EF1C22" w:rsidTr="00606134">
        <w:trPr>
          <w:trHeight w:val="244"/>
        </w:trPr>
        <w:tc>
          <w:tcPr>
            <w:tcW w:w="851" w:type="dxa"/>
          </w:tcPr>
          <w:p w:rsidR="00BC19CE" w:rsidRPr="00606134" w:rsidRDefault="00BC19CE" w:rsidP="00606134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59" w:type="dxa"/>
          </w:tcPr>
          <w:p w:rsidR="00BC19CE" w:rsidRPr="00606134" w:rsidRDefault="00BC19CE" w:rsidP="00606134">
            <w:pPr>
              <w:pStyle w:val="NoSpacing"/>
              <w:ind w:hanging="108"/>
              <w:jc w:val="center"/>
              <w:rPr>
                <w:rFonts w:ascii="Times New Roman" w:hAnsi="Times New Roman" w:cs="Times New Roman"/>
              </w:rPr>
            </w:pPr>
            <w:r w:rsidRPr="00606134">
              <w:rPr>
                <w:rFonts w:ascii="Times New Roman" w:hAnsi="Times New Roman" w:cs="Times New Roman"/>
              </w:rPr>
              <w:t>Папки с вкладышем на 40 файлов</w:t>
            </w:r>
          </w:p>
        </w:tc>
        <w:tc>
          <w:tcPr>
            <w:tcW w:w="1014" w:type="dxa"/>
          </w:tcPr>
          <w:p w:rsidR="00BC19CE" w:rsidRPr="00606134" w:rsidRDefault="00BC19CE" w:rsidP="00606134">
            <w:pPr>
              <w:pStyle w:val="NoSpacing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06134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701" w:type="dxa"/>
          </w:tcPr>
          <w:p w:rsidR="00BC19CE" w:rsidRPr="00606134" w:rsidRDefault="00BC19CE" w:rsidP="00606134">
            <w:pPr>
              <w:pStyle w:val="NoSpacing"/>
              <w:ind w:firstLine="13"/>
              <w:jc w:val="center"/>
              <w:rPr>
                <w:rFonts w:ascii="Times New Roman" w:hAnsi="Times New Roman" w:cs="Times New Roman"/>
              </w:rPr>
            </w:pPr>
            <w:r w:rsidRPr="00606134">
              <w:rPr>
                <w:rFonts w:ascii="Times New Roman" w:hAnsi="Times New Roman" w:cs="Times New Roman"/>
              </w:rPr>
              <w:t>130,00</w:t>
            </w:r>
          </w:p>
        </w:tc>
        <w:tc>
          <w:tcPr>
            <w:tcW w:w="1489" w:type="dxa"/>
          </w:tcPr>
          <w:p w:rsidR="00BC19CE" w:rsidRPr="00606134" w:rsidRDefault="00BC19CE" w:rsidP="00606134">
            <w:pPr>
              <w:pStyle w:val="NoSpacing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06134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559" w:type="dxa"/>
          </w:tcPr>
          <w:p w:rsidR="00BC19CE" w:rsidRPr="00606134" w:rsidRDefault="00BC19CE" w:rsidP="00606134">
            <w:pPr>
              <w:pStyle w:val="NoSpacing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06134">
              <w:rPr>
                <w:rFonts w:ascii="Times New Roman" w:hAnsi="Times New Roman" w:cs="Times New Roman"/>
              </w:rPr>
              <w:t>-</w:t>
            </w:r>
          </w:p>
        </w:tc>
      </w:tr>
      <w:tr w:rsidR="00BC19CE" w:rsidRPr="00EF1C22" w:rsidTr="00606134">
        <w:trPr>
          <w:trHeight w:val="315"/>
        </w:trPr>
        <w:tc>
          <w:tcPr>
            <w:tcW w:w="851" w:type="dxa"/>
          </w:tcPr>
          <w:p w:rsidR="00BC19CE" w:rsidRPr="00606134" w:rsidRDefault="00BC19CE" w:rsidP="00606134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59" w:type="dxa"/>
          </w:tcPr>
          <w:p w:rsidR="00BC19CE" w:rsidRPr="00606134" w:rsidRDefault="00BC19CE" w:rsidP="00606134">
            <w:pPr>
              <w:pStyle w:val="NoSpacing"/>
              <w:ind w:hanging="108"/>
              <w:jc w:val="center"/>
              <w:rPr>
                <w:rFonts w:ascii="Times New Roman" w:hAnsi="Times New Roman" w:cs="Times New Roman"/>
              </w:rPr>
            </w:pPr>
            <w:r w:rsidRPr="00606134">
              <w:rPr>
                <w:rFonts w:ascii="Times New Roman" w:hAnsi="Times New Roman" w:cs="Times New Roman"/>
              </w:rPr>
              <w:t>Папка регистр 80 мм</w:t>
            </w:r>
          </w:p>
        </w:tc>
        <w:tc>
          <w:tcPr>
            <w:tcW w:w="1014" w:type="dxa"/>
          </w:tcPr>
          <w:p w:rsidR="00BC19CE" w:rsidRPr="00606134" w:rsidRDefault="00BC19CE" w:rsidP="00606134">
            <w:pPr>
              <w:pStyle w:val="NoSpacing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06134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701" w:type="dxa"/>
          </w:tcPr>
          <w:p w:rsidR="00BC19CE" w:rsidRPr="00606134" w:rsidRDefault="00BC19CE" w:rsidP="00606134">
            <w:pPr>
              <w:pStyle w:val="NoSpacing"/>
              <w:ind w:firstLine="13"/>
              <w:jc w:val="center"/>
              <w:rPr>
                <w:rFonts w:ascii="Times New Roman" w:hAnsi="Times New Roman" w:cs="Times New Roman"/>
              </w:rPr>
            </w:pPr>
            <w:r w:rsidRPr="00606134">
              <w:rPr>
                <w:rFonts w:ascii="Times New Roman" w:hAnsi="Times New Roman" w:cs="Times New Roman"/>
              </w:rPr>
              <w:t>140,00</w:t>
            </w:r>
          </w:p>
        </w:tc>
        <w:tc>
          <w:tcPr>
            <w:tcW w:w="1489" w:type="dxa"/>
          </w:tcPr>
          <w:p w:rsidR="00BC19CE" w:rsidRPr="00606134" w:rsidRDefault="00BC19CE" w:rsidP="00606134">
            <w:pPr>
              <w:pStyle w:val="NoSpacing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06134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59" w:type="dxa"/>
          </w:tcPr>
          <w:p w:rsidR="00BC19CE" w:rsidRPr="00606134" w:rsidRDefault="00BC19CE" w:rsidP="00606134">
            <w:pPr>
              <w:pStyle w:val="NoSpacing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06134">
              <w:rPr>
                <w:rFonts w:ascii="Times New Roman" w:hAnsi="Times New Roman" w:cs="Times New Roman"/>
              </w:rPr>
              <w:t>-</w:t>
            </w:r>
          </w:p>
        </w:tc>
      </w:tr>
      <w:tr w:rsidR="00BC19CE" w:rsidRPr="00EF1C22" w:rsidTr="00606134">
        <w:trPr>
          <w:trHeight w:val="319"/>
        </w:trPr>
        <w:tc>
          <w:tcPr>
            <w:tcW w:w="851" w:type="dxa"/>
          </w:tcPr>
          <w:p w:rsidR="00BC19CE" w:rsidRPr="00606134" w:rsidRDefault="00BC19CE" w:rsidP="00606134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59" w:type="dxa"/>
          </w:tcPr>
          <w:p w:rsidR="00BC19CE" w:rsidRPr="00606134" w:rsidRDefault="00BC19CE" w:rsidP="00606134">
            <w:pPr>
              <w:pStyle w:val="NoSpacing"/>
              <w:ind w:hanging="108"/>
              <w:jc w:val="center"/>
              <w:rPr>
                <w:rFonts w:ascii="Times New Roman" w:hAnsi="Times New Roman" w:cs="Times New Roman"/>
              </w:rPr>
            </w:pPr>
            <w:r w:rsidRPr="00606134">
              <w:rPr>
                <w:rFonts w:ascii="Times New Roman" w:hAnsi="Times New Roman" w:cs="Times New Roman"/>
              </w:rPr>
              <w:t>Короб архивный бумвинил</w:t>
            </w:r>
          </w:p>
        </w:tc>
        <w:tc>
          <w:tcPr>
            <w:tcW w:w="1014" w:type="dxa"/>
          </w:tcPr>
          <w:p w:rsidR="00BC19CE" w:rsidRPr="00606134" w:rsidRDefault="00BC19CE" w:rsidP="00606134">
            <w:pPr>
              <w:pStyle w:val="NoSpacing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06134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701" w:type="dxa"/>
          </w:tcPr>
          <w:p w:rsidR="00BC19CE" w:rsidRPr="00606134" w:rsidRDefault="00BC19CE" w:rsidP="00606134">
            <w:pPr>
              <w:pStyle w:val="NoSpacing"/>
              <w:ind w:firstLine="13"/>
              <w:jc w:val="center"/>
              <w:rPr>
                <w:rFonts w:ascii="Times New Roman" w:hAnsi="Times New Roman" w:cs="Times New Roman"/>
              </w:rPr>
            </w:pPr>
            <w:r w:rsidRPr="00606134">
              <w:rPr>
                <w:rFonts w:ascii="Times New Roman" w:hAnsi="Times New Roman" w:cs="Times New Roman"/>
              </w:rPr>
              <w:t>190,00</w:t>
            </w:r>
          </w:p>
        </w:tc>
        <w:tc>
          <w:tcPr>
            <w:tcW w:w="1489" w:type="dxa"/>
          </w:tcPr>
          <w:p w:rsidR="00BC19CE" w:rsidRPr="00606134" w:rsidRDefault="00BC19CE" w:rsidP="00606134">
            <w:pPr>
              <w:pStyle w:val="NoSpacing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0613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</w:tcPr>
          <w:p w:rsidR="00BC19CE" w:rsidRPr="00606134" w:rsidRDefault="00BC19CE" w:rsidP="00606134">
            <w:pPr>
              <w:pStyle w:val="NoSpacing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06134">
              <w:rPr>
                <w:rFonts w:ascii="Times New Roman" w:hAnsi="Times New Roman" w:cs="Times New Roman"/>
              </w:rPr>
              <w:t>-</w:t>
            </w:r>
          </w:p>
        </w:tc>
      </w:tr>
      <w:tr w:rsidR="00BC19CE" w:rsidRPr="00EF1C22" w:rsidTr="00606134">
        <w:trPr>
          <w:trHeight w:val="244"/>
        </w:trPr>
        <w:tc>
          <w:tcPr>
            <w:tcW w:w="851" w:type="dxa"/>
          </w:tcPr>
          <w:p w:rsidR="00BC19CE" w:rsidRPr="00606134" w:rsidRDefault="00BC19CE" w:rsidP="00606134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59" w:type="dxa"/>
          </w:tcPr>
          <w:p w:rsidR="00BC19CE" w:rsidRPr="00606134" w:rsidRDefault="00BC19CE" w:rsidP="00606134">
            <w:pPr>
              <w:pStyle w:val="NoSpacing"/>
              <w:ind w:hanging="108"/>
              <w:jc w:val="center"/>
              <w:rPr>
                <w:rFonts w:ascii="Times New Roman" w:hAnsi="Times New Roman" w:cs="Times New Roman"/>
              </w:rPr>
            </w:pPr>
            <w:r w:rsidRPr="00606134">
              <w:rPr>
                <w:rFonts w:ascii="Times New Roman" w:hAnsi="Times New Roman" w:cs="Times New Roman"/>
              </w:rPr>
              <w:t>Короб архивный картон 150мм</w:t>
            </w:r>
          </w:p>
        </w:tc>
        <w:tc>
          <w:tcPr>
            <w:tcW w:w="1014" w:type="dxa"/>
          </w:tcPr>
          <w:p w:rsidR="00BC19CE" w:rsidRPr="00606134" w:rsidRDefault="00BC19CE" w:rsidP="00606134">
            <w:pPr>
              <w:pStyle w:val="NoSpacing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06134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701" w:type="dxa"/>
          </w:tcPr>
          <w:p w:rsidR="00BC19CE" w:rsidRPr="00606134" w:rsidRDefault="00BC19CE" w:rsidP="00606134">
            <w:pPr>
              <w:pStyle w:val="NoSpacing"/>
              <w:ind w:firstLine="13"/>
              <w:jc w:val="center"/>
              <w:rPr>
                <w:rFonts w:ascii="Times New Roman" w:hAnsi="Times New Roman" w:cs="Times New Roman"/>
              </w:rPr>
            </w:pPr>
            <w:r w:rsidRPr="00606134">
              <w:rPr>
                <w:rFonts w:ascii="Times New Roman" w:hAnsi="Times New Roman" w:cs="Times New Roman"/>
              </w:rPr>
              <w:t>120,00</w:t>
            </w:r>
          </w:p>
        </w:tc>
        <w:tc>
          <w:tcPr>
            <w:tcW w:w="1489" w:type="dxa"/>
          </w:tcPr>
          <w:p w:rsidR="00BC19CE" w:rsidRPr="00606134" w:rsidRDefault="00BC19CE" w:rsidP="00606134">
            <w:pPr>
              <w:pStyle w:val="NoSpacing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06134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59" w:type="dxa"/>
          </w:tcPr>
          <w:p w:rsidR="00BC19CE" w:rsidRPr="00606134" w:rsidRDefault="00BC19CE" w:rsidP="00606134">
            <w:pPr>
              <w:pStyle w:val="NoSpacing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06134">
              <w:rPr>
                <w:rFonts w:ascii="Times New Roman" w:hAnsi="Times New Roman" w:cs="Times New Roman"/>
              </w:rPr>
              <w:t>-</w:t>
            </w:r>
          </w:p>
        </w:tc>
      </w:tr>
      <w:tr w:rsidR="00BC19CE" w:rsidRPr="00EF1C22" w:rsidTr="00606134">
        <w:trPr>
          <w:trHeight w:val="244"/>
        </w:trPr>
        <w:tc>
          <w:tcPr>
            <w:tcW w:w="851" w:type="dxa"/>
          </w:tcPr>
          <w:p w:rsidR="00BC19CE" w:rsidRPr="00606134" w:rsidRDefault="00BC19CE" w:rsidP="00606134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59" w:type="dxa"/>
          </w:tcPr>
          <w:p w:rsidR="00BC19CE" w:rsidRPr="00606134" w:rsidRDefault="00BC19CE" w:rsidP="00606134">
            <w:pPr>
              <w:pStyle w:val="NoSpacing"/>
              <w:ind w:hanging="108"/>
              <w:jc w:val="center"/>
              <w:rPr>
                <w:rFonts w:ascii="Times New Roman" w:hAnsi="Times New Roman" w:cs="Times New Roman"/>
              </w:rPr>
            </w:pPr>
            <w:r w:rsidRPr="00606134">
              <w:rPr>
                <w:rFonts w:ascii="Times New Roman" w:hAnsi="Times New Roman" w:cs="Times New Roman"/>
              </w:rPr>
              <w:t>Папки с перфорацией (файлы) А4</w:t>
            </w:r>
          </w:p>
        </w:tc>
        <w:tc>
          <w:tcPr>
            <w:tcW w:w="1014" w:type="dxa"/>
          </w:tcPr>
          <w:p w:rsidR="00BC19CE" w:rsidRPr="00606134" w:rsidRDefault="00BC19CE" w:rsidP="00606134">
            <w:pPr>
              <w:pStyle w:val="NoSpacing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06134">
              <w:rPr>
                <w:rFonts w:ascii="Times New Roman" w:hAnsi="Times New Roman" w:cs="Times New Roman"/>
              </w:rPr>
              <w:t>уп.</w:t>
            </w:r>
          </w:p>
        </w:tc>
        <w:tc>
          <w:tcPr>
            <w:tcW w:w="1701" w:type="dxa"/>
          </w:tcPr>
          <w:p w:rsidR="00BC19CE" w:rsidRPr="00606134" w:rsidRDefault="00BC19CE" w:rsidP="00606134">
            <w:pPr>
              <w:pStyle w:val="NoSpacing"/>
              <w:ind w:firstLine="13"/>
              <w:jc w:val="center"/>
              <w:rPr>
                <w:rFonts w:ascii="Times New Roman" w:hAnsi="Times New Roman" w:cs="Times New Roman"/>
              </w:rPr>
            </w:pPr>
            <w:r w:rsidRPr="00606134">
              <w:rPr>
                <w:rFonts w:ascii="Times New Roman" w:hAnsi="Times New Roman" w:cs="Times New Roman"/>
              </w:rPr>
              <w:t>140,00</w:t>
            </w:r>
          </w:p>
          <w:p w:rsidR="00BC19CE" w:rsidRPr="00606134" w:rsidRDefault="00BC19CE" w:rsidP="00606134">
            <w:pPr>
              <w:pStyle w:val="NoSpacing"/>
              <w:ind w:firstLine="13"/>
              <w:jc w:val="center"/>
              <w:rPr>
                <w:rFonts w:ascii="Times New Roman" w:hAnsi="Times New Roman" w:cs="Times New Roman"/>
              </w:rPr>
            </w:pPr>
            <w:r w:rsidRPr="00606134">
              <w:rPr>
                <w:rFonts w:ascii="Times New Roman" w:hAnsi="Times New Roman" w:cs="Times New Roman"/>
              </w:rPr>
              <w:t>(в уп.100 шт.)</w:t>
            </w:r>
          </w:p>
        </w:tc>
        <w:tc>
          <w:tcPr>
            <w:tcW w:w="1489" w:type="dxa"/>
          </w:tcPr>
          <w:p w:rsidR="00BC19CE" w:rsidRPr="00606134" w:rsidRDefault="00BC19CE" w:rsidP="00606134">
            <w:pPr>
              <w:pStyle w:val="NoSpacing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06134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59" w:type="dxa"/>
          </w:tcPr>
          <w:p w:rsidR="00BC19CE" w:rsidRPr="00606134" w:rsidRDefault="00BC19CE" w:rsidP="00606134">
            <w:pPr>
              <w:pStyle w:val="NoSpacing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06134">
              <w:rPr>
                <w:rFonts w:ascii="Times New Roman" w:hAnsi="Times New Roman" w:cs="Times New Roman"/>
              </w:rPr>
              <w:t>4</w:t>
            </w:r>
          </w:p>
        </w:tc>
      </w:tr>
      <w:tr w:rsidR="00BC19CE" w:rsidRPr="00EF1C22" w:rsidTr="00606134">
        <w:trPr>
          <w:trHeight w:val="244"/>
        </w:trPr>
        <w:tc>
          <w:tcPr>
            <w:tcW w:w="851" w:type="dxa"/>
          </w:tcPr>
          <w:p w:rsidR="00BC19CE" w:rsidRPr="00606134" w:rsidRDefault="00BC19CE" w:rsidP="00606134">
            <w:pPr>
              <w:pStyle w:val="NoSpacing"/>
              <w:ind w:right="-25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59" w:type="dxa"/>
          </w:tcPr>
          <w:p w:rsidR="00BC19CE" w:rsidRPr="00606134" w:rsidRDefault="00BC19CE" w:rsidP="00606134">
            <w:pPr>
              <w:pStyle w:val="NoSpacing"/>
              <w:ind w:hanging="108"/>
              <w:jc w:val="center"/>
              <w:rPr>
                <w:rFonts w:ascii="Times New Roman" w:hAnsi="Times New Roman" w:cs="Times New Roman"/>
              </w:rPr>
            </w:pPr>
            <w:r w:rsidRPr="00606134">
              <w:rPr>
                <w:rFonts w:ascii="Times New Roman" w:hAnsi="Times New Roman" w:cs="Times New Roman"/>
              </w:rPr>
              <w:t>Календарь настольный перекидной</w:t>
            </w:r>
          </w:p>
        </w:tc>
        <w:tc>
          <w:tcPr>
            <w:tcW w:w="1014" w:type="dxa"/>
          </w:tcPr>
          <w:p w:rsidR="00BC19CE" w:rsidRPr="00606134" w:rsidRDefault="00BC19CE" w:rsidP="00606134">
            <w:pPr>
              <w:pStyle w:val="NoSpacing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06134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701" w:type="dxa"/>
          </w:tcPr>
          <w:p w:rsidR="00BC19CE" w:rsidRPr="00606134" w:rsidRDefault="00BC19CE" w:rsidP="00606134">
            <w:pPr>
              <w:pStyle w:val="NoSpacing"/>
              <w:ind w:firstLine="13"/>
              <w:jc w:val="center"/>
              <w:rPr>
                <w:rFonts w:ascii="Times New Roman" w:hAnsi="Times New Roman" w:cs="Times New Roman"/>
              </w:rPr>
            </w:pPr>
            <w:r w:rsidRPr="00606134">
              <w:rPr>
                <w:rFonts w:ascii="Times New Roman" w:hAnsi="Times New Roman" w:cs="Times New Roman"/>
              </w:rPr>
              <w:t>70,00</w:t>
            </w:r>
          </w:p>
          <w:p w:rsidR="00BC19CE" w:rsidRPr="00606134" w:rsidRDefault="00BC19CE" w:rsidP="00606134">
            <w:pPr>
              <w:pStyle w:val="NoSpacing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89" w:type="dxa"/>
          </w:tcPr>
          <w:p w:rsidR="00BC19CE" w:rsidRPr="00606134" w:rsidRDefault="00BC19CE" w:rsidP="00606134">
            <w:pPr>
              <w:pStyle w:val="NoSpacing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0613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</w:tcPr>
          <w:p w:rsidR="00BC19CE" w:rsidRPr="00606134" w:rsidRDefault="00BC19CE" w:rsidP="00606134">
            <w:pPr>
              <w:pStyle w:val="NoSpacing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06134">
              <w:rPr>
                <w:rFonts w:ascii="Times New Roman" w:hAnsi="Times New Roman" w:cs="Times New Roman"/>
              </w:rPr>
              <w:t>3</w:t>
            </w:r>
          </w:p>
        </w:tc>
      </w:tr>
      <w:tr w:rsidR="00BC19CE" w:rsidRPr="00EF1C22" w:rsidTr="00606134">
        <w:trPr>
          <w:trHeight w:val="333"/>
        </w:trPr>
        <w:tc>
          <w:tcPr>
            <w:tcW w:w="851" w:type="dxa"/>
          </w:tcPr>
          <w:p w:rsidR="00BC19CE" w:rsidRPr="00606134" w:rsidRDefault="00BC19CE" w:rsidP="00606134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59" w:type="dxa"/>
          </w:tcPr>
          <w:p w:rsidR="00BC19CE" w:rsidRPr="00606134" w:rsidRDefault="00BC19CE" w:rsidP="00606134">
            <w:pPr>
              <w:pStyle w:val="NoSpacing"/>
              <w:ind w:hanging="108"/>
              <w:jc w:val="center"/>
              <w:rPr>
                <w:rFonts w:ascii="Times New Roman" w:hAnsi="Times New Roman" w:cs="Times New Roman"/>
              </w:rPr>
            </w:pPr>
            <w:r w:rsidRPr="00606134">
              <w:rPr>
                <w:rFonts w:ascii="Times New Roman" w:hAnsi="Times New Roman" w:cs="Times New Roman"/>
              </w:rPr>
              <w:t>Скотч 50 мм</w:t>
            </w:r>
          </w:p>
        </w:tc>
        <w:tc>
          <w:tcPr>
            <w:tcW w:w="1014" w:type="dxa"/>
          </w:tcPr>
          <w:p w:rsidR="00BC19CE" w:rsidRPr="00606134" w:rsidRDefault="00BC19CE" w:rsidP="00606134">
            <w:pPr>
              <w:pStyle w:val="NoSpacing"/>
              <w:ind w:firstLine="0"/>
              <w:rPr>
                <w:rFonts w:ascii="Times New Roman" w:hAnsi="Times New Roman" w:cs="Times New Roman"/>
              </w:rPr>
            </w:pPr>
            <w:r w:rsidRPr="00606134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701" w:type="dxa"/>
          </w:tcPr>
          <w:p w:rsidR="00BC19CE" w:rsidRPr="00606134" w:rsidRDefault="00BC19CE" w:rsidP="00606134">
            <w:pPr>
              <w:pStyle w:val="NoSpacing"/>
              <w:ind w:firstLine="13"/>
              <w:jc w:val="center"/>
              <w:rPr>
                <w:rFonts w:ascii="Times New Roman" w:hAnsi="Times New Roman" w:cs="Times New Roman"/>
              </w:rPr>
            </w:pPr>
            <w:r w:rsidRPr="00606134">
              <w:rPr>
                <w:rFonts w:ascii="Times New Roman" w:hAnsi="Times New Roman" w:cs="Times New Roman"/>
              </w:rPr>
              <w:t>60,00</w:t>
            </w:r>
          </w:p>
        </w:tc>
        <w:tc>
          <w:tcPr>
            <w:tcW w:w="1489" w:type="dxa"/>
          </w:tcPr>
          <w:p w:rsidR="00BC19CE" w:rsidRPr="00606134" w:rsidRDefault="00BC19CE" w:rsidP="00606134">
            <w:pPr>
              <w:pStyle w:val="NoSpacing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0613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</w:tcPr>
          <w:p w:rsidR="00BC19CE" w:rsidRPr="00606134" w:rsidRDefault="00BC19CE" w:rsidP="00606134">
            <w:pPr>
              <w:pStyle w:val="NoSpacing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06134">
              <w:rPr>
                <w:rFonts w:ascii="Times New Roman" w:hAnsi="Times New Roman" w:cs="Times New Roman"/>
              </w:rPr>
              <w:t>9</w:t>
            </w:r>
          </w:p>
        </w:tc>
      </w:tr>
      <w:tr w:rsidR="00BC19CE" w:rsidRPr="00930197" w:rsidTr="00606134">
        <w:trPr>
          <w:trHeight w:val="345"/>
        </w:trPr>
        <w:tc>
          <w:tcPr>
            <w:tcW w:w="851" w:type="dxa"/>
          </w:tcPr>
          <w:p w:rsidR="00BC19CE" w:rsidRPr="00606134" w:rsidRDefault="00BC19CE" w:rsidP="00606134">
            <w:pPr>
              <w:ind w:left="360"/>
              <w:jc w:val="center"/>
            </w:pPr>
            <w:r w:rsidRPr="00606134">
              <w:t>1</w:t>
            </w:r>
          </w:p>
        </w:tc>
        <w:tc>
          <w:tcPr>
            <w:tcW w:w="3259" w:type="dxa"/>
          </w:tcPr>
          <w:p w:rsidR="00BC19CE" w:rsidRPr="00606134" w:rsidRDefault="00BC19CE" w:rsidP="00606134">
            <w:pPr>
              <w:jc w:val="center"/>
            </w:pPr>
            <w:r w:rsidRPr="00606134">
              <w:t>2</w:t>
            </w:r>
          </w:p>
        </w:tc>
        <w:tc>
          <w:tcPr>
            <w:tcW w:w="1014" w:type="dxa"/>
          </w:tcPr>
          <w:p w:rsidR="00BC19CE" w:rsidRPr="00606134" w:rsidRDefault="00BC19CE" w:rsidP="00606134">
            <w:pPr>
              <w:jc w:val="center"/>
            </w:pPr>
            <w:r w:rsidRPr="00606134">
              <w:t>3</w:t>
            </w:r>
          </w:p>
        </w:tc>
        <w:tc>
          <w:tcPr>
            <w:tcW w:w="1701" w:type="dxa"/>
          </w:tcPr>
          <w:p w:rsidR="00BC19CE" w:rsidRPr="00606134" w:rsidRDefault="00BC19CE" w:rsidP="00606134">
            <w:pPr>
              <w:jc w:val="center"/>
            </w:pPr>
            <w:r w:rsidRPr="00606134">
              <w:t>4</w:t>
            </w:r>
          </w:p>
        </w:tc>
        <w:tc>
          <w:tcPr>
            <w:tcW w:w="1489" w:type="dxa"/>
          </w:tcPr>
          <w:p w:rsidR="00BC19CE" w:rsidRPr="00606134" w:rsidRDefault="00BC19CE" w:rsidP="00606134">
            <w:pPr>
              <w:jc w:val="center"/>
            </w:pPr>
            <w:r w:rsidRPr="00606134">
              <w:t>5</w:t>
            </w:r>
          </w:p>
        </w:tc>
        <w:tc>
          <w:tcPr>
            <w:tcW w:w="1559" w:type="dxa"/>
          </w:tcPr>
          <w:p w:rsidR="00BC19CE" w:rsidRPr="00606134" w:rsidRDefault="00BC19CE" w:rsidP="00606134">
            <w:pPr>
              <w:jc w:val="center"/>
            </w:pPr>
            <w:r w:rsidRPr="00606134">
              <w:t>6</w:t>
            </w:r>
          </w:p>
        </w:tc>
      </w:tr>
      <w:tr w:rsidR="00BC19CE" w:rsidRPr="00EF1C22" w:rsidTr="00606134">
        <w:trPr>
          <w:trHeight w:val="337"/>
        </w:trPr>
        <w:tc>
          <w:tcPr>
            <w:tcW w:w="851" w:type="dxa"/>
          </w:tcPr>
          <w:p w:rsidR="00BC19CE" w:rsidRPr="00606134" w:rsidRDefault="00BC19CE" w:rsidP="00606134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59" w:type="dxa"/>
          </w:tcPr>
          <w:p w:rsidR="00BC19CE" w:rsidRPr="00606134" w:rsidRDefault="00BC19CE" w:rsidP="00606134">
            <w:pPr>
              <w:pStyle w:val="NoSpacing"/>
              <w:ind w:hanging="108"/>
              <w:jc w:val="center"/>
              <w:rPr>
                <w:rFonts w:ascii="Times New Roman" w:hAnsi="Times New Roman" w:cs="Times New Roman"/>
              </w:rPr>
            </w:pPr>
            <w:r w:rsidRPr="00606134">
              <w:rPr>
                <w:rFonts w:ascii="Times New Roman" w:hAnsi="Times New Roman" w:cs="Times New Roman"/>
              </w:rPr>
              <w:t>Скотч 12 мм</w:t>
            </w:r>
          </w:p>
        </w:tc>
        <w:tc>
          <w:tcPr>
            <w:tcW w:w="1014" w:type="dxa"/>
          </w:tcPr>
          <w:p w:rsidR="00BC19CE" w:rsidRPr="00606134" w:rsidRDefault="00BC19CE" w:rsidP="00606134">
            <w:pPr>
              <w:pStyle w:val="NoSpacing"/>
              <w:ind w:firstLine="0"/>
              <w:rPr>
                <w:rFonts w:ascii="Times New Roman" w:hAnsi="Times New Roman" w:cs="Times New Roman"/>
              </w:rPr>
            </w:pPr>
            <w:r w:rsidRPr="00606134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701" w:type="dxa"/>
          </w:tcPr>
          <w:p w:rsidR="00BC19CE" w:rsidRPr="00606134" w:rsidRDefault="00BC19CE" w:rsidP="00606134">
            <w:pPr>
              <w:pStyle w:val="NoSpacing"/>
              <w:ind w:firstLine="13"/>
              <w:jc w:val="center"/>
              <w:rPr>
                <w:rFonts w:ascii="Times New Roman" w:hAnsi="Times New Roman" w:cs="Times New Roman"/>
              </w:rPr>
            </w:pPr>
            <w:r w:rsidRPr="00606134">
              <w:rPr>
                <w:rFonts w:ascii="Times New Roman" w:hAnsi="Times New Roman" w:cs="Times New Roman"/>
              </w:rPr>
              <w:t>10,00</w:t>
            </w:r>
          </w:p>
        </w:tc>
        <w:tc>
          <w:tcPr>
            <w:tcW w:w="1489" w:type="dxa"/>
          </w:tcPr>
          <w:p w:rsidR="00BC19CE" w:rsidRPr="00606134" w:rsidRDefault="00BC19CE" w:rsidP="00606134">
            <w:pPr>
              <w:pStyle w:val="NoSpacing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0613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BC19CE" w:rsidRPr="00606134" w:rsidRDefault="00BC19CE" w:rsidP="00606134">
            <w:pPr>
              <w:pStyle w:val="NoSpacing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06134">
              <w:rPr>
                <w:rFonts w:ascii="Times New Roman" w:hAnsi="Times New Roman" w:cs="Times New Roman"/>
              </w:rPr>
              <w:t>20</w:t>
            </w:r>
          </w:p>
        </w:tc>
      </w:tr>
      <w:tr w:rsidR="00BC19CE" w:rsidRPr="00EF1C22" w:rsidTr="00606134">
        <w:trPr>
          <w:trHeight w:val="244"/>
        </w:trPr>
        <w:tc>
          <w:tcPr>
            <w:tcW w:w="851" w:type="dxa"/>
          </w:tcPr>
          <w:p w:rsidR="00BC19CE" w:rsidRPr="00606134" w:rsidRDefault="00BC19CE" w:rsidP="00606134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59" w:type="dxa"/>
          </w:tcPr>
          <w:p w:rsidR="00BC19CE" w:rsidRPr="00606134" w:rsidRDefault="00BC19CE" w:rsidP="00606134">
            <w:pPr>
              <w:pStyle w:val="NoSpacing"/>
              <w:ind w:hanging="108"/>
              <w:jc w:val="center"/>
              <w:rPr>
                <w:rFonts w:ascii="Times New Roman" w:hAnsi="Times New Roman" w:cs="Times New Roman"/>
              </w:rPr>
            </w:pPr>
            <w:r w:rsidRPr="00606134">
              <w:rPr>
                <w:rFonts w:ascii="Times New Roman" w:hAnsi="Times New Roman" w:cs="Times New Roman"/>
              </w:rPr>
              <w:t>Скрепки 32 мм</w:t>
            </w:r>
          </w:p>
        </w:tc>
        <w:tc>
          <w:tcPr>
            <w:tcW w:w="1014" w:type="dxa"/>
          </w:tcPr>
          <w:p w:rsidR="00BC19CE" w:rsidRPr="00606134" w:rsidRDefault="00BC19CE" w:rsidP="00606134">
            <w:pPr>
              <w:pStyle w:val="NoSpacing"/>
              <w:ind w:firstLine="0"/>
              <w:rPr>
                <w:rFonts w:ascii="Times New Roman" w:hAnsi="Times New Roman" w:cs="Times New Roman"/>
              </w:rPr>
            </w:pPr>
            <w:r w:rsidRPr="00606134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701" w:type="dxa"/>
          </w:tcPr>
          <w:p w:rsidR="00BC19CE" w:rsidRPr="00606134" w:rsidRDefault="00BC19CE" w:rsidP="00606134">
            <w:pPr>
              <w:pStyle w:val="NoSpacing"/>
              <w:ind w:firstLine="13"/>
              <w:jc w:val="center"/>
              <w:rPr>
                <w:rFonts w:ascii="Times New Roman" w:hAnsi="Times New Roman" w:cs="Times New Roman"/>
              </w:rPr>
            </w:pPr>
            <w:r w:rsidRPr="00606134">
              <w:rPr>
                <w:rFonts w:ascii="Times New Roman" w:hAnsi="Times New Roman" w:cs="Times New Roman"/>
              </w:rPr>
              <w:t>19,00</w:t>
            </w:r>
          </w:p>
        </w:tc>
        <w:tc>
          <w:tcPr>
            <w:tcW w:w="1489" w:type="dxa"/>
          </w:tcPr>
          <w:p w:rsidR="00BC19CE" w:rsidRPr="00606134" w:rsidRDefault="00BC19CE" w:rsidP="00606134">
            <w:pPr>
              <w:pStyle w:val="NoSpacing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0613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59" w:type="dxa"/>
          </w:tcPr>
          <w:p w:rsidR="00BC19CE" w:rsidRPr="00606134" w:rsidRDefault="00BC19CE" w:rsidP="00606134">
            <w:pPr>
              <w:pStyle w:val="NoSpacing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06134">
              <w:rPr>
                <w:rFonts w:ascii="Times New Roman" w:hAnsi="Times New Roman" w:cs="Times New Roman"/>
              </w:rPr>
              <w:t>9</w:t>
            </w:r>
          </w:p>
        </w:tc>
      </w:tr>
      <w:tr w:rsidR="00BC19CE" w:rsidRPr="00EF1C22" w:rsidTr="00606134">
        <w:trPr>
          <w:trHeight w:val="244"/>
        </w:trPr>
        <w:tc>
          <w:tcPr>
            <w:tcW w:w="851" w:type="dxa"/>
            <w:vMerge w:val="restart"/>
          </w:tcPr>
          <w:p w:rsidR="00BC19CE" w:rsidRPr="00606134" w:rsidRDefault="00BC19CE" w:rsidP="00606134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59" w:type="dxa"/>
          </w:tcPr>
          <w:p w:rsidR="00BC19CE" w:rsidRPr="00606134" w:rsidRDefault="00BC19CE" w:rsidP="00606134">
            <w:pPr>
              <w:pStyle w:val="NoSpacing"/>
              <w:ind w:hanging="108"/>
              <w:jc w:val="center"/>
              <w:rPr>
                <w:rFonts w:ascii="Times New Roman" w:hAnsi="Times New Roman" w:cs="Times New Roman"/>
              </w:rPr>
            </w:pPr>
            <w:r w:rsidRPr="00606134">
              <w:rPr>
                <w:rFonts w:ascii="Times New Roman" w:hAnsi="Times New Roman" w:cs="Times New Roman"/>
              </w:rPr>
              <w:t>Скобы для степлера № 10</w:t>
            </w:r>
          </w:p>
        </w:tc>
        <w:tc>
          <w:tcPr>
            <w:tcW w:w="1014" w:type="dxa"/>
          </w:tcPr>
          <w:p w:rsidR="00BC19CE" w:rsidRPr="00606134" w:rsidRDefault="00BC19CE" w:rsidP="00606134">
            <w:pPr>
              <w:pStyle w:val="NoSpacing"/>
              <w:ind w:firstLine="0"/>
              <w:rPr>
                <w:rFonts w:ascii="Times New Roman" w:hAnsi="Times New Roman" w:cs="Times New Roman"/>
              </w:rPr>
            </w:pPr>
            <w:r w:rsidRPr="00606134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701" w:type="dxa"/>
          </w:tcPr>
          <w:p w:rsidR="00BC19CE" w:rsidRPr="00606134" w:rsidRDefault="00BC19CE" w:rsidP="00606134">
            <w:pPr>
              <w:pStyle w:val="NoSpacing"/>
              <w:ind w:firstLine="13"/>
              <w:jc w:val="center"/>
              <w:rPr>
                <w:rFonts w:ascii="Times New Roman" w:hAnsi="Times New Roman" w:cs="Times New Roman"/>
              </w:rPr>
            </w:pPr>
            <w:r w:rsidRPr="00606134">
              <w:rPr>
                <w:rFonts w:ascii="Times New Roman" w:hAnsi="Times New Roman" w:cs="Times New Roman"/>
              </w:rPr>
              <w:t>12,00</w:t>
            </w:r>
          </w:p>
        </w:tc>
        <w:tc>
          <w:tcPr>
            <w:tcW w:w="1489" w:type="dxa"/>
          </w:tcPr>
          <w:p w:rsidR="00BC19CE" w:rsidRPr="00606134" w:rsidRDefault="00BC19CE" w:rsidP="00606134">
            <w:pPr>
              <w:pStyle w:val="NoSpacing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06134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559" w:type="dxa"/>
          </w:tcPr>
          <w:p w:rsidR="00BC19CE" w:rsidRPr="00606134" w:rsidRDefault="00BC19CE" w:rsidP="00606134">
            <w:pPr>
              <w:pStyle w:val="NoSpacing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06134">
              <w:rPr>
                <w:rFonts w:ascii="Times New Roman" w:hAnsi="Times New Roman" w:cs="Times New Roman"/>
              </w:rPr>
              <w:t>9</w:t>
            </w:r>
          </w:p>
        </w:tc>
      </w:tr>
      <w:tr w:rsidR="00BC19CE" w:rsidRPr="00EF1C22" w:rsidTr="00606134">
        <w:trPr>
          <w:trHeight w:val="244"/>
        </w:trPr>
        <w:tc>
          <w:tcPr>
            <w:tcW w:w="851" w:type="dxa"/>
            <w:vMerge/>
          </w:tcPr>
          <w:p w:rsidR="00BC19CE" w:rsidRPr="00606134" w:rsidRDefault="00BC19CE" w:rsidP="00606134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59" w:type="dxa"/>
          </w:tcPr>
          <w:p w:rsidR="00BC19CE" w:rsidRPr="00606134" w:rsidRDefault="00BC19CE" w:rsidP="00606134">
            <w:pPr>
              <w:pStyle w:val="NoSpacing"/>
              <w:ind w:hanging="108"/>
              <w:jc w:val="center"/>
              <w:rPr>
                <w:rFonts w:ascii="Times New Roman" w:hAnsi="Times New Roman" w:cs="Times New Roman"/>
              </w:rPr>
            </w:pPr>
            <w:r w:rsidRPr="00606134">
              <w:rPr>
                <w:rFonts w:ascii="Times New Roman" w:hAnsi="Times New Roman" w:cs="Times New Roman"/>
              </w:rPr>
              <w:t>Клей карандаш</w:t>
            </w:r>
          </w:p>
        </w:tc>
        <w:tc>
          <w:tcPr>
            <w:tcW w:w="1014" w:type="dxa"/>
          </w:tcPr>
          <w:p w:rsidR="00BC19CE" w:rsidRPr="00606134" w:rsidRDefault="00BC19CE" w:rsidP="00606134">
            <w:pPr>
              <w:pStyle w:val="NoSpacing"/>
              <w:ind w:firstLine="0"/>
              <w:rPr>
                <w:rFonts w:ascii="Times New Roman" w:hAnsi="Times New Roman" w:cs="Times New Roman"/>
              </w:rPr>
            </w:pPr>
            <w:r w:rsidRPr="00606134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701" w:type="dxa"/>
          </w:tcPr>
          <w:p w:rsidR="00BC19CE" w:rsidRPr="00606134" w:rsidRDefault="00BC19CE" w:rsidP="00606134">
            <w:pPr>
              <w:pStyle w:val="NoSpacing"/>
              <w:ind w:firstLine="13"/>
              <w:jc w:val="center"/>
              <w:rPr>
                <w:rFonts w:ascii="Times New Roman" w:hAnsi="Times New Roman" w:cs="Times New Roman"/>
              </w:rPr>
            </w:pPr>
            <w:r w:rsidRPr="00606134">
              <w:rPr>
                <w:rFonts w:ascii="Times New Roman" w:hAnsi="Times New Roman" w:cs="Times New Roman"/>
              </w:rPr>
              <w:t>19,00</w:t>
            </w:r>
          </w:p>
        </w:tc>
        <w:tc>
          <w:tcPr>
            <w:tcW w:w="1489" w:type="dxa"/>
          </w:tcPr>
          <w:p w:rsidR="00BC19CE" w:rsidRPr="00606134" w:rsidRDefault="00BC19CE" w:rsidP="00606134">
            <w:pPr>
              <w:pStyle w:val="NoSpacing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0613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</w:tcPr>
          <w:p w:rsidR="00BC19CE" w:rsidRPr="00606134" w:rsidRDefault="00BC19CE" w:rsidP="00606134">
            <w:pPr>
              <w:pStyle w:val="NoSpacing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06134">
              <w:rPr>
                <w:rFonts w:ascii="Times New Roman" w:hAnsi="Times New Roman" w:cs="Times New Roman"/>
              </w:rPr>
              <w:t>9</w:t>
            </w:r>
          </w:p>
        </w:tc>
      </w:tr>
      <w:tr w:rsidR="00BC19CE" w:rsidRPr="00EF1C22" w:rsidTr="00606134">
        <w:trPr>
          <w:trHeight w:val="360"/>
        </w:trPr>
        <w:tc>
          <w:tcPr>
            <w:tcW w:w="851" w:type="dxa"/>
            <w:vMerge/>
          </w:tcPr>
          <w:p w:rsidR="00BC19CE" w:rsidRPr="00606134" w:rsidRDefault="00BC19CE" w:rsidP="00606134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59" w:type="dxa"/>
          </w:tcPr>
          <w:p w:rsidR="00BC19CE" w:rsidRPr="00606134" w:rsidRDefault="00BC19CE" w:rsidP="00606134">
            <w:pPr>
              <w:pStyle w:val="NoSpacing"/>
              <w:ind w:hanging="108"/>
              <w:jc w:val="center"/>
              <w:rPr>
                <w:rFonts w:ascii="Times New Roman" w:hAnsi="Times New Roman" w:cs="Times New Roman"/>
              </w:rPr>
            </w:pPr>
            <w:r w:rsidRPr="00606134">
              <w:rPr>
                <w:rFonts w:ascii="Times New Roman" w:hAnsi="Times New Roman" w:cs="Times New Roman"/>
              </w:rPr>
              <w:t>Стойка-уголок для бумаг</w:t>
            </w:r>
          </w:p>
        </w:tc>
        <w:tc>
          <w:tcPr>
            <w:tcW w:w="1014" w:type="dxa"/>
          </w:tcPr>
          <w:p w:rsidR="00BC19CE" w:rsidRPr="00606134" w:rsidRDefault="00BC19CE" w:rsidP="00606134">
            <w:pPr>
              <w:pStyle w:val="NoSpacing"/>
              <w:ind w:firstLine="0"/>
              <w:rPr>
                <w:rFonts w:ascii="Times New Roman" w:hAnsi="Times New Roman" w:cs="Times New Roman"/>
              </w:rPr>
            </w:pPr>
            <w:r w:rsidRPr="00606134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701" w:type="dxa"/>
          </w:tcPr>
          <w:p w:rsidR="00BC19CE" w:rsidRPr="00606134" w:rsidRDefault="00BC19CE" w:rsidP="00606134">
            <w:pPr>
              <w:pStyle w:val="NoSpacing"/>
              <w:ind w:firstLine="13"/>
              <w:jc w:val="center"/>
              <w:rPr>
                <w:rFonts w:ascii="Times New Roman" w:hAnsi="Times New Roman" w:cs="Times New Roman"/>
              </w:rPr>
            </w:pPr>
            <w:r w:rsidRPr="00606134">
              <w:rPr>
                <w:rFonts w:ascii="Times New Roman" w:hAnsi="Times New Roman" w:cs="Times New Roman"/>
              </w:rPr>
              <w:t>125,00</w:t>
            </w:r>
          </w:p>
        </w:tc>
        <w:tc>
          <w:tcPr>
            <w:tcW w:w="1489" w:type="dxa"/>
          </w:tcPr>
          <w:p w:rsidR="00BC19CE" w:rsidRPr="00606134" w:rsidRDefault="00BC19CE" w:rsidP="00606134">
            <w:pPr>
              <w:pStyle w:val="NoSpacing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0613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</w:tcPr>
          <w:p w:rsidR="00BC19CE" w:rsidRPr="00606134" w:rsidRDefault="00BC19CE" w:rsidP="00606134">
            <w:pPr>
              <w:pStyle w:val="NoSpacing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06134">
              <w:rPr>
                <w:rFonts w:ascii="Times New Roman" w:hAnsi="Times New Roman" w:cs="Times New Roman"/>
              </w:rPr>
              <w:t>-</w:t>
            </w:r>
          </w:p>
        </w:tc>
      </w:tr>
      <w:tr w:rsidR="00BC19CE" w:rsidRPr="00EF1C22" w:rsidTr="00606134">
        <w:trPr>
          <w:trHeight w:val="563"/>
        </w:trPr>
        <w:tc>
          <w:tcPr>
            <w:tcW w:w="851" w:type="dxa"/>
          </w:tcPr>
          <w:p w:rsidR="00BC19CE" w:rsidRPr="00606134" w:rsidRDefault="00BC19CE" w:rsidP="00606134">
            <w:pPr>
              <w:pStyle w:val="NoSpacing"/>
              <w:ind w:right="-392" w:firstLine="0"/>
              <w:rPr>
                <w:rFonts w:ascii="Times New Roman" w:hAnsi="Times New Roman"/>
              </w:rPr>
            </w:pPr>
            <w:r w:rsidRPr="00606134">
              <w:rPr>
                <w:rFonts w:ascii="Times New Roman" w:hAnsi="Times New Roman"/>
              </w:rPr>
              <w:t>3.</w:t>
            </w:r>
          </w:p>
        </w:tc>
        <w:tc>
          <w:tcPr>
            <w:tcW w:w="9022" w:type="dxa"/>
            <w:gridSpan w:val="5"/>
          </w:tcPr>
          <w:p w:rsidR="00BC19CE" w:rsidRPr="00606134" w:rsidRDefault="00BC19CE" w:rsidP="00606134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 w:rsidRPr="00606134">
              <w:rPr>
                <w:rFonts w:ascii="Times New Roman" w:hAnsi="Times New Roman" w:cs="Times New Roman"/>
              </w:rPr>
              <w:t>Муниципальное казенное учреждение Темрюкского городского поселения Темрюкского района «Городское библиотечное объединение»</w:t>
            </w:r>
          </w:p>
        </w:tc>
      </w:tr>
      <w:tr w:rsidR="00BC19CE" w:rsidRPr="00EF1C22" w:rsidTr="00606134">
        <w:trPr>
          <w:trHeight w:val="716"/>
        </w:trPr>
        <w:tc>
          <w:tcPr>
            <w:tcW w:w="851" w:type="dxa"/>
          </w:tcPr>
          <w:p w:rsidR="00BC19CE" w:rsidRPr="00606134" w:rsidRDefault="00BC19CE" w:rsidP="006E0F74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60613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59" w:type="dxa"/>
            <w:vAlign w:val="center"/>
          </w:tcPr>
          <w:p w:rsidR="00BC19CE" w:rsidRPr="00606134" w:rsidRDefault="00BC19CE" w:rsidP="006E0F74">
            <w:r w:rsidRPr="00606134">
              <w:t xml:space="preserve">Бумага для печати (500 листов) А4 класс «А», плотность 80г/м2, белизна не менее 152% </w:t>
            </w:r>
            <w:r w:rsidRPr="00606134">
              <w:rPr>
                <w:lang w:val="en-US"/>
              </w:rPr>
              <w:t>CIE</w:t>
            </w:r>
            <w:r w:rsidRPr="00606134">
              <w:t>, яркость 99%</w:t>
            </w:r>
          </w:p>
        </w:tc>
        <w:tc>
          <w:tcPr>
            <w:tcW w:w="1014" w:type="dxa"/>
            <w:vAlign w:val="center"/>
          </w:tcPr>
          <w:p w:rsidR="00BC19CE" w:rsidRPr="00606134" w:rsidRDefault="00BC19CE" w:rsidP="00606134">
            <w:pPr>
              <w:jc w:val="center"/>
            </w:pPr>
            <w:r w:rsidRPr="00606134">
              <w:t>шт.</w:t>
            </w:r>
          </w:p>
        </w:tc>
        <w:tc>
          <w:tcPr>
            <w:tcW w:w="1701" w:type="dxa"/>
          </w:tcPr>
          <w:p w:rsidR="00BC19CE" w:rsidRPr="00606134" w:rsidRDefault="00BC19CE" w:rsidP="00606134">
            <w:pPr>
              <w:jc w:val="center"/>
              <w:rPr>
                <w:lang w:eastAsia="en-US"/>
              </w:rPr>
            </w:pPr>
            <w:r w:rsidRPr="00606134">
              <w:t>509,00</w:t>
            </w:r>
          </w:p>
        </w:tc>
        <w:tc>
          <w:tcPr>
            <w:tcW w:w="1489" w:type="dxa"/>
          </w:tcPr>
          <w:p w:rsidR="00BC19CE" w:rsidRPr="00606134" w:rsidRDefault="00BC19CE" w:rsidP="00606134">
            <w:pPr>
              <w:jc w:val="center"/>
              <w:rPr>
                <w:lang w:eastAsia="en-US"/>
              </w:rPr>
            </w:pPr>
            <w:r w:rsidRPr="00606134">
              <w:t>24</w:t>
            </w:r>
          </w:p>
        </w:tc>
        <w:tc>
          <w:tcPr>
            <w:tcW w:w="1559" w:type="dxa"/>
          </w:tcPr>
          <w:p w:rsidR="00BC19CE" w:rsidRPr="00606134" w:rsidRDefault="00BC19CE" w:rsidP="00606134">
            <w:pPr>
              <w:jc w:val="center"/>
              <w:rPr>
                <w:lang w:eastAsia="en-US"/>
              </w:rPr>
            </w:pPr>
            <w:r w:rsidRPr="00606134">
              <w:t>27</w:t>
            </w:r>
          </w:p>
        </w:tc>
      </w:tr>
      <w:tr w:rsidR="00BC19CE" w:rsidRPr="002B163B" w:rsidTr="00606134">
        <w:trPr>
          <w:trHeight w:val="244"/>
        </w:trPr>
        <w:tc>
          <w:tcPr>
            <w:tcW w:w="851" w:type="dxa"/>
          </w:tcPr>
          <w:p w:rsidR="00BC19CE" w:rsidRPr="00606134" w:rsidRDefault="00BC19CE" w:rsidP="006E0F74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59" w:type="dxa"/>
            <w:vAlign w:val="center"/>
          </w:tcPr>
          <w:p w:rsidR="00BC19CE" w:rsidRPr="00606134" w:rsidRDefault="00BC19CE" w:rsidP="00606134">
            <w:pPr>
              <w:jc w:val="center"/>
            </w:pPr>
            <w:r w:rsidRPr="00606134">
              <w:t>Фотобумага глянцевая одностороння, А4</w:t>
            </w:r>
          </w:p>
        </w:tc>
        <w:tc>
          <w:tcPr>
            <w:tcW w:w="1014" w:type="dxa"/>
            <w:vAlign w:val="center"/>
          </w:tcPr>
          <w:p w:rsidR="00BC19CE" w:rsidRPr="00606134" w:rsidRDefault="00BC19CE" w:rsidP="00606134">
            <w:pPr>
              <w:jc w:val="center"/>
            </w:pPr>
            <w:r w:rsidRPr="00606134">
              <w:t>шт.</w:t>
            </w:r>
          </w:p>
        </w:tc>
        <w:tc>
          <w:tcPr>
            <w:tcW w:w="1701" w:type="dxa"/>
          </w:tcPr>
          <w:p w:rsidR="00BC19CE" w:rsidRPr="00606134" w:rsidRDefault="00BC19CE" w:rsidP="00606134">
            <w:pPr>
              <w:jc w:val="center"/>
            </w:pPr>
            <w:r w:rsidRPr="00606134">
              <w:t>570,00</w:t>
            </w:r>
          </w:p>
        </w:tc>
        <w:tc>
          <w:tcPr>
            <w:tcW w:w="1489" w:type="dxa"/>
          </w:tcPr>
          <w:p w:rsidR="00BC19CE" w:rsidRPr="00606134" w:rsidRDefault="00BC19CE" w:rsidP="00606134">
            <w:pPr>
              <w:jc w:val="center"/>
            </w:pPr>
            <w:r w:rsidRPr="00606134">
              <w:t>10</w:t>
            </w:r>
          </w:p>
        </w:tc>
        <w:tc>
          <w:tcPr>
            <w:tcW w:w="1559" w:type="dxa"/>
          </w:tcPr>
          <w:p w:rsidR="00BC19CE" w:rsidRPr="00606134" w:rsidRDefault="00BC19CE" w:rsidP="00606134">
            <w:pPr>
              <w:jc w:val="center"/>
            </w:pPr>
          </w:p>
        </w:tc>
      </w:tr>
      <w:tr w:rsidR="00BC19CE" w:rsidRPr="00EF1C22" w:rsidTr="00606134">
        <w:trPr>
          <w:trHeight w:val="305"/>
        </w:trPr>
        <w:tc>
          <w:tcPr>
            <w:tcW w:w="851" w:type="dxa"/>
          </w:tcPr>
          <w:p w:rsidR="00BC19CE" w:rsidRPr="00606134" w:rsidRDefault="00BC19CE" w:rsidP="00606134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59" w:type="dxa"/>
            <w:vAlign w:val="center"/>
          </w:tcPr>
          <w:p w:rsidR="00BC19CE" w:rsidRPr="00606134" w:rsidRDefault="00BC19CE" w:rsidP="006E0F74">
            <w:r w:rsidRPr="00606134">
              <w:t>Цветная бумага А4 16 л.</w:t>
            </w:r>
          </w:p>
        </w:tc>
        <w:tc>
          <w:tcPr>
            <w:tcW w:w="1014" w:type="dxa"/>
            <w:vAlign w:val="center"/>
          </w:tcPr>
          <w:p w:rsidR="00BC19CE" w:rsidRPr="00606134" w:rsidRDefault="00BC19CE" w:rsidP="00606134">
            <w:pPr>
              <w:jc w:val="center"/>
            </w:pPr>
            <w:r w:rsidRPr="00606134">
              <w:t>шт.</w:t>
            </w:r>
          </w:p>
        </w:tc>
        <w:tc>
          <w:tcPr>
            <w:tcW w:w="1701" w:type="dxa"/>
          </w:tcPr>
          <w:p w:rsidR="00BC19CE" w:rsidRPr="00606134" w:rsidRDefault="00BC19CE" w:rsidP="00606134">
            <w:pPr>
              <w:jc w:val="center"/>
              <w:rPr>
                <w:lang w:eastAsia="en-US"/>
              </w:rPr>
            </w:pPr>
            <w:r w:rsidRPr="00606134">
              <w:t>17,00</w:t>
            </w:r>
          </w:p>
        </w:tc>
        <w:tc>
          <w:tcPr>
            <w:tcW w:w="1489" w:type="dxa"/>
          </w:tcPr>
          <w:p w:rsidR="00BC19CE" w:rsidRPr="00606134" w:rsidRDefault="00BC19CE" w:rsidP="00606134">
            <w:pPr>
              <w:jc w:val="center"/>
              <w:rPr>
                <w:lang w:eastAsia="en-US"/>
              </w:rPr>
            </w:pPr>
            <w:r w:rsidRPr="00606134">
              <w:t>13</w:t>
            </w:r>
          </w:p>
        </w:tc>
        <w:tc>
          <w:tcPr>
            <w:tcW w:w="1559" w:type="dxa"/>
          </w:tcPr>
          <w:p w:rsidR="00BC19CE" w:rsidRPr="00606134" w:rsidRDefault="00BC19CE" w:rsidP="00606134">
            <w:pPr>
              <w:jc w:val="center"/>
              <w:rPr>
                <w:lang w:eastAsia="en-US"/>
              </w:rPr>
            </w:pPr>
            <w:r w:rsidRPr="00606134">
              <w:t>17</w:t>
            </w:r>
          </w:p>
        </w:tc>
      </w:tr>
      <w:tr w:rsidR="00BC19CE" w:rsidRPr="00EF1C22" w:rsidTr="00606134">
        <w:trPr>
          <w:trHeight w:val="244"/>
        </w:trPr>
        <w:tc>
          <w:tcPr>
            <w:tcW w:w="851" w:type="dxa"/>
          </w:tcPr>
          <w:p w:rsidR="00BC19CE" w:rsidRPr="00606134" w:rsidRDefault="00BC19CE" w:rsidP="00606134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59" w:type="dxa"/>
            <w:vAlign w:val="center"/>
          </w:tcPr>
          <w:p w:rsidR="00BC19CE" w:rsidRPr="00606134" w:rsidRDefault="00BC19CE" w:rsidP="006E0F74">
            <w:r w:rsidRPr="00606134">
              <w:t xml:space="preserve">Цветная бумага бархатная А5 10 л. 10 цв. </w:t>
            </w:r>
          </w:p>
        </w:tc>
        <w:tc>
          <w:tcPr>
            <w:tcW w:w="1014" w:type="dxa"/>
            <w:vAlign w:val="center"/>
          </w:tcPr>
          <w:p w:rsidR="00BC19CE" w:rsidRPr="00606134" w:rsidRDefault="00BC19CE" w:rsidP="00606134">
            <w:pPr>
              <w:jc w:val="center"/>
            </w:pPr>
            <w:r w:rsidRPr="00606134">
              <w:t>шт.</w:t>
            </w:r>
          </w:p>
        </w:tc>
        <w:tc>
          <w:tcPr>
            <w:tcW w:w="1701" w:type="dxa"/>
          </w:tcPr>
          <w:p w:rsidR="00BC19CE" w:rsidRPr="00606134" w:rsidRDefault="00BC19CE" w:rsidP="00606134">
            <w:pPr>
              <w:jc w:val="center"/>
              <w:rPr>
                <w:lang w:eastAsia="en-US"/>
              </w:rPr>
            </w:pPr>
            <w:r w:rsidRPr="00606134">
              <w:t>96,00</w:t>
            </w:r>
          </w:p>
        </w:tc>
        <w:tc>
          <w:tcPr>
            <w:tcW w:w="1489" w:type="dxa"/>
          </w:tcPr>
          <w:p w:rsidR="00BC19CE" w:rsidRPr="00606134" w:rsidRDefault="00BC19CE" w:rsidP="00606134">
            <w:pPr>
              <w:jc w:val="center"/>
              <w:rPr>
                <w:lang w:eastAsia="en-US"/>
              </w:rPr>
            </w:pPr>
            <w:r w:rsidRPr="00606134">
              <w:rPr>
                <w:lang w:eastAsia="en-US"/>
              </w:rPr>
              <w:t>-</w:t>
            </w:r>
          </w:p>
        </w:tc>
        <w:tc>
          <w:tcPr>
            <w:tcW w:w="1559" w:type="dxa"/>
          </w:tcPr>
          <w:p w:rsidR="00BC19CE" w:rsidRPr="00606134" w:rsidRDefault="00BC19CE" w:rsidP="00606134">
            <w:pPr>
              <w:jc w:val="center"/>
              <w:rPr>
                <w:lang w:eastAsia="en-US"/>
              </w:rPr>
            </w:pPr>
            <w:r w:rsidRPr="00606134">
              <w:t>30</w:t>
            </w:r>
          </w:p>
        </w:tc>
      </w:tr>
      <w:tr w:rsidR="00BC19CE" w:rsidRPr="00EF1C22" w:rsidTr="00606134">
        <w:trPr>
          <w:trHeight w:val="244"/>
        </w:trPr>
        <w:tc>
          <w:tcPr>
            <w:tcW w:w="851" w:type="dxa"/>
          </w:tcPr>
          <w:p w:rsidR="00BC19CE" w:rsidRPr="00606134" w:rsidRDefault="00BC19CE" w:rsidP="00606134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59" w:type="dxa"/>
            <w:vAlign w:val="center"/>
          </w:tcPr>
          <w:p w:rsidR="00BC19CE" w:rsidRPr="00606134" w:rsidRDefault="00BC19CE" w:rsidP="006E0F74">
            <w:r w:rsidRPr="00606134">
              <w:t>Цветная бумага бархатная самоклеющаяся А4 5 л., 5 цв.</w:t>
            </w:r>
          </w:p>
        </w:tc>
        <w:tc>
          <w:tcPr>
            <w:tcW w:w="1014" w:type="dxa"/>
            <w:vAlign w:val="center"/>
          </w:tcPr>
          <w:p w:rsidR="00BC19CE" w:rsidRPr="00606134" w:rsidRDefault="00BC19CE" w:rsidP="00606134">
            <w:pPr>
              <w:jc w:val="center"/>
            </w:pPr>
            <w:r w:rsidRPr="00606134">
              <w:t>шт.</w:t>
            </w:r>
          </w:p>
        </w:tc>
        <w:tc>
          <w:tcPr>
            <w:tcW w:w="1701" w:type="dxa"/>
          </w:tcPr>
          <w:p w:rsidR="00BC19CE" w:rsidRPr="00606134" w:rsidRDefault="00BC19CE" w:rsidP="00606134">
            <w:pPr>
              <w:jc w:val="center"/>
              <w:rPr>
                <w:lang w:eastAsia="en-US"/>
              </w:rPr>
            </w:pPr>
            <w:r w:rsidRPr="00606134">
              <w:t>110,00</w:t>
            </w:r>
          </w:p>
        </w:tc>
        <w:tc>
          <w:tcPr>
            <w:tcW w:w="1489" w:type="dxa"/>
          </w:tcPr>
          <w:p w:rsidR="00BC19CE" w:rsidRPr="00606134" w:rsidRDefault="00BC19CE" w:rsidP="00606134">
            <w:pPr>
              <w:jc w:val="center"/>
              <w:rPr>
                <w:lang w:eastAsia="en-US"/>
              </w:rPr>
            </w:pPr>
            <w:r w:rsidRPr="00606134">
              <w:rPr>
                <w:lang w:eastAsia="en-US"/>
              </w:rPr>
              <w:t>-</w:t>
            </w:r>
          </w:p>
        </w:tc>
        <w:tc>
          <w:tcPr>
            <w:tcW w:w="1559" w:type="dxa"/>
          </w:tcPr>
          <w:p w:rsidR="00BC19CE" w:rsidRPr="00606134" w:rsidRDefault="00BC19CE" w:rsidP="00606134">
            <w:pPr>
              <w:jc w:val="center"/>
              <w:rPr>
                <w:lang w:eastAsia="en-US"/>
              </w:rPr>
            </w:pPr>
            <w:r w:rsidRPr="00606134">
              <w:t>30</w:t>
            </w:r>
          </w:p>
        </w:tc>
      </w:tr>
      <w:tr w:rsidR="00BC19CE" w:rsidRPr="00EF1C22" w:rsidTr="00606134">
        <w:trPr>
          <w:trHeight w:val="244"/>
        </w:trPr>
        <w:tc>
          <w:tcPr>
            <w:tcW w:w="851" w:type="dxa"/>
          </w:tcPr>
          <w:p w:rsidR="00BC19CE" w:rsidRPr="00606134" w:rsidRDefault="00BC19CE" w:rsidP="00606134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59" w:type="dxa"/>
            <w:vAlign w:val="center"/>
          </w:tcPr>
          <w:p w:rsidR="00BC19CE" w:rsidRPr="00606134" w:rsidRDefault="00BC19CE" w:rsidP="006E0F74">
            <w:r w:rsidRPr="00606134">
              <w:t xml:space="preserve">Цветная бумага голография А4 10 л. </w:t>
            </w:r>
          </w:p>
        </w:tc>
        <w:tc>
          <w:tcPr>
            <w:tcW w:w="1014" w:type="dxa"/>
            <w:vAlign w:val="center"/>
          </w:tcPr>
          <w:p w:rsidR="00BC19CE" w:rsidRPr="00606134" w:rsidRDefault="00BC19CE" w:rsidP="00606134">
            <w:pPr>
              <w:jc w:val="center"/>
            </w:pPr>
            <w:r w:rsidRPr="00606134">
              <w:t>шт.</w:t>
            </w:r>
          </w:p>
        </w:tc>
        <w:tc>
          <w:tcPr>
            <w:tcW w:w="1701" w:type="dxa"/>
          </w:tcPr>
          <w:p w:rsidR="00BC19CE" w:rsidRPr="00606134" w:rsidRDefault="00BC19CE" w:rsidP="00606134">
            <w:pPr>
              <w:jc w:val="center"/>
              <w:rPr>
                <w:lang w:eastAsia="en-US"/>
              </w:rPr>
            </w:pPr>
            <w:r w:rsidRPr="00606134">
              <w:t>65,00</w:t>
            </w:r>
          </w:p>
        </w:tc>
        <w:tc>
          <w:tcPr>
            <w:tcW w:w="1489" w:type="dxa"/>
          </w:tcPr>
          <w:p w:rsidR="00BC19CE" w:rsidRPr="00606134" w:rsidRDefault="00BC19CE" w:rsidP="00606134">
            <w:pPr>
              <w:jc w:val="center"/>
              <w:rPr>
                <w:lang w:eastAsia="en-US"/>
              </w:rPr>
            </w:pPr>
            <w:r w:rsidRPr="00606134">
              <w:rPr>
                <w:lang w:eastAsia="en-US"/>
              </w:rPr>
              <w:t>-</w:t>
            </w:r>
          </w:p>
        </w:tc>
        <w:tc>
          <w:tcPr>
            <w:tcW w:w="1559" w:type="dxa"/>
          </w:tcPr>
          <w:p w:rsidR="00BC19CE" w:rsidRPr="00606134" w:rsidRDefault="00BC19CE" w:rsidP="00606134">
            <w:pPr>
              <w:jc w:val="center"/>
              <w:rPr>
                <w:lang w:eastAsia="en-US"/>
              </w:rPr>
            </w:pPr>
            <w:r w:rsidRPr="00606134">
              <w:t>30</w:t>
            </w:r>
          </w:p>
        </w:tc>
      </w:tr>
      <w:tr w:rsidR="00BC19CE" w:rsidRPr="00EF1C22" w:rsidTr="00606134">
        <w:trPr>
          <w:trHeight w:val="244"/>
        </w:trPr>
        <w:tc>
          <w:tcPr>
            <w:tcW w:w="851" w:type="dxa"/>
          </w:tcPr>
          <w:p w:rsidR="00BC19CE" w:rsidRPr="00606134" w:rsidRDefault="00BC19CE" w:rsidP="00606134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59" w:type="dxa"/>
            <w:vAlign w:val="center"/>
          </w:tcPr>
          <w:p w:rsidR="00BC19CE" w:rsidRPr="00606134" w:rsidRDefault="00BC19CE" w:rsidP="006E0F74">
            <w:r w:rsidRPr="00606134">
              <w:t>Цветная бумага самоклеющ флуоресцентная А4</w:t>
            </w:r>
          </w:p>
        </w:tc>
        <w:tc>
          <w:tcPr>
            <w:tcW w:w="1014" w:type="dxa"/>
            <w:vAlign w:val="center"/>
          </w:tcPr>
          <w:p w:rsidR="00BC19CE" w:rsidRPr="00606134" w:rsidRDefault="00BC19CE" w:rsidP="00606134">
            <w:pPr>
              <w:jc w:val="center"/>
            </w:pPr>
            <w:r w:rsidRPr="00606134">
              <w:t>шт.</w:t>
            </w:r>
          </w:p>
        </w:tc>
        <w:tc>
          <w:tcPr>
            <w:tcW w:w="1701" w:type="dxa"/>
          </w:tcPr>
          <w:p w:rsidR="00BC19CE" w:rsidRPr="00606134" w:rsidRDefault="00BC19CE" w:rsidP="00606134">
            <w:pPr>
              <w:jc w:val="center"/>
              <w:rPr>
                <w:lang w:eastAsia="en-US"/>
              </w:rPr>
            </w:pPr>
            <w:r w:rsidRPr="00606134">
              <w:t>70,00</w:t>
            </w:r>
          </w:p>
        </w:tc>
        <w:tc>
          <w:tcPr>
            <w:tcW w:w="1489" w:type="dxa"/>
          </w:tcPr>
          <w:p w:rsidR="00BC19CE" w:rsidRPr="00606134" w:rsidRDefault="00BC19CE" w:rsidP="00606134">
            <w:pPr>
              <w:jc w:val="center"/>
              <w:rPr>
                <w:lang w:eastAsia="en-US"/>
              </w:rPr>
            </w:pPr>
            <w:r w:rsidRPr="00606134">
              <w:rPr>
                <w:lang w:eastAsia="en-US"/>
              </w:rPr>
              <w:t>-</w:t>
            </w:r>
          </w:p>
        </w:tc>
        <w:tc>
          <w:tcPr>
            <w:tcW w:w="1559" w:type="dxa"/>
          </w:tcPr>
          <w:p w:rsidR="00BC19CE" w:rsidRPr="00606134" w:rsidRDefault="00BC19CE" w:rsidP="00606134">
            <w:pPr>
              <w:jc w:val="center"/>
              <w:rPr>
                <w:lang w:eastAsia="en-US"/>
              </w:rPr>
            </w:pPr>
            <w:r w:rsidRPr="00606134">
              <w:t>30</w:t>
            </w:r>
          </w:p>
        </w:tc>
      </w:tr>
      <w:tr w:rsidR="00BC19CE" w:rsidRPr="00EF1C22" w:rsidTr="00606134">
        <w:trPr>
          <w:trHeight w:val="244"/>
        </w:trPr>
        <w:tc>
          <w:tcPr>
            <w:tcW w:w="851" w:type="dxa"/>
          </w:tcPr>
          <w:p w:rsidR="00BC19CE" w:rsidRPr="00606134" w:rsidRDefault="00BC19CE" w:rsidP="00606134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59" w:type="dxa"/>
            <w:vAlign w:val="center"/>
          </w:tcPr>
          <w:p w:rsidR="00BC19CE" w:rsidRPr="00606134" w:rsidRDefault="00BC19CE" w:rsidP="006E0F74">
            <w:r w:rsidRPr="00606134">
              <w:t>Цветной картон металлизированный А4</w:t>
            </w:r>
          </w:p>
        </w:tc>
        <w:tc>
          <w:tcPr>
            <w:tcW w:w="1014" w:type="dxa"/>
            <w:vAlign w:val="center"/>
          </w:tcPr>
          <w:p w:rsidR="00BC19CE" w:rsidRPr="00606134" w:rsidRDefault="00BC19CE" w:rsidP="00606134">
            <w:pPr>
              <w:jc w:val="center"/>
            </w:pPr>
            <w:r w:rsidRPr="00606134">
              <w:t>шт.</w:t>
            </w:r>
          </w:p>
        </w:tc>
        <w:tc>
          <w:tcPr>
            <w:tcW w:w="1701" w:type="dxa"/>
          </w:tcPr>
          <w:p w:rsidR="00BC19CE" w:rsidRPr="00606134" w:rsidRDefault="00BC19CE" w:rsidP="00606134">
            <w:pPr>
              <w:jc w:val="center"/>
              <w:rPr>
                <w:lang w:eastAsia="en-US"/>
              </w:rPr>
            </w:pPr>
            <w:r w:rsidRPr="00606134">
              <w:t>105,00</w:t>
            </w:r>
          </w:p>
        </w:tc>
        <w:tc>
          <w:tcPr>
            <w:tcW w:w="1489" w:type="dxa"/>
          </w:tcPr>
          <w:p w:rsidR="00BC19CE" w:rsidRPr="00606134" w:rsidRDefault="00BC19CE" w:rsidP="00606134">
            <w:pPr>
              <w:jc w:val="center"/>
              <w:rPr>
                <w:lang w:eastAsia="en-US"/>
              </w:rPr>
            </w:pPr>
            <w:r w:rsidRPr="00606134">
              <w:rPr>
                <w:lang w:eastAsia="en-US"/>
              </w:rPr>
              <w:t>-</w:t>
            </w:r>
          </w:p>
        </w:tc>
        <w:tc>
          <w:tcPr>
            <w:tcW w:w="1559" w:type="dxa"/>
          </w:tcPr>
          <w:p w:rsidR="00BC19CE" w:rsidRPr="00606134" w:rsidRDefault="00BC19CE" w:rsidP="00606134">
            <w:pPr>
              <w:jc w:val="center"/>
              <w:rPr>
                <w:lang w:eastAsia="en-US"/>
              </w:rPr>
            </w:pPr>
            <w:r w:rsidRPr="00606134">
              <w:t>24</w:t>
            </w:r>
          </w:p>
        </w:tc>
      </w:tr>
      <w:tr w:rsidR="00BC19CE" w:rsidRPr="00EF1C22" w:rsidTr="00606134">
        <w:trPr>
          <w:trHeight w:val="295"/>
        </w:trPr>
        <w:tc>
          <w:tcPr>
            <w:tcW w:w="851" w:type="dxa"/>
          </w:tcPr>
          <w:p w:rsidR="00BC19CE" w:rsidRPr="00606134" w:rsidRDefault="00BC19CE" w:rsidP="00606134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59" w:type="dxa"/>
          </w:tcPr>
          <w:p w:rsidR="00BC19CE" w:rsidRPr="00606134" w:rsidRDefault="00BC19CE" w:rsidP="006E0F74">
            <w:r w:rsidRPr="00606134">
              <w:t>Дизайн бумага</w:t>
            </w:r>
          </w:p>
        </w:tc>
        <w:tc>
          <w:tcPr>
            <w:tcW w:w="1014" w:type="dxa"/>
          </w:tcPr>
          <w:p w:rsidR="00BC19CE" w:rsidRPr="00606134" w:rsidRDefault="00BC19CE" w:rsidP="00606134">
            <w:pPr>
              <w:jc w:val="center"/>
            </w:pPr>
            <w:r w:rsidRPr="00606134">
              <w:t>шт.</w:t>
            </w:r>
          </w:p>
        </w:tc>
        <w:tc>
          <w:tcPr>
            <w:tcW w:w="1701" w:type="dxa"/>
          </w:tcPr>
          <w:p w:rsidR="00BC19CE" w:rsidRPr="00606134" w:rsidRDefault="00BC19CE" w:rsidP="00606134">
            <w:pPr>
              <w:jc w:val="center"/>
              <w:rPr>
                <w:lang w:eastAsia="en-US"/>
              </w:rPr>
            </w:pPr>
            <w:r w:rsidRPr="00606134">
              <w:t>850,00</w:t>
            </w:r>
          </w:p>
        </w:tc>
        <w:tc>
          <w:tcPr>
            <w:tcW w:w="1489" w:type="dxa"/>
          </w:tcPr>
          <w:p w:rsidR="00BC19CE" w:rsidRPr="00606134" w:rsidRDefault="00BC19CE" w:rsidP="00606134">
            <w:pPr>
              <w:jc w:val="center"/>
              <w:rPr>
                <w:lang w:eastAsia="en-US"/>
              </w:rPr>
            </w:pPr>
            <w:r w:rsidRPr="00606134">
              <w:t>10</w:t>
            </w:r>
          </w:p>
        </w:tc>
        <w:tc>
          <w:tcPr>
            <w:tcW w:w="1559" w:type="dxa"/>
          </w:tcPr>
          <w:p w:rsidR="00BC19CE" w:rsidRPr="00606134" w:rsidRDefault="00BC19CE" w:rsidP="00606134">
            <w:pPr>
              <w:jc w:val="center"/>
              <w:rPr>
                <w:lang w:eastAsia="en-US"/>
              </w:rPr>
            </w:pPr>
            <w:r w:rsidRPr="00606134">
              <w:t>5</w:t>
            </w:r>
          </w:p>
        </w:tc>
      </w:tr>
      <w:tr w:rsidR="00BC19CE" w:rsidRPr="00EF1C22" w:rsidTr="00606134">
        <w:trPr>
          <w:trHeight w:val="244"/>
        </w:trPr>
        <w:tc>
          <w:tcPr>
            <w:tcW w:w="851" w:type="dxa"/>
          </w:tcPr>
          <w:p w:rsidR="00BC19CE" w:rsidRPr="00606134" w:rsidRDefault="00BC19CE" w:rsidP="00606134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59" w:type="dxa"/>
          </w:tcPr>
          <w:p w:rsidR="00BC19CE" w:rsidRPr="00606134" w:rsidRDefault="00BC19CE" w:rsidP="006E0F74">
            <w:pPr>
              <w:rPr>
                <w:lang w:eastAsia="en-US"/>
              </w:rPr>
            </w:pPr>
            <w:r w:rsidRPr="00606134">
              <w:t>ластик</w:t>
            </w:r>
          </w:p>
        </w:tc>
        <w:tc>
          <w:tcPr>
            <w:tcW w:w="1014" w:type="dxa"/>
          </w:tcPr>
          <w:p w:rsidR="00BC19CE" w:rsidRPr="00606134" w:rsidRDefault="00BC19CE" w:rsidP="00606134">
            <w:pPr>
              <w:jc w:val="center"/>
              <w:rPr>
                <w:lang w:eastAsia="en-US"/>
              </w:rPr>
            </w:pPr>
            <w:r w:rsidRPr="00606134">
              <w:t>шт.</w:t>
            </w:r>
          </w:p>
        </w:tc>
        <w:tc>
          <w:tcPr>
            <w:tcW w:w="1701" w:type="dxa"/>
          </w:tcPr>
          <w:p w:rsidR="00BC19CE" w:rsidRPr="00606134" w:rsidRDefault="00BC19CE" w:rsidP="00606134">
            <w:pPr>
              <w:jc w:val="center"/>
              <w:rPr>
                <w:lang w:eastAsia="en-US"/>
              </w:rPr>
            </w:pPr>
            <w:r w:rsidRPr="00606134">
              <w:t>16,00</w:t>
            </w:r>
          </w:p>
        </w:tc>
        <w:tc>
          <w:tcPr>
            <w:tcW w:w="1489" w:type="dxa"/>
          </w:tcPr>
          <w:p w:rsidR="00BC19CE" w:rsidRPr="00606134" w:rsidRDefault="00BC19CE" w:rsidP="00606134">
            <w:pPr>
              <w:jc w:val="center"/>
              <w:rPr>
                <w:lang w:eastAsia="en-US"/>
              </w:rPr>
            </w:pPr>
            <w:r w:rsidRPr="00606134">
              <w:t>10</w:t>
            </w:r>
          </w:p>
        </w:tc>
        <w:tc>
          <w:tcPr>
            <w:tcW w:w="1559" w:type="dxa"/>
          </w:tcPr>
          <w:p w:rsidR="00BC19CE" w:rsidRPr="00606134" w:rsidRDefault="00BC19CE" w:rsidP="00606134">
            <w:pPr>
              <w:jc w:val="center"/>
              <w:rPr>
                <w:lang w:eastAsia="en-US"/>
              </w:rPr>
            </w:pPr>
            <w:r w:rsidRPr="00606134">
              <w:t>15</w:t>
            </w:r>
          </w:p>
        </w:tc>
      </w:tr>
      <w:tr w:rsidR="00BC19CE" w:rsidRPr="00EF1C22" w:rsidTr="00606134">
        <w:trPr>
          <w:trHeight w:val="289"/>
        </w:trPr>
        <w:tc>
          <w:tcPr>
            <w:tcW w:w="851" w:type="dxa"/>
          </w:tcPr>
          <w:p w:rsidR="00BC19CE" w:rsidRPr="00606134" w:rsidRDefault="00BC19CE" w:rsidP="00606134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59" w:type="dxa"/>
          </w:tcPr>
          <w:p w:rsidR="00BC19CE" w:rsidRPr="00606134" w:rsidRDefault="00BC19CE" w:rsidP="006E0F74">
            <w:pPr>
              <w:rPr>
                <w:lang w:eastAsia="en-US"/>
              </w:rPr>
            </w:pPr>
            <w:r w:rsidRPr="00606134">
              <w:t>Линейка пластиковая</w:t>
            </w:r>
          </w:p>
        </w:tc>
        <w:tc>
          <w:tcPr>
            <w:tcW w:w="1014" w:type="dxa"/>
          </w:tcPr>
          <w:p w:rsidR="00BC19CE" w:rsidRPr="00606134" w:rsidRDefault="00BC19CE" w:rsidP="00606134">
            <w:pPr>
              <w:jc w:val="center"/>
              <w:rPr>
                <w:lang w:eastAsia="en-US"/>
              </w:rPr>
            </w:pPr>
            <w:r w:rsidRPr="00606134">
              <w:t>шт.</w:t>
            </w:r>
          </w:p>
        </w:tc>
        <w:tc>
          <w:tcPr>
            <w:tcW w:w="1701" w:type="dxa"/>
          </w:tcPr>
          <w:p w:rsidR="00BC19CE" w:rsidRPr="00606134" w:rsidRDefault="00BC19CE" w:rsidP="00606134">
            <w:pPr>
              <w:jc w:val="center"/>
              <w:rPr>
                <w:lang w:eastAsia="en-US"/>
              </w:rPr>
            </w:pPr>
            <w:r w:rsidRPr="00606134">
              <w:t>26,00</w:t>
            </w:r>
          </w:p>
        </w:tc>
        <w:tc>
          <w:tcPr>
            <w:tcW w:w="1489" w:type="dxa"/>
          </w:tcPr>
          <w:p w:rsidR="00BC19CE" w:rsidRPr="00606134" w:rsidRDefault="00BC19CE" w:rsidP="00606134">
            <w:pPr>
              <w:jc w:val="center"/>
              <w:rPr>
                <w:lang w:eastAsia="en-US"/>
              </w:rPr>
            </w:pPr>
            <w:r w:rsidRPr="00606134">
              <w:t>3</w:t>
            </w:r>
          </w:p>
        </w:tc>
        <w:tc>
          <w:tcPr>
            <w:tcW w:w="1559" w:type="dxa"/>
          </w:tcPr>
          <w:p w:rsidR="00BC19CE" w:rsidRPr="00606134" w:rsidRDefault="00BC19CE" w:rsidP="00606134">
            <w:pPr>
              <w:jc w:val="center"/>
              <w:rPr>
                <w:lang w:eastAsia="en-US"/>
              </w:rPr>
            </w:pPr>
            <w:r w:rsidRPr="00606134">
              <w:t>7</w:t>
            </w:r>
          </w:p>
        </w:tc>
      </w:tr>
      <w:tr w:rsidR="00BC19CE" w:rsidRPr="00EF1C22" w:rsidTr="00606134">
        <w:trPr>
          <w:trHeight w:val="244"/>
        </w:trPr>
        <w:tc>
          <w:tcPr>
            <w:tcW w:w="851" w:type="dxa"/>
          </w:tcPr>
          <w:p w:rsidR="00BC19CE" w:rsidRPr="00606134" w:rsidRDefault="00BC19CE" w:rsidP="00606134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59" w:type="dxa"/>
          </w:tcPr>
          <w:p w:rsidR="00BC19CE" w:rsidRPr="00606134" w:rsidRDefault="00BC19CE" w:rsidP="006E0F74">
            <w:pPr>
              <w:rPr>
                <w:lang w:eastAsia="en-US"/>
              </w:rPr>
            </w:pPr>
            <w:r w:rsidRPr="00606134">
              <w:t>Набор текстовыводител4цв.</w:t>
            </w:r>
          </w:p>
        </w:tc>
        <w:tc>
          <w:tcPr>
            <w:tcW w:w="1014" w:type="dxa"/>
          </w:tcPr>
          <w:p w:rsidR="00BC19CE" w:rsidRPr="00606134" w:rsidRDefault="00BC19CE" w:rsidP="00606134">
            <w:pPr>
              <w:jc w:val="center"/>
              <w:rPr>
                <w:lang w:eastAsia="en-US"/>
              </w:rPr>
            </w:pPr>
            <w:r w:rsidRPr="00606134">
              <w:t>шт.</w:t>
            </w:r>
          </w:p>
        </w:tc>
        <w:tc>
          <w:tcPr>
            <w:tcW w:w="1701" w:type="dxa"/>
          </w:tcPr>
          <w:p w:rsidR="00BC19CE" w:rsidRPr="00606134" w:rsidRDefault="00BC19CE" w:rsidP="00606134">
            <w:pPr>
              <w:jc w:val="center"/>
              <w:rPr>
                <w:lang w:eastAsia="en-US"/>
              </w:rPr>
            </w:pPr>
            <w:r w:rsidRPr="00606134">
              <w:t>163,00</w:t>
            </w:r>
          </w:p>
        </w:tc>
        <w:tc>
          <w:tcPr>
            <w:tcW w:w="1489" w:type="dxa"/>
          </w:tcPr>
          <w:p w:rsidR="00BC19CE" w:rsidRPr="00606134" w:rsidRDefault="00BC19CE" w:rsidP="00606134">
            <w:pPr>
              <w:jc w:val="center"/>
              <w:rPr>
                <w:lang w:eastAsia="en-US"/>
              </w:rPr>
            </w:pPr>
            <w:r w:rsidRPr="00606134">
              <w:t>6</w:t>
            </w:r>
          </w:p>
        </w:tc>
        <w:tc>
          <w:tcPr>
            <w:tcW w:w="1559" w:type="dxa"/>
          </w:tcPr>
          <w:p w:rsidR="00BC19CE" w:rsidRPr="00606134" w:rsidRDefault="00BC19CE" w:rsidP="00606134">
            <w:pPr>
              <w:jc w:val="center"/>
              <w:rPr>
                <w:lang w:eastAsia="en-US"/>
              </w:rPr>
            </w:pPr>
            <w:r w:rsidRPr="00606134">
              <w:rPr>
                <w:lang w:eastAsia="en-US"/>
              </w:rPr>
              <w:t>-</w:t>
            </w:r>
          </w:p>
        </w:tc>
      </w:tr>
      <w:tr w:rsidR="00BC19CE" w:rsidRPr="00EF1C22" w:rsidTr="00606134">
        <w:trPr>
          <w:trHeight w:val="405"/>
        </w:trPr>
        <w:tc>
          <w:tcPr>
            <w:tcW w:w="851" w:type="dxa"/>
          </w:tcPr>
          <w:p w:rsidR="00BC19CE" w:rsidRPr="00606134" w:rsidRDefault="00BC19CE" w:rsidP="00606134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59" w:type="dxa"/>
          </w:tcPr>
          <w:p w:rsidR="00BC19CE" w:rsidRPr="00606134" w:rsidRDefault="00BC19CE" w:rsidP="006E0F74">
            <w:pPr>
              <w:rPr>
                <w:lang w:eastAsia="en-US"/>
              </w:rPr>
            </w:pPr>
            <w:r w:rsidRPr="00606134">
              <w:t>Дырокол (15 листов)</w:t>
            </w:r>
          </w:p>
        </w:tc>
        <w:tc>
          <w:tcPr>
            <w:tcW w:w="1014" w:type="dxa"/>
          </w:tcPr>
          <w:p w:rsidR="00BC19CE" w:rsidRPr="00606134" w:rsidRDefault="00BC19CE" w:rsidP="00606134">
            <w:pPr>
              <w:jc w:val="center"/>
              <w:rPr>
                <w:lang w:eastAsia="en-US"/>
              </w:rPr>
            </w:pPr>
            <w:r w:rsidRPr="00606134">
              <w:t>шт.</w:t>
            </w:r>
          </w:p>
        </w:tc>
        <w:tc>
          <w:tcPr>
            <w:tcW w:w="1701" w:type="dxa"/>
          </w:tcPr>
          <w:p w:rsidR="00BC19CE" w:rsidRPr="00606134" w:rsidRDefault="00BC19CE" w:rsidP="00606134">
            <w:pPr>
              <w:jc w:val="center"/>
              <w:rPr>
                <w:lang w:eastAsia="en-US"/>
              </w:rPr>
            </w:pPr>
            <w:r w:rsidRPr="00606134">
              <w:t>440,00</w:t>
            </w:r>
          </w:p>
        </w:tc>
        <w:tc>
          <w:tcPr>
            <w:tcW w:w="1489" w:type="dxa"/>
          </w:tcPr>
          <w:p w:rsidR="00BC19CE" w:rsidRPr="00606134" w:rsidRDefault="00BC19CE" w:rsidP="00606134">
            <w:pPr>
              <w:jc w:val="center"/>
              <w:rPr>
                <w:lang w:eastAsia="en-US"/>
              </w:rPr>
            </w:pPr>
            <w:r w:rsidRPr="00606134">
              <w:t>2</w:t>
            </w:r>
          </w:p>
        </w:tc>
        <w:tc>
          <w:tcPr>
            <w:tcW w:w="1559" w:type="dxa"/>
          </w:tcPr>
          <w:p w:rsidR="00BC19CE" w:rsidRPr="00606134" w:rsidRDefault="00BC19CE" w:rsidP="00606134">
            <w:pPr>
              <w:jc w:val="center"/>
              <w:rPr>
                <w:lang w:eastAsia="en-US"/>
              </w:rPr>
            </w:pPr>
          </w:p>
        </w:tc>
      </w:tr>
      <w:tr w:rsidR="00BC19CE" w:rsidRPr="00EF1C22" w:rsidTr="00606134">
        <w:trPr>
          <w:trHeight w:val="396"/>
        </w:trPr>
        <w:tc>
          <w:tcPr>
            <w:tcW w:w="851" w:type="dxa"/>
          </w:tcPr>
          <w:p w:rsidR="00BC19CE" w:rsidRPr="00606134" w:rsidRDefault="00BC19CE" w:rsidP="00606134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59" w:type="dxa"/>
          </w:tcPr>
          <w:p w:rsidR="00BC19CE" w:rsidRPr="00606134" w:rsidRDefault="00BC19CE" w:rsidP="006E0F74">
            <w:pPr>
              <w:rPr>
                <w:lang w:eastAsia="en-US"/>
              </w:rPr>
            </w:pPr>
            <w:r w:rsidRPr="00606134">
              <w:t>калькулятор</w:t>
            </w:r>
          </w:p>
        </w:tc>
        <w:tc>
          <w:tcPr>
            <w:tcW w:w="1014" w:type="dxa"/>
          </w:tcPr>
          <w:p w:rsidR="00BC19CE" w:rsidRPr="00606134" w:rsidRDefault="00BC19CE" w:rsidP="00606134">
            <w:pPr>
              <w:jc w:val="center"/>
              <w:rPr>
                <w:lang w:eastAsia="en-US"/>
              </w:rPr>
            </w:pPr>
            <w:r w:rsidRPr="00606134">
              <w:t>шт.</w:t>
            </w:r>
          </w:p>
        </w:tc>
        <w:tc>
          <w:tcPr>
            <w:tcW w:w="1701" w:type="dxa"/>
          </w:tcPr>
          <w:p w:rsidR="00BC19CE" w:rsidRPr="00606134" w:rsidRDefault="00BC19CE" w:rsidP="00606134">
            <w:pPr>
              <w:jc w:val="center"/>
              <w:rPr>
                <w:lang w:eastAsia="en-US"/>
              </w:rPr>
            </w:pPr>
            <w:r w:rsidRPr="00606134">
              <w:t>700,00</w:t>
            </w:r>
          </w:p>
        </w:tc>
        <w:tc>
          <w:tcPr>
            <w:tcW w:w="1489" w:type="dxa"/>
          </w:tcPr>
          <w:p w:rsidR="00BC19CE" w:rsidRPr="00606134" w:rsidRDefault="00BC19CE" w:rsidP="00606134">
            <w:pPr>
              <w:jc w:val="center"/>
              <w:rPr>
                <w:lang w:eastAsia="en-US"/>
              </w:rPr>
            </w:pPr>
            <w:r w:rsidRPr="00606134">
              <w:t>2</w:t>
            </w:r>
          </w:p>
        </w:tc>
        <w:tc>
          <w:tcPr>
            <w:tcW w:w="1559" w:type="dxa"/>
          </w:tcPr>
          <w:p w:rsidR="00BC19CE" w:rsidRPr="00606134" w:rsidRDefault="00BC19CE" w:rsidP="00606134">
            <w:pPr>
              <w:jc w:val="center"/>
              <w:rPr>
                <w:lang w:eastAsia="en-US"/>
              </w:rPr>
            </w:pPr>
            <w:r w:rsidRPr="00606134">
              <w:t>3</w:t>
            </w:r>
          </w:p>
        </w:tc>
      </w:tr>
      <w:tr w:rsidR="00BC19CE" w:rsidRPr="00EF1C22" w:rsidTr="00606134">
        <w:trPr>
          <w:trHeight w:val="263"/>
        </w:trPr>
        <w:tc>
          <w:tcPr>
            <w:tcW w:w="851" w:type="dxa"/>
          </w:tcPr>
          <w:p w:rsidR="00BC19CE" w:rsidRPr="00606134" w:rsidRDefault="00BC19CE" w:rsidP="00606134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59" w:type="dxa"/>
          </w:tcPr>
          <w:p w:rsidR="00BC19CE" w:rsidRPr="00606134" w:rsidRDefault="00BC19CE" w:rsidP="006E0F74">
            <w:pPr>
              <w:rPr>
                <w:lang w:eastAsia="en-US"/>
              </w:rPr>
            </w:pPr>
            <w:r w:rsidRPr="00606134">
              <w:t>Клейкая лента (скотч)</w:t>
            </w:r>
          </w:p>
        </w:tc>
        <w:tc>
          <w:tcPr>
            <w:tcW w:w="1014" w:type="dxa"/>
          </w:tcPr>
          <w:p w:rsidR="00BC19CE" w:rsidRPr="00606134" w:rsidRDefault="00BC19CE" w:rsidP="00606134">
            <w:pPr>
              <w:jc w:val="center"/>
              <w:rPr>
                <w:lang w:eastAsia="en-US"/>
              </w:rPr>
            </w:pPr>
            <w:r w:rsidRPr="00606134">
              <w:t>шт.</w:t>
            </w:r>
          </w:p>
        </w:tc>
        <w:tc>
          <w:tcPr>
            <w:tcW w:w="1701" w:type="dxa"/>
          </w:tcPr>
          <w:p w:rsidR="00BC19CE" w:rsidRPr="00606134" w:rsidRDefault="00BC19CE" w:rsidP="00606134">
            <w:pPr>
              <w:jc w:val="center"/>
              <w:rPr>
                <w:lang w:eastAsia="en-US"/>
              </w:rPr>
            </w:pPr>
            <w:r w:rsidRPr="00606134">
              <w:t>36,00</w:t>
            </w:r>
          </w:p>
        </w:tc>
        <w:tc>
          <w:tcPr>
            <w:tcW w:w="1489" w:type="dxa"/>
          </w:tcPr>
          <w:p w:rsidR="00BC19CE" w:rsidRPr="00606134" w:rsidRDefault="00BC19CE" w:rsidP="00606134">
            <w:pPr>
              <w:jc w:val="center"/>
              <w:rPr>
                <w:lang w:eastAsia="en-US"/>
              </w:rPr>
            </w:pPr>
            <w:r w:rsidRPr="00606134">
              <w:rPr>
                <w:lang w:eastAsia="en-US"/>
              </w:rPr>
              <w:t>-</w:t>
            </w:r>
          </w:p>
        </w:tc>
        <w:tc>
          <w:tcPr>
            <w:tcW w:w="1559" w:type="dxa"/>
          </w:tcPr>
          <w:p w:rsidR="00BC19CE" w:rsidRPr="00606134" w:rsidRDefault="00BC19CE" w:rsidP="00606134">
            <w:pPr>
              <w:jc w:val="center"/>
              <w:rPr>
                <w:lang w:eastAsia="en-US"/>
              </w:rPr>
            </w:pPr>
            <w:r w:rsidRPr="00606134">
              <w:t>16</w:t>
            </w:r>
          </w:p>
        </w:tc>
      </w:tr>
      <w:tr w:rsidR="00BC19CE" w:rsidRPr="00EF1C22" w:rsidTr="00606134">
        <w:trPr>
          <w:trHeight w:val="244"/>
        </w:trPr>
        <w:tc>
          <w:tcPr>
            <w:tcW w:w="851" w:type="dxa"/>
          </w:tcPr>
          <w:p w:rsidR="00BC19CE" w:rsidRPr="00606134" w:rsidRDefault="00BC19CE" w:rsidP="00606134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59" w:type="dxa"/>
          </w:tcPr>
          <w:p w:rsidR="00BC19CE" w:rsidRPr="00606134" w:rsidRDefault="00BC19CE" w:rsidP="006E0F74">
            <w:pPr>
              <w:rPr>
                <w:lang w:eastAsia="en-US"/>
              </w:rPr>
            </w:pPr>
            <w:r w:rsidRPr="00606134">
              <w:t>Журнал регистрации приказов</w:t>
            </w:r>
          </w:p>
        </w:tc>
        <w:tc>
          <w:tcPr>
            <w:tcW w:w="1014" w:type="dxa"/>
          </w:tcPr>
          <w:p w:rsidR="00BC19CE" w:rsidRPr="00606134" w:rsidRDefault="00BC19CE" w:rsidP="00606134">
            <w:pPr>
              <w:jc w:val="center"/>
              <w:rPr>
                <w:lang w:eastAsia="en-US"/>
              </w:rPr>
            </w:pPr>
            <w:r w:rsidRPr="00606134">
              <w:t>шт.</w:t>
            </w:r>
          </w:p>
        </w:tc>
        <w:tc>
          <w:tcPr>
            <w:tcW w:w="1701" w:type="dxa"/>
          </w:tcPr>
          <w:p w:rsidR="00BC19CE" w:rsidRPr="00606134" w:rsidRDefault="00BC19CE" w:rsidP="00606134">
            <w:pPr>
              <w:jc w:val="center"/>
              <w:rPr>
                <w:lang w:eastAsia="en-US"/>
              </w:rPr>
            </w:pPr>
            <w:r w:rsidRPr="00606134">
              <w:t>355,00</w:t>
            </w:r>
          </w:p>
        </w:tc>
        <w:tc>
          <w:tcPr>
            <w:tcW w:w="1489" w:type="dxa"/>
          </w:tcPr>
          <w:p w:rsidR="00BC19CE" w:rsidRPr="00606134" w:rsidRDefault="00BC19CE" w:rsidP="00606134">
            <w:pPr>
              <w:jc w:val="center"/>
              <w:rPr>
                <w:lang w:eastAsia="en-US"/>
              </w:rPr>
            </w:pPr>
            <w:r w:rsidRPr="00606134">
              <w:t>3</w:t>
            </w:r>
          </w:p>
        </w:tc>
        <w:tc>
          <w:tcPr>
            <w:tcW w:w="1559" w:type="dxa"/>
          </w:tcPr>
          <w:p w:rsidR="00BC19CE" w:rsidRPr="00606134" w:rsidRDefault="00BC19CE" w:rsidP="00606134">
            <w:pPr>
              <w:jc w:val="center"/>
              <w:rPr>
                <w:lang w:eastAsia="en-US"/>
              </w:rPr>
            </w:pPr>
          </w:p>
        </w:tc>
      </w:tr>
      <w:tr w:rsidR="00BC19CE" w:rsidRPr="00EF1C22" w:rsidTr="00606134">
        <w:trPr>
          <w:trHeight w:val="244"/>
        </w:trPr>
        <w:tc>
          <w:tcPr>
            <w:tcW w:w="851" w:type="dxa"/>
          </w:tcPr>
          <w:p w:rsidR="00BC19CE" w:rsidRPr="00606134" w:rsidRDefault="00BC19CE" w:rsidP="00606134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59" w:type="dxa"/>
          </w:tcPr>
          <w:p w:rsidR="00BC19CE" w:rsidRPr="00606134" w:rsidRDefault="00BC19CE" w:rsidP="006E0F74">
            <w:pPr>
              <w:rPr>
                <w:lang w:eastAsia="en-US"/>
              </w:rPr>
            </w:pPr>
            <w:r w:rsidRPr="00606134">
              <w:t>Канцелярский нож</w:t>
            </w:r>
          </w:p>
        </w:tc>
        <w:tc>
          <w:tcPr>
            <w:tcW w:w="1014" w:type="dxa"/>
          </w:tcPr>
          <w:p w:rsidR="00BC19CE" w:rsidRPr="00606134" w:rsidRDefault="00BC19CE" w:rsidP="00606134">
            <w:pPr>
              <w:jc w:val="center"/>
              <w:rPr>
                <w:lang w:eastAsia="en-US"/>
              </w:rPr>
            </w:pPr>
            <w:r w:rsidRPr="00606134">
              <w:t>шт.</w:t>
            </w:r>
          </w:p>
        </w:tc>
        <w:tc>
          <w:tcPr>
            <w:tcW w:w="1701" w:type="dxa"/>
          </w:tcPr>
          <w:p w:rsidR="00BC19CE" w:rsidRPr="00606134" w:rsidRDefault="00BC19CE" w:rsidP="00606134">
            <w:pPr>
              <w:jc w:val="center"/>
              <w:rPr>
                <w:lang w:eastAsia="en-US"/>
              </w:rPr>
            </w:pPr>
            <w:r w:rsidRPr="00606134">
              <w:t>120,00</w:t>
            </w:r>
          </w:p>
        </w:tc>
        <w:tc>
          <w:tcPr>
            <w:tcW w:w="1489" w:type="dxa"/>
          </w:tcPr>
          <w:p w:rsidR="00BC19CE" w:rsidRPr="00606134" w:rsidRDefault="00BC19CE" w:rsidP="00606134">
            <w:pPr>
              <w:jc w:val="center"/>
              <w:rPr>
                <w:lang w:eastAsia="en-US"/>
              </w:rPr>
            </w:pPr>
            <w:r w:rsidRPr="00606134">
              <w:t>1</w:t>
            </w:r>
          </w:p>
        </w:tc>
        <w:tc>
          <w:tcPr>
            <w:tcW w:w="1559" w:type="dxa"/>
          </w:tcPr>
          <w:p w:rsidR="00BC19CE" w:rsidRPr="00606134" w:rsidRDefault="00BC19CE" w:rsidP="00606134">
            <w:pPr>
              <w:jc w:val="center"/>
              <w:rPr>
                <w:lang w:eastAsia="en-US"/>
              </w:rPr>
            </w:pPr>
            <w:r w:rsidRPr="00606134">
              <w:t>3</w:t>
            </w:r>
          </w:p>
        </w:tc>
      </w:tr>
      <w:tr w:rsidR="00BC19CE" w:rsidRPr="00EF1C22" w:rsidTr="00606134">
        <w:trPr>
          <w:trHeight w:val="244"/>
        </w:trPr>
        <w:tc>
          <w:tcPr>
            <w:tcW w:w="851" w:type="dxa"/>
          </w:tcPr>
          <w:p w:rsidR="00BC19CE" w:rsidRPr="00606134" w:rsidRDefault="00BC19CE" w:rsidP="00606134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59" w:type="dxa"/>
          </w:tcPr>
          <w:p w:rsidR="00BC19CE" w:rsidRPr="00606134" w:rsidRDefault="00BC19CE" w:rsidP="006E0F74">
            <w:pPr>
              <w:rPr>
                <w:lang w:eastAsia="en-US"/>
              </w:rPr>
            </w:pPr>
            <w:r w:rsidRPr="00606134">
              <w:t xml:space="preserve">Тетрадь 96 л. </w:t>
            </w:r>
          </w:p>
        </w:tc>
        <w:tc>
          <w:tcPr>
            <w:tcW w:w="1014" w:type="dxa"/>
          </w:tcPr>
          <w:p w:rsidR="00BC19CE" w:rsidRPr="00606134" w:rsidRDefault="00BC19CE" w:rsidP="00606134">
            <w:pPr>
              <w:jc w:val="center"/>
              <w:rPr>
                <w:lang w:eastAsia="en-US"/>
              </w:rPr>
            </w:pPr>
            <w:r w:rsidRPr="00606134">
              <w:t>шт.</w:t>
            </w:r>
          </w:p>
        </w:tc>
        <w:tc>
          <w:tcPr>
            <w:tcW w:w="1701" w:type="dxa"/>
          </w:tcPr>
          <w:p w:rsidR="00BC19CE" w:rsidRPr="00606134" w:rsidRDefault="00BC19CE" w:rsidP="00606134">
            <w:pPr>
              <w:jc w:val="center"/>
              <w:rPr>
                <w:lang w:eastAsia="en-US"/>
              </w:rPr>
            </w:pPr>
            <w:r w:rsidRPr="00606134">
              <w:t>97,00</w:t>
            </w:r>
          </w:p>
        </w:tc>
        <w:tc>
          <w:tcPr>
            <w:tcW w:w="1489" w:type="dxa"/>
          </w:tcPr>
          <w:p w:rsidR="00BC19CE" w:rsidRPr="00606134" w:rsidRDefault="00BC19CE" w:rsidP="00606134">
            <w:pPr>
              <w:jc w:val="center"/>
              <w:rPr>
                <w:lang w:eastAsia="en-US"/>
              </w:rPr>
            </w:pPr>
            <w:r w:rsidRPr="00606134">
              <w:rPr>
                <w:lang w:eastAsia="en-US"/>
              </w:rPr>
              <w:t>-</w:t>
            </w:r>
          </w:p>
        </w:tc>
        <w:tc>
          <w:tcPr>
            <w:tcW w:w="1559" w:type="dxa"/>
          </w:tcPr>
          <w:p w:rsidR="00BC19CE" w:rsidRPr="00606134" w:rsidRDefault="00BC19CE" w:rsidP="00606134">
            <w:pPr>
              <w:jc w:val="center"/>
              <w:rPr>
                <w:lang w:eastAsia="en-US"/>
              </w:rPr>
            </w:pPr>
            <w:r w:rsidRPr="00606134">
              <w:t>8</w:t>
            </w:r>
          </w:p>
        </w:tc>
      </w:tr>
      <w:tr w:rsidR="00BC19CE" w:rsidRPr="00EF1C22" w:rsidTr="00606134">
        <w:trPr>
          <w:trHeight w:val="244"/>
        </w:trPr>
        <w:tc>
          <w:tcPr>
            <w:tcW w:w="851" w:type="dxa"/>
          </w:tcPr>
          <w:p w:rsidR="00BC19CE" w:rsidRPr="00606134" w:rsidRDefault="00BC19CE" w:rsidP="00606134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59" w:type="dxa"/>
          </w:tcPr>
          <w:p w:rsidR="00BC19CE" w:rsidRPr="00606134" w:rsidRDefault="00BC19CE" w:rsidP="006E0F74">
            <w:pPr>
              <w:rPr>
                <w:lang w:eastAsia="en-US"/>
              </w:rPr>
            </w:pPr>
            <w:r w:rsidRPr="00606134">
              <w:t>Клей - карандаш</w:t>
            </w:r>
          </w:p>
        </w:tc>
        <w:tc>
          <w:tcPr>
            <w:tcW w:w="1014" w:type="dxa"/>
          </w:tcPr>
          <w:p w:rsidR="00BC19CE" w:rsidRPr="00606134" w:rsidRDefault="00BC19CE" w:rsidP="00606134">
            <w:pPr>
              <w:jc w:val="center"/>
              <w:rPr>
                <w:lang w:eastAsia="en-US"/>
              </w:rPr>
            </w:pPr>
            <w:r w:rsidRPr="00606134">
              <w:t>шт.</w:t>
            </w:r>
          </w:p>
        </w:tc>
        <w:tc>
          <w:tcPr>
            <w:tcW w:w="1701" w:type="dxa"/>
          </w:tcPr>
          <w:p w:rsidR="00BC19CE" w:rsidRPr="00606134" w:rsidRDefault="00BC19CE" w:rsidP="00606134">
            <w:pPr>
              <w:jc w:val="center"/>
              <w:rPr>
                <w:lang w:eastAsia="en-US"/>
              </w:rPr>
            </w:pPr>
            <w:r w:rsidRPr="00606134">
              <w:t>45,00</w:t>
            </w:r>
          </w:p>
        </w:tc>
        <w:tc>
          <w:tcPr>
            <w:tcW w:w="1489" w:type="dxa"/>
          </w:tcPr>
          <w:p w:rsidR="00BC19CE" w:rsidRPr="00606134" w:rsidRDefault="00BC19CE" w:rsidP="00606134">
            <w:pPr>
              <w:jc w:val="center"/>
              <w:rPr>
                <w:lang w:eastAsia="en-US"/>
              </w:rPr>
            </w:pPr>
            <w:r w:rsidRPr="00606134">
              <w:rPr>
                <w:lang w:eastAsia="en-US"/>
              </w:rPr>
              <w:t>-</w:t>
            </w:r>
          </w:p>
        </w:tc>
        <w:tc>
          <w:tcPr>
            <w:tcW w:w="1559" w:type="dxa"/>
          </w:tcPr>
          <w:p w:rsidR="00BC19CE" w:rsidRPr="00606134" w:rsidRDefault="00BC19CE" w:rsidP="00606134">
            <w:pPr>
              <w:jc w:val="center"/>
              <w:rPr>
                <w:lang w:eastAsia="en-US"/>
              </w:rPr>
            </w:pPr>
            <w:r w:rsidRPr="00606134">
              <w:t>60</w:t>
            </w:r>
          </w:p>
        </w:tc>
      </w:tr>
      <w:tr w:rsidR="00BC19CE" w:rsidRPr="00EF1C22" w:rsidTr="00606134">
        <w:trPr>
          <w:trHeight w:val="244"/>
        </w:trPr>
        <w:tc>
          <w:tcPr>
            <w:tcW w:w="851" w:type="dxa"/>
          </w:tcPr>
          <w:p w:rsidR="00BC19CE" w:rsidRPr="00606134" w:rsidRDefault="00BC19CE" w:rsidP="00606134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59" w:type="dxa"/>
          </w:tcPr>
          <w:p w:rsidR="00BC19CE" w:rsidRPr="00606134" w:rsidRDefault="00BC19CE" w:rsidP="006E0F74">
            <w:pPr>
              <w:rPr>
                <w:lang w:eastAsia="en-US"/>
              </w:rPr>
            </w:pPr>
            <w:r w:rsidRPr="00606134">
              <w:t>Короб архивный бумвинил 250 мм</w:t>
            </w:r>
          </w:p>
        </w:tc>
        <w:tc>
          <w:tcPr>
            <w:tcW w:w="1014" w:type="dxa"/>
          </w:tcPr>
          <w:p w:rsidR="00BC19CE" w:rsidRPr="00606134" w:rsidRDefault="00BC19CE" w:rsidP="00606134">
            <w:pPr>
              <w:jc w:val="center"/>
              <w:rPr>
                <w:lang w:eastAsia="en-US"/>
              </w:rPr>
            </w:pPr>
            <w:r w:rsidRPr="00606134">
              <w:t>шт.</w:t>
            </w:r>
          </w:p>
        </w:tc>
        <w:tc>
          <w:tcPr>
            <w:tcW w:w="1701" w:type="dxa"/>
          </w:tcPr>
          <w:p w:rsidR="00BC19CE" w:rsidRPr="00606134" w:rsidRDefault="00BC19CE" w:rsidP="00606134">
            <w:pPr>
              <w:jc w:val="center"/>
              <w:rPr>
                <w:lang w:eastAsia="en-US"/>
              </w:rPr>
            </w:pPr>
            <w:r w:rsidRPr="00606134">
              <w:t>190,00</w:t>
            </w:r>
          </w:p>
        </w:tc>
        <w:tc>
          <w:tcPr>
            <w:tcW w:w="1489" w:type="dxa"/>
          </w:tcPr>
          <w:p w:rsidR="00BC19CE" w:rsidRPr="00606134" w:rsidRDefault="00BC19CE" w:rsidP="00606134">
            <w:pPr>
              <w:jc w:val="center"/>
              <w:rPr>
                <w:lang w:eastAsia="en-US"/>
              </w:rPr>
            </w:pPr>
            <w:r w:rsidRPr="00606134">
              <w:t>10</w:t>
            </w:r>
          </w:p>
        </w:tc>
        <w:tc>
          <w:tcPr>
            <w:tcW w:w="1559" w:type="dxa"/>
          </w:tcPr>
          <w:p w:rsidR="00BC19CE" w:rsidRPr="00606134" w:rsidRDefault="00BC19CE" w:rsidP="00606134">
            <w:pPr>
              <w:jc w:val="center"/>
              <w:rPr>
                <w:lang w:eastAsia="en-US"/>
              </w:rPr>
            </w:pPr>
            <w:r w:rsidRPr="00606134">
              <w:t>10</w:t>
            </w:r>
          </w:p>
        </w:tc>
      </w:tr>
      <w:tr w:rsidR="00BC19CE" w:rsidRPr="00EF1C22" w:rsidTr="00606134">
        <w:trPr>
          <w:trHeight w:val="605"/>
        </w:trPr>
        <w:tc>
          <w:tcPr>
            <w:tcW w:w="851" w:type="dxa"/>
          </w:tcPr>
          <w:p w:rsidR="00BC19CE" w:rsidRPr="00606134" w:rsidRDefault="00BC19CE" w:rsidP="00606134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59" w:type="dxa"/>
          </w:tcPr>
          <w:p w:rsidR="00BC19CE" w:rsidRPr="00606134" w:rsidRDefault="00BC19CE" w:rsidP="006E0F74">
            <w:pPr>
              <w:rPr>
                <w:lang w:eastAsia="en-US"/>
              </w:rPr>
            </w:pPr>
            <w:r w:rsidRPr="00606134">
              <w:t>Папка архивная бумвинил 80 мм с клапанами на завязках</w:t>
            </w:r>
          </w:p>
        </w:tc>
        <w:tc>
          <w:tcPr>
            <w:tcW w:w="1014" w:type="dxa"/>
          </w:tcPr>
          <w:p w:rsidR="00BC19CE" w:rsidRPr="00606134" w:rsidRDefault="00BC19CE" w:rsidP="00606134">
            <w:pPr>
              <w:jc w:val="center"/>
              <w:rPr>
                <w:lang w:eastAsia="en-US"/>
              </w:rPr>
            </w:pPr>
            <w:r w:rsidRPr="00606134">
              <w:t>шт.</w:t>
            </w:r>
          </w:p>
        </w:tc>
        <w:tc>
          <w:tcPr>
            <w:tcW w:w="1701" w:type="dxa"/>
          </w:tcPr>
          <w:p w:rsidR="00BC19CE" w:rsidRPr="00606134" w:rsidRDefault="00BC19CE" w:rsidP="00606134">
            <w:pPr>
              <w:jc w:val="center"/>
              <w:rPr>
                <w:lang w:eastAsia="en-US"/>
              </w:rPr>
            </w:pPr>
            <w:r w:rsidRPr="00606134">
              <w:t>108,00</w:t>
            </w:r>
          </w:p>
        </w:tc>
        <w:tc>
          <w:tcPr>
            <w:tcW w:w="1489" w:type="dxa"/>
          </w:tcPr>
          <w:p w:rsidR="00BC19CE" w:rsidRPr="00606134" w:rsidRDefault="00BC19CE" w:rsidP="00606134">
            <w:pPr>
              <w:jc w:val="center"/>
              <w:rPr>
                <w:lang w:eastAsia="en-US"/>
              </w:rPr>
            </w:pPr>
            <w:r w:rsidRPr="00606134">
              <w:t>15</w:t>
            </w:r>
          </w:p>
        </w:tc>
        <w:tc>
          <w:tcPr>
            <w:tcW w:w="1559" w:type="dxa"/>
          </w:tcPr>
          <w:p w:rsidR="00BC19CE" w:rsidRPr="00606134" w:rsidRDefault="00BC19CE" w:rsidP="00606134">
            <w:pPr>
              <w:jc w:val="center"/>
              <w:rPr>
                <w:lang w:eastAsia="en-US"/>
              </w:rPr>
            </w:pPr>
            <w:r w:rsidRPr="00606134">
              <w:t>10</w:t>
            </w:r>
          </w:p>
        </w:tc>
      </w:tr>
      <w:tr w:rsidR="00BC19CE" w:rsidRPr="00EF1C22" w:rsidTr="00606134">
        <w:trPr>
          <w:trHeight w:val="805"/>
        </w:trPr>
        <w:tc>
          <w:tcPr>
            <w:tcW w:w="851" w:type="dxa"/>
          </w:tcPr>
          <w:p w:rsidR="00BC19CE" w:rsidRPr="00606134" w:rsidRDefault="00BC19CE" w:rsidP="00606134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59" w:type="dxa"/>
          </w:tcPr>
          <w:p w:rsidR="00BC19CE" w:rsidRPr="00606134" w:rsidRDefault="00BC19CE" w:rsidP="006E0F74">
            <w:pPr>
              <w:rPr>
                <w:lang w:eastAsia="en-US"/>
              </w:rPr>
            </w:pPr>
            <w:r w:rsidRPr="00606134">
              <w:t>Журнал регистрации поступающей корреспонденции</w:t>
            </w:r>
          </w:p>
        </w:tc>
        <w:tc>
          <w:tcPr>
            <w:tcW w:w="1014" w:type="dxa"/>
          </w:tcPr>
          <w:p w:rsidR="00BC19CE" w:rsidRPr="00606134" w:rsidRDefault="00BC19CE" w:rsidP="00606134">
            <w:pPr>
              <w:jc w:val="center"/>
              <w:rPr>
                <w:lang w:eastAsia="en-US"/>
              </w:rPr>
            </w:pPr>
            <w:r w:rsidRPr="00606134">
              <w:t>шт.</w:t>
            </w:r>
          </w:p>
        </w:tc>
        <w:tc>
          <w:tcPr>
            <w:tcW w:w="1701" w:type="dxa"/>
          </w:tcPr>
          <w:p w:rsidR="00BC19CE" w:rsidRPr="00606134" w:rsidRDefault="00BC19CE" w:rsidP="00606134">
            <w:pPr>
              <w:jc w:val="center"/>
              <w:rPr>
                <w:lang w:eastAsia="en-US"/>
              </w:rPr>
            </w:pPr>
            <w:r w:rsidRPr="00606134">
              <w:t>355,00</w:t>
            </w:r>
          </w:p>
        </w:tc>
        <w:tc>
          <w:tcPr>
            <w:tcW w:w="1489" w:type="dxa"/>
          </w:tcPr>
          <w:p w:rsidR="00BC19CE" w:rsidRPr="00606134" w:rsidRDefault="00BC19CE" w:rsidP="00606134">
            <w:pPr>
              <w:jc w:val="center"/>
              <w:rPr>
                <w:lang w:eastAsia="en-US"/>
              </w:rPr>
            </w:pPr>
            <w:r w:rsidRPr="00606134">
              <w:t>1</w:t>
            </w:r>
          </w:p>
        </w:tc>
        <w:tc>
          <w:tcPr>
            <w:tcW w:w="1559" w:type="dxa"/>
          </w:tcPr>
          <w:p w:rsidR="00BC19CE" w:rsidRPr="00606134" w:rsidRDefault="00BC19CE" w:rsidP="00606134">
            <w:pPr>
              <w:jc w:val="center"/>
              <w:rPr>
                <w:lang w:eastAsia="en-US"/>
              </w:rPr>
            </w:pPr>
            <w:r w:rsidRPr="00606134">
              <w:rPr>
                <w:lang w:eastAsia="en-US"/>
              </w:rPr>
              <w:t>-</w:t>
            </w:r>
          </w:p>
        </w:tc>
      </w:tr>
      <w:tr w:rsidR="00BC19CE" w:rsidRPr="00EF1C22" w:rsidTr="00606134">
        <w:trPr>
          <w:trHeight w:val="244"/>
        </w:trPr>
        <w:tc>
          <w:tcPr>
            <w:tcW w:w="851" w:type="dxa"/>
          </w:tcPr>
          <w:p w:rsidR="00BC19CE" w:rsidRPr="00606134" w:rsidRDefault="00BC19CE" w:rsidP="00606134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59" w:type="dxa"/>
          </w:tcPr>
          <w:p w:rsidR="00BC19CE" w:rsidRPr="00606134" w:rsidRDefault="00BC19CE" w:rsidP="006E0F74">
            <w:pPr>
              <w:rPr>
                <w:lang w:eastAsia="en-US"/>
              </w:rPr>
            </w:pPr>
            <w:r w:rsidRPr="00606134">
              <w:t>Журнал регистрации исходящей корреспонденции</w:t>
            </w:r>
          </w:p>
        </w:tc>
        <w:tc>
          <w:tcPr>
            <w:tcW w:w="1014" w:type="dxa"/>
          </w:tcPr>
          <w:p w:rsidR="00BC19CE" w:rsidRPr="00606134" w:rsidRDefault="00BC19CE" w:rsidP="00606134">
            <w:pPr>
              <w:jc w:val="center"/>
              <w:rPr>
                <w:lang w:eastAsia="en-US"/>
              </w:rPr>
            </w:pPr>
            <w:r w:rsidRPr="00606134">
              <w:t>шт.</w:t>
            </w:r>
          </w:p>
        </w:tc>
        <w:tc>
          <w:tcPr>
            <w:tcW w:w="1701" w:type="dxa"/>
          </w:tcPr>
          <w:p w:rsidR="00BC19CE" w:rsidRPr="00606134" w:rsidRDefault="00BC19CE" w:rsidP="00606134">
            <w:pPr>
              <w:jc w:val="center"/>
              <w:rPr>
                <w:lang w:eastAsia="en-US"/>
              </w:rPr>
            </w:pPr>
            <w:r w:rsidRPr="00606134">
              <w:t>355,00</w:t>
            </w:r>
          </w:p>
        </w:tc>
        <w:tc>
          <w:tcPr>
            <w:tcW w:w="1489" w:type="dxa"/>
          </w:tcPr>
          <w:p w:rsidR="00BC19CE" w:rsidRPr="00606134" w:rsidRDefault="00BC19CE" w:rsidP="00606134">
            <w:pPr>
              <w:jc w:val="center"/>
              <w:rPr>
                <w:lang w:eastAsia="en-US"/>
              </w:rPr>
            </w:pPr>
            <w:r w:rsidRPr="00606134">
              <w:t>1</w:t>
            </w:r>
          </w:p>
        </w:tc>
        <w:tc>
          <w:tcPr>
            <w:tcW w:w="1559" w:type="dxa"/>
          </w:tcPr>
          <w:p w:rsidR="00BC19CE" w:rsidRPr="00606134" w:rsidRDefault="00BC19CE" w:rsidP="00606134">
            <w:pPr>
              <w:jc w:val="center"/>
              <w:rPr>
                <w:lang w:eastAsia="en-US"/>
              </w:rPr>
            </w:pPr>
            <w:r w:rsidRPr="00606134">
              <w:rPr>
                <w:lang w:eastAsia="en-US"/>
              </w:rPr>
              <w:t>-</w:t>
            </w:r>
          </w:p>
        </w:tc>
      </w:tr>
      <w:tr w:rsidR="00BC19CE" w:rsidRPr="003B6E28" w:rsidTr="00606134">
        <w:trPr>
          <w:trHeight w:val="291"/>
        </w:trPr>
        <w:tc>
          <w:tcPr>
            <w:tcW w:w="851" w:type="dxa"/>
          </w:tcPr>
          <w:p w:rsidR="00BC19CE" w:rsidRPr="00606134" w:rsidRDefault="00BC19CE" w:rsidP="00606134">
            <w:pPr>
              <w:pStyle w:val="NoSpacing"/>
              <w:ind w:right="-108" w:firstLine="34"/>
              <w:jc w:val="center"/>
              <w:rPr>
                <w:rFonts w:ascii="Times New Roman" w:hAnsi="Times New Roman" w:cs="Times New Roman"/>
              </w:rPr>
            </w:pPr>
            <w:r w:rsidRPr="0060613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59" w:type="dxa"/>
          </w:tcPr>
          <w:p w:rsidR="00BC19CE" w:rsidRPr="00606134" w:rsidRDefault="00BC19CE" w:rsidP="00606134">
            <w:pPr>
              <w:jc w:val="center"/>
              <w:rPr>
                <w:lang w:eastAsia="en-US"/>
              </w:rPr>
            </w:pPr>
            <w:r w:rsidRPr="00606134">
              <w:rPr>
                <w:lang w:eastAsia="en-US"/>
              </w:rPr>
              <w:t>2</w:t>
            </w:r>
          </w:p>
        </w:tc>
        <w:tc>
          <w:tcPr>
            <w:tcW w:w="1014" w:type="dxa"/>
          </w:tcPr>
          <w:p w:rsidR="00BC19CE" w:rsidRPr="00606134" w:rsidRDefault="00BC19CE" w:rsidP="00606134">
            <w:pPr>
              <w:jc w:val="center"/>
            </w:pPr>
            <w:r w:rsidRPr="00606134">
              <w:t>3</w:t>
            </w:r>
          </w:p>
        </w:tc>
        <w:tc>
          <w:tcPr>
            <w:tcW w:w="1701" w:type="dxa"/>
          </w:tcPr>
          <w:p w:rsidR="00BC19CE" w:rsidRPr="00606134" w:rsidRDefault="00BC19CE" w:rsidP="00606134">
            <w:pPr>
              <w:jc w:val="center"/>
            </w:pPr>
            <w:r w:rsidRPr="00606134">
              <w:t>4</w:t>
            </w:r>
          </w:p>
        </w:tc>
        <w:tc>
          <w:tcPr>
            <w:tcW w:w="1489" w:type="dxa"/>
          </w:tcPr>
          <w:p w:rsidR="00BC19CE" w:rsidRPr="00606134" w:rsidRDefault="00BC19CE" w:rsidP="00606134">
            <w:pPr>
              <w:jc w:val="center"/>
            </w:pPr>
            <w:r w:rsidRPr="00606134">
              <w:t>5</w:t>
            </w:r>
          </w:p>
        </w:tc>
        <w:tc>
          <w:tcPr>
            <w:tcW w:w="1559" w:type="dxa"/>
          </w:tcPr>
          <w:p w:rsidR="00BC19CE" w:rsidRPr="00606134" w:rsidRDefault="00BC19CE" w:rsidP="00606134">
            <w:pPr>
              <w:jc w:val="center"/>
            </w:pPr>
            <w:r w:rsidRPr="00606134">
              <w:t>6</w:t>
            </w:r>
          </w:p>
        </w:tc>
      </w:tr>
      <w:tr w:rsidR="00BC19CE" w:rsidRPr="00EF1C22" w:rsidTr="00606134">
        <w:trPr>
          <w:trHeight w:val="398"/>
        </w:trPr>
        <w:tc>
          <w:tcPr>
            <w:tcW w:w="851" w:type="dxa"/>
          </w:tcPr>
          <w:p w:rsidR="00BC19CE" w:rsidRPr="00606134" w:rsidRDefault="00BC19CE" w:rsidP="00606134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59" w:type="dxa"/>
          </w:tcPr>
          <w:p w:rsidR="00BC19CE" w:rsidRPr="00606134" w:rsidRDefault="00BC19CE" w:rsidP="006E0F74">
            <w:pPr>
              <w:rPr>
                <w:lang w:eastAsia="en-US"/>
              </w:rPr>
            </w:pPr>
            <w:r w:rsidRPr="00606134">
              <w:rPr>
                <w:lang w:eastAsia="en-US"/>
              </w:rPr>
              <w:t>Ручка шариковая 0,7мм син.</w:t>
            </w:r>
          </w:p>
        </w:tc>
        <w:tc>
          <w:tcPr>
            <w:tcW w:w="1014" w:type="dxa"/>
          </w:tcPr>
          <w:p w:rsidR="00BC19CE" w:rsidRPr="00606134" w:rsidRDefault="00BC19CE" w:rsidP="00606134">
            <w:pPr>
              <w:jc w:val="center"/>
              <w:rPr>
                <w:lang w:eastAsia="en-US"/>
              </w:rPr>
            </w:pPr>
            <w:r w:rsidRPr="00606134">
              <w:t>шт.</w:t>
            </w:r>
          </w:p>
        </w:tc>
        <w:tc>
          <w:tcPr>
            <w:tcW w:w="1701" w:type="dxa"/>
          </w:tcPr>
          <w:p w:rsidR="00BC19CE" w:rsidRPr="00606134" w:rsidRDefault="00BC19CE" w:rsidP="00606134">
            <w:pPr>
              <w:jc w:val="center"/>
              <w:rPr>
                <w:lang w:eastAsia="en-US"/>
              </w:rPr>
            </w:pPr>
            <w:r w:rsidRPr="00606134">
              <w:t>10-,00</w:t>
            </w:r>
          </w:p>
        </w:tc>
        <w:tc>
          <w:tcPr>
            <w:tcW w:w="1489" w:type="dxa"/>
          </w:tcPr>
          <w:p w:rsidR="00BC19CE" w:rsidRPr="00606134" w:rsidRDefault="00BC19CE" w:rsidP="00606134">
            <w:pPr>
              <w:jc w:val="center"/>
              <w:rPr>
                <w:lang w:eastAsia="en-US"/>
              </w:rPr>
            </w:pPr>
            <w:r w:rsidRPr="00606134">
              <w:t>15</w:t>
            </w:r>
          </w:p>
        </w:tc>
        <w:tc>
          <w:tcPr>
            <w:tcW w:w="1559" w:type="dxa"/>
          </w:tcPr>
          <w:p w:rsidR="00BC19CE" w:rsidRPr="00606134" w:rsidRDefault="00BC19CE" w:rsidP="00606134">
            <w:pPr>
              <w:jc w:val="center"/>
              <w:rPr>
                <w:lang w:eastAsia="en-US"/>
              </w:rPr>
            </w:pPr>
            <w:r w:rsidRPr="00606134">
              <w:t>25</w:t>
            </w:r>
          </w:p>
        </w:tc>
      </w:tr>
      <w:tr w:rsidR="00BC19CE" w:rsidRPr="00EF1C22" w:rsidTr="00606134">
        <w:trPr>
          <w:trHeight w:val="244"/>
        </w:trPr>
        <w:tc>
          <w:tcPr>
            <w:tcW w:w="851" w:type="dxa"/>
          </w:tcPr>
          <w:p w:rsidR="00BC19CE" w:rsidRPr="00606134" w:rsidRDefault="00BC19CE" w:rsidP="00606134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59" w:type="dxa"/>
          </w:tcPr>
          <w:p w:rsidR="00BC19CE" w:rsidRPr="00606134" w:rsidRDefault="00BC19CE" w:rsidP="006E0F74">
            <w:pPr>
              <w:pStyle w:val="Heading1"/>
              <w:rPr>
                <w:lang w:eastAsia="en-US"/>
              </w:rPr>
            </w:pPr>
            <w:r w:rsidRPr="00606134">
              <w:rPr>
                <w:b w:val="0"/>
                <w:lang w:eastAsia="en-US"/>
              </w:rPr>
              <w:t>Карандаш чернографитный</w:t>
            </w:r>
            <w:r w:rsidRPr="00606134">
              <w:rPr>
                <w:lang w:eastAsia="en-US"/>
              </w:rPr>
              <w:t xml:space="preserve"> </w:t>
            </w:r>
            <w:r w:rsidRPr="00606134">
              <w:rPr>
                <w:b w:val="0"/>
                <w:lang w:eastAsia="en-US"/>
              </w:rPr>
              <w:t>(1770/НВ)</w:t>
            </w:r>
          </w:p>
        </w:tc>
        <w:tc>
          <w:tcPr>
            <w:tcW w:w="1014" w:type="dxa"/>
          </w:tcPr>
          <w:p w:rsidR="00BC19CE" w:rsidRPr="00606134" w:rsidRDefault="00BC19CE" w:rsidP="00606134">
            <w:pPr>
              <w:jc w:val="center"/>
              <w:rPr>
                <w:lang w:eastAsia="en-US"/>
              </w:rPr>
            </w:pPr>
            <w:r w:rsidRPr="00606134">
              <w:t>шт.</w:t>
            </w:r>
          </w:p>
        </w:tc>
        <w:tc>
          <w:tcPr>
            <w:tcW w:w="1701" w:type="dxa"/>
          </w:tcPr>
          <w:p w:rsidR="00BC19CE" w:rsidRPr="00606134" w:rsidRDefault="00BC19CE" w:rsidP="00606134">
            <w:pPr>
              <w:jc w:val="center"/>
              <w:rPr>
                <w:lang w:eastAsia="en-US"/>
              </w:rPr>
            </w:pPr>
            <w:r w:rsidRPr="00606134">
              <w:t>33,00</w:t>
            </w:r>
          </w:p>
        </w:tc>
        <w:tc>
          <w:tcPr>
            <w:tcW w:w="1489" w:type="dxa"/>
          </w:tcPr>
          <w:p w:rsidR="00BC19CE" w:rsidRPr="00606134" w:rsidRDefault="00BC19CE" w:rsidP="00606134">
            <w:pPr>
              <w:jc w:val="center"/>
              <w:rPr>
                <w:lang w:eastAsia="en-US"/>
              </w:rPr>
            </w:pPr>
            <w:r w:rsidRPr="00606134">
              <w:t>10</w:t>
            </w:r>
          </w:p>
        </w:tc>
        <w:tc>
          <w:tcPr>
            <w:tcW w:w="1559" w:type="dxa"/>
          </w:tcPr>
          <w:p w:rsidR="00BC19CE" w:rsidRPr="00606134" w:rsidRDefault="00BC19CE" w:rsidP="00606134">
            <w:pPr>
              <w:jc w:val="center"/>
              <w:rPr>
                <w:lang w:eastAsia="en-US"/>
              </w:rPr>
            </w:pPr>
            <w:r w:rsidRPr="00606134">
              <w:t>30</w:t>
            </w:r>
          </w:p>
        </w:tc>
      </w:tr>
      <w:tr w:rsidR="00BC19CE" w:rsidRPr="00EF1C22" w:rsidTr="00606134">
        <w:trPr>
          <w:trHeight w:val="244"/>
        </w:trPr>
        <w:tc>
          <w:tcPr>
            <w:tcW w:w="851" w:type="dxa"/>
          </w:tcPr>
          <w:p w:rsidR="00BC19CE" w:rsidRPr="00606134" w:rsidRDefault="00BC19CE" w:rsidP="00606134">
            <w:pPr>
              <w:jc w:val="center"/>
            </w:pPr>
            <w:r w:rsidRPr="00606134">
              <w:t>4.</w:t>
            </w:r>
          </w:p>
        </w:tc>
        <w:tc>
          <w:tcPr>
            <w:tcW w:w="9022" w:type="dxa"/>
            <w:gridSpan w:val="5"/>
          </w:tcPr>
          <w:p w:rsidR="00BC19CE" w:rsidRPr="00606134" w:rsidRDefault="00BC19CE" w:rsidP="00606134">
            <w:pPr>
              <w:jc w:val="center"/>
              <w:rPr>
                <w:rFonts w:ascii="Calibri" w:hAnsi="Calibri"/>
              </w:rPr>
            </w:pPr>
            <w:r w:rsidRPr="00606134">
              <w:t>Муниципальное казенное учреждение Темрюкского городского поселения Темрюкского района «Централизованная бухгалтерия»</w:t>
            </w:r>
          </w:p>
        </w:tc>
      </w:tr>
      <w:tr w:rsidR="00BC19CE" w:rsidRPr="00ED54DD" w:rsidTr="00606134">
        <w:trPr>
          <w:trHeight w:val="244"/>
        </w:trPr>
        <w:tc>
          <w:tcPr>
            <w:tcW w:w="851" w:type="dxa"/>
          </w:tcPr>
          <w:p w:rsidR="00BC19CE" w:rsidRPr="00606134" w:rsidRDefault="00BC19CE" w:rsidP="00606134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59" w:type="dxa"/>
          </w:tcPr>
          <w:p w:rsidR="00BC19CE" w:rsidRPr="00606134" w:rsidRDefault="00BC19CE" w:rsidP="006E0F74">
            <w:r w:rsidRPr="00606134">
              <w:t>Блокнот А5 80л.</w:t>
            </w:r>
          </w:p>
        </w:tc>
        <w:tc>
          <w:tcPr>
            <w:tcW w:w="1014" w:type="dxa"/>
          </w:tcPr>
          <w:p w:rsidR="00BC19CE" w:rsidRPr="00606134" w:rsidRDefault="00BC19CE" w:rsidP="00606134">
            <w:pPr>
              <w:jc w:val="center"/>
            </w:pPr>
            <w:r w:rsidRPr="00606134">
              <w:t>шт.</w:t>
            </w:r>
          </w:p>
        </w:tc>
        <w:tc>
          <w:tcPr>
            <w:tcW w:w="1701" w:type="dxa"/>
          </w:tcPr>
          <w:p w:rsidR="00BC19CE" w:rsidRPr="00606134" w:rsidRDefault="00BC19CE" w:rsidP="00606134">
            <w:pPr>
              <w:jc w:val="center"/>
            </w:pPr>
            <w:r w:rsidRPr="00606134">
              <w:t>160,0</w:t>
            </w:r>
          </w:p>
        </w:tc>
        <w:tc>
          <w:tcPr>
            <w:tcW w:w="1489" w:type="dxa"/>
          </w:tcPr>
          <w:p w:rsidR="00BC19CE" w:rsidRPr="00606134" w:rsidRDefault="00BC19CE" w:rsidP="00606134">
            <w:pPr>
              <w:jc w:val="center"/>
            </w:pPr>
            <w:r w:rsidRPr="00606134">
              <w:t>2</w:t>
            </w:r>
          </w:p>
        </w:tc>
        <w:tc>
          <w:tcPr>
            <w:tcW w:w="1559" w:type="dxa"/>
          </w:tcPr>
          <w:p w:rsidR="00BC19CE" w:rsidRPr="00606134" w:rsidRDefault="00BC19CE" w:rsidP="00606134">
            <w:pPr>
              <w:jc w:val="center"/>
            </w:pPr>
            <w:r w:rsidRPr="00606134">
              <w:t>6</w:t>
            </w:r>
          </w:p>
        </w:tc>
      </w:tr>
      <w:tr w:rsidR="00BC19CE" w:rsidRPr="00ED54DD" w:rsidTr="00606134">
        <w:trPr>
          <w:trHeight w:val="244"/>
        </w:trPr>
        <w:tc>
          <w:tcPr>
            <w:tcW w:w="851" w:type="dxa"/>
          </w:tcPr>
          <w:p w:rsidR="00BC19CE" w:rsidRPr="00606134" w:rsidRDefault="00BC19CE" w:rsidP="00606134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59" w:type="dxa"/>
          </w:tcPr>
          <w:p w:rsidR="00BC19CE" w:rsidRPr="00606134" w:rsidRDefault="00BC19CE" w:rsidP="006E0F74">
            <w:r w:rsidRPr="00606134">
              <w:t xml:space="preserve">Бумага для печати (500 листов) А4 класс «А», </w:t>
            </w:r>
          </w:p>
        </w:tc>
        <w:tc>
          <w:tcPr>
            <w:tcW w:w="1014" w:type="dxa"/>
          </w:tcPr>
          <w:p w:rsidR="00BC19CE" w:rsidRPr="00606134" w:rsidRDefault="00BC19CE" w:rsidP="00606134">
            <w:pPr>
              <w:jc w:val="center"/>
            </w:pPr>
            <w:r w:rsidRPr="00606134">
              <w:t>пачка</w:t>
            </w:r>
          </w:p>
        </w:tc>
        <w:tc>
          <w:tcPr>
            <w:tcW w:w="1701" w:type="dxa"/>
          </w:tcPr>
          <w:p w:rsidR="00BC19CE" w:rsidRPr="00606134" w:rsidRDefault="00BC19CE" w:rsidP="00606134">
            <w:pPr>
              <w:jc w:val="center"/>
            </w:pPr>
            <w:r w:rsidRPr="00606134">
              <w:t>250,00</w:t>
            </w:r>
          </w:p>
          <w:p w:rsidR="00BC19CE" w:rsidRPr="00606134" w:rsidRDefault="00BC19CE" w:rsidP="00606134">
            <w:pPr>
              <w:jc w:val="center"/>
            </w:pPr>
          </w:p>
        </w:tc>
        <w:tc>
          <w:tcPr>
            <w:tcW w:w="1489" w:type="dxa"/>
          </w:tcPr>
          <w:p w:rsidR="00BC19CE" w:rsidRPr="00606134" w:rsidRDefault="00BC19CE" w:rsidP="00606134">
            <w:pPr>
              <w:jc w:val="center"/>
            </w:pPr>
            <w:r w:rsidRPr="00606134">
              <w:t>20</w:t>
            </w:r>
          </w:p>
        </w:tc>
        <w:tc>
          <w:tcPr>
            <w:tcW w:w="1559" w:type="dxa"/>
          </w:tcPr>
          <w:p w:rsidR="00BC19CE" w:rsidRPr="00606134" w:rsidRDefault="00BC19CE" w:rsidP="00606134">
            <w:pPr>
              <w:jc w:val="center"/>
            </w:pPr>
            <w:r w:rsidRPr="00606134">
              <w:t>60</w:t>
            </w:r>
          </w:p>
        </w:tc>
      </w:tr>
      <w:tr w:rsidR="00BC19CE" w:rsidRPr="00ED54DD" w:rsidTr="00606134">
        <w:trPr>
          <w:trHeight w:val="244"/>
        </w:trPr>
        <w:tc>
          <w:tcPr>
            <w:tcW w:w="851" w:type="dxa"/>
          </w:tcPr>
          <w:p w:rsidR="00BC19CE" w:rsidRPr="00606134" w:rsidRDefault="00BC19CE" w:rsidP="00606134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59" w:type="dxa"/>
          </w:tcPr>
          <w:p w:rsidR="00BC19CE" w:rsidRPr="00606134" w:rsidRDefault="00BC19CE" w:rsidP="006E0F74">
            <w:r w:rsidRPr="00606134">
              <w:t>Фотобумага глянцевая одностороння, А4</w:t>
            </w:r>
          </w:p>
        </w:tc>
        <w:tc>
          <w:tcPr>
            <w:tcW w:w="1014" w:type="dxa"/>
          </w:tcPr>
          <w:p w:rsidR="00BC19CE" w:rsidRPr="00606134" w:rsidRDefault="00BC19CE" w:rsidP="00606134">
            <w:pPr>
              <w:jc w:val="center"/>
            </w:pPr>
            <w:r w:rsidRPr="00606134">
              <w:t>пачка</w:t>
            </w:r>
          </w:p>
        </w:tc>
        <w:tc>
          <w:tcPr>
            <w:tcW w:w="1701" w:type="dxa"/>
          </w:tcPr>
          <w:p w:rsidR="00BC19CE" w:rsidRPr="00606134" w:rsidRDefault="00BC19CE" w:rsidP="00606134">
            <w:pPr>
              <w:jc w:val="center"/>
            </w:pPr>
            <w:r w:rsidRPr="00606134">
              <w:t>250,00</w:t>
            </w:r>
          </w:p>
          <w:p w:rsidR="00BC19CE" w:rsidRPr="00606134" w:rsidRDefault="00BC19CE" w:rsidP="00606134">
            <w:pPr>
              <w:jc w:val="center"/>
            </w:pPr>
          </w:p>
        </w:tc>
        <w:tc>
          <w:tcPr>
            <w:tcW w:w="1489" w:type="dxa"/>
          </w:tcPr>
          <w:p w:rsidR="00BC19CE" w:rsidRPr="00606134" w:rsidRDefault="00BC19CE" w:rsidP="00606134">
            <w:pPr>
              <w:jc w:val="center"/>
            </w:pPr>
            <w:r w:rsidRPr="00606134">
              <w:t>20</w:t>
            </w:r>
          </w:p>
        </w:tc>
        <w:tc>
          <w:tcPr>
            <w:tcW w:w="1559" w:type="dxa"/>
          </w:tcPr>
          <w:p w:rsidR="00BC19CE" w:rsidRPr="00606134" w:rsidRDefault="00BC19CE" w:rsidP="00606134">
            <w:pPr>
              <w:jc w:val="center"/>
            </w:pPr>
            <w:r w:rsidRPr="00606134">
              <w:t>60</w:t>
            </w:r>
          </w:p>
        </w:tc>
      </w:tr>
      <w:tr w:rsidR="00BC19CE" w:rsidRPr="00ED54DD" w:rsidTr="00606134">
        <w:trPr>
          <w:trHeight w:val="244"/>
        </w:trPr>
        <w:tc>
          <w:tcPr>
            <w:tcW w:w="851" w:type="dxa"/>
          </w:tcPr>
          <w:p w:rsidR="00BC19CE" w:rsidRPr="00606134" w:rsidRDefault="00BC19CE" w:rsidP="00606134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59" w:type="dxa"/>
          </w:tcPr>
          <w:p w:rsidR="00BC19CE" w:rsidRPr="00606134" w:rsidRDefault="00BC19CE" w:rsidP="006E0F74">
            <w:r w:rsidRPr="00606134">
              <w:t>Бумага д/заметок 9*11*3 скошенный срез ассорти</w:t>
            </w:r>
          </w:p>
        </w:tc>
        <w:tc>
          <w:tcPr>
            <w:tcW w:w="1014" w:type="dxa"/>
          </w:tcPr>
          <w:p w:rsidR="00BC19CE" w:rsidRPr="00606134" w:rsidRDefault="00BC19CE" w:rsidP="00606134">
            <w:pPr>
              <w:jc w:val="center"/>
            </w:pPr>
            <w:r w:rsidRPr="00606134">
              <w:t>шт.</w:t>
            </w:r>
          </w:p>
        </w:tc>
        <w:tc>
          <w:tcPr>
            <w:tcW w:w="1701" w:type="dxa"/>
          </w:tcPr>
          <w:p w:rsidR="00BC19CE" w:rsidRPr="00606134" w:rsidRDefault="00BC19CE" w:rsidP="00606134">
            <w:pPr>
              <w:jc w:val="center"/>
            </w:pPr>
            <w:r w:rsidRPr="00606134">
              <w:t>74,0</w:t>
            </w:r>
          </w:p>
        </w:tc>
        <w:tc>
          <w:tcPr>
            <w:tcW w:w="1489" w:type="dxa"/>
          </w:tcPr>
          <w:p w:rsidR="00BC19CE" w:rsidRPr="00606134" w:rsidRDefault="00BC19CE" w:rsidP="00606134">
            <w:pPr>
              <w:jc w:val="center"/>
            </w:pPr>
            <w:r w:rsidRPr="00606134">
              <w:t>2</w:t>
            </w:r>
          </w:p>
        </w:tc>
        <w:tc>
          <w:tcPr>
            <w:tcW w:w="1559" w:type="dxa"/>
          </w:tcPr>
          <w:p w:rsidR="00BC19CE" w:rsidRPr="00606134" w:rsidRDefault="00BC19CE" w:rsidP="00606134">
            <w:pPr>
              <w:jc w:val="center"/>
            </w:pPr>
            <w:r w:rsidRPr="00606134">
              <w:t>6</w:t>
            </w:r>
          </w:p>
        </w:tc>
      </w:tr>
      <w:tr w:rsidR="00BC19CE" w:rsidRPr="00ED54DD" w:rsidTr="00606134">
        <w:trPr>
          <w:trHeight w:val="244"/>
        </w:trPr>
        <w:tc>
          <w:tcPr>
            <w:tcW w:w="851" w:type="dxa"/>
          </w:tcPr>
          <w:p w:rsidR="00BC19CE" w:rsidRPr="00606134" w:rsidRDefault="00BC19CE" w:rsidP="00606134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59" w:type="dxa"/>
          </w:tcPr>
          <w:p w:rsidR="00BC19CE" w:rsidRPr="00606134" w:rsidRDefault="00BC19CE" w:rsidP="006E0F74">
            <w:r w:rsidRPr="00606134">
              <w:t>Бумага д/зап 9х9х5 5 цвет. интенсив.</w:t>
            </w:r>
          </w:p>
        </w:tc>
        <w:tc>
          <w:tcPr>
            <w:tcW w:w="1014" w:type="dxa"/>
          </w:tcPr>
          <w:p w:rsidR="00BC19CE" w:rsidRPr="00606134" w:rsidRDefault="00BC19CE" w:rsidP="00606134">
            <w:pPr>
              <w:jc w:val="center"/>
            </w:pPr>
            <w:r w:rsidRPr="00606134">
              <w:t>шт.</w:t>
            </w:r>
          </w:p>
        </w:tc>
        <w:tc>
          <w:tcPr>
            <w:tcW w:w="1701" w:type="dxa"/>
          </w:tcPr>
          <w:p w:rsidR="00BC19CE" w:rsidRPr="00606134" w:rsidRDefault="00BC19CE" w:rsidP="00606134">
            <w:pPr>
              <w:jc w:val="center"/>
            </w:pPr>
            <w:r w:rsidRPr="00606134">
              <w:t>95,00</w:t>
            </w:r>
          </w:p>
        </w:tc>
        <w:tc>
          <w:tcPr>
            <w:tcW w:w="1489" w:type="dxa"/>
          </w:tcPr>
          <w:p w:rsidR="00BC19CE" w:rsidRPr="00606134" w:rsidRDefault="00BC19CE" w:rsidP="00606134">
            <w:pPr>
              <w:jc w:val="center"/>
            </w:pPr>
            <w:r w:rsidRPr="00606134">
              <w:t>2</w:t>
            </w:r>
          </w:p>
        </w:tc>
        <w:tc>
          <w:tcPr>
            <w:tcW w:w="1559" w:type="dxa"/>
          </w:tcPr>
          <w:p w:rsidR="00BC19CE" w:rsidRPr="00606134" w:rsidRDefault="00BC19CE" w:rsidP="00606134">
            <w:pPr>
              <w:jc w:val="center"/>
            </w:pPr>
            <w:r w:rsidRPr="00606134">
              <w:t>6</w:t>
            </w:r>
          </w:p>
        </w:tc>
      </w:tr>
      <w:tr w:rsidR="00BC19CE" w:rsidRPr="00ED54DD" w:rsidTr="00606134">
        <w:trPr>
          <w:trHeight w:val="244"/>
        </w:trPr>
        <w:tc>
          <w:tcPr>
            <w:tcW w:w="851" w:type="dxa"/>
          </w:tcPr>
          <w:p w:rsidR="00BC19CE" w:rsidRPr="00606134" w:rsidRDefault="00BC19CE" w:rsidP="00606134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59" w:type="dxa"/>
          </w:tcPr>
          <w:p w:rsidR="00BC19CE" w:rsidRPr="00606134" w:rsidRDefault="00BC19CE" w:rsidP="006E0F74">
            <w:r w:rsidRPr="00606134">
              <w:t>Бумага д/зап 9х9х7 10 цвет.750л.</w:t>
            </w:r>
          </w:p>
        </w:tc>
        <w:tc>
          <w:tcPr>
            <w:tcW w:w="1014" w:type="dxa"/>
          </w:tcPr>
          <w:p w:rsidR="00BC19CE" w:rsidRPr="00606134" w:rsidRDefault="00BC19CE" w:rsidP="00606134">
            <w:pPr>
              <w:jc w:val="center"/>
            </w:pPr>
            <w:r w:rsidRPr="00606134">
              <w:t>шт.</w:t>
            </w:r>
          </w:p>
        </w:tc>
        <w:tc>
          <w:tcPr>
            <w:tcW w:w="1701" w:type="dxa"/>
          </w:tcPr>
          <w:p w:rsidR="00BC19CE" w:rsidRPr="00606134" w:rsidRDefault="00BC19CE" w:rsidP="00606134">
            <w:pPr>
              <w:jc w:val="center"/>
            </w:pPr>
            <w:r w:rsidRPr="00606134">
              <w:t>120,00</w:t>
            </w:r>
          </w:p>
        </w:tc>
        <w:tc>
          <w:tcPr>
            <w:tcW w:w="1489" w:type="dxa"/>
          </w:tcPr>
          <w:p w:rsidR="00BC19CE" w:rsidRPr="00606134" w:rsidRDefault="00BC19CE" w:rsidP="00606134">
            <w:pPr>
              <w:jc w:val="center"/>
            </w:pPr>
            <w:r w:rsidRPr="00606134">
              <w:t>2</w:t>
            </w:r>
          </w:p>
        </w:tc>
        <w:tc>
          <w:tcPr>
            <w:tcW w:w="1559" w:type="dxa"/>
          </w:tcPr>
          <w:p w:rsidR="00BC19CE" w:rsidRPr="00606134" w:rsidRDefault="00BC19CE" w:rsidP="00606134">
            <w:pPr>
              <w:jc w:val="center"/>
            </w:pPr>
            <w:r w:rsidRPr="00606134">
              <w:t>6</w:t>
            </w:r>
          </w:p>
        </w:tc>
      </w:tr>
      <w:tr w:rsidR="00BC19CE" w:rsidRPr="00ED54DD" w:rsidTr="00606134">
        <w:trPr>
          <w:trHeight w:val="244"/>
        </w:trPr>
        <w:tc>
          <w:tcPr>
            <w:tcW w:w="851" w:type="dxa"/>
          </w:tcPr>
          <w:p w:rsidR="00BC19CE" w:rsidRPr="00606134" w:rsidRDefault="00BC19CE" w:rsidP="00606134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59" w:type="dxa"/>
          </w:tcPr>
          <w:p w:rsidR="00BC19CE" w:rsidRPr="00606134" w:rsidRDefault="00BC19CE" w:rsidP="006E0F74">
            <w:r w:rsidRPr="00606134">
              <w:t>Бумага д/зап 9х9х9 L-11-3013 зебра/белая/цветная</w:t>
            </w:r>
          </w:p>
        </w:tc>
        <w:tc>
          <w:tcPr>
            <w:tcW w:w="1014" w:type="dxa"/>
          </w:tcPr>
          <w:p w:rsidR="00BC19CE" w:rsidRPr="00606134" w:rsidRDefault="00BC19CE" w:rsidP="00606134">
            <w:pPr>
              <w:jc w:val="center"/>
            </w:pPr>
            <w:r w:rsidRPr="00606134">
              <w:t>шт.</w:t>
            </w:r>
          </w:p>
        </w:tc>
        <w:tc>
          <w:tcPr>
            <w:tcW w:w="1701" w:type="dxa"/>
          </w:tcPr>
          <w:p w:rsidR="00BC19CE" w:rsidRPr="00606134" w:rsidRDefault="00BC19CE" w:rsidP="00606134">
            <w:pPr>
              <w:jc w:val="center"/>
            </w:pPr>
            <w:r w:rsidRPr="00606134">
              <w:t>100,00</w:t>
            </w:r>
          </w:p>
        </w:tc>
        <w:tc>
          <w:tcPr>
            <w:tcW w:w="1489" w:type="dxa"/>
          </w:tcPr>
          <w:p w:rsidR="00BC19CE" w:rsidRPr="00606134" w:rsidRDefault="00BC19CE" w:rsidP="00606134">
            <w:pPr>
              <w:jc w:val="center"/>
            </w:pPr>
            <w:r w:rsidRPr="00606134">
              <w:t>2</w:t>
            </w:r>
          </w:p>
        </w:tc>
        <w:tc>
          <w:tcPr>
            <w:tcW w:w="1559" w:type="dxa"/>
          </w:tcPr>
          <w:p w:rsidR="00BC19CE" w:rsidRPr="00606134" w:rsidRDefault="00BC19CE" w:rsidP="00606134">
            <w:pPr>
              <w:jc w:val="center"/>
            </w:pPr>
            <w:r w:rsidRPr="00606134">
              <w:t>6</w:t>
            </w:r>
          </w:p>
        </w:tc>
      </w:tr>
      <w:tr w:rsidR="00BC19CE" w:rsidRPr="00ED54DD" w:rsidTr="00606134">
        <w:trPr>
          <w:trHeight w:val="244"/>
        </w:trPr>
        <w:tc>
          <w:tcPr>
            <w:tcW w:w="851" w:type="dxa"/>
          </w:tcPr>
          <w:p w:rsidR="00BC19CE" w:rsidRPr="00606134" w:rsidRDefault="00BC19CE" w:rsidP="00606134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59" w:type="dxa"/>
          </w:tcPr>
          <w:p w:rsidR="00BC19CE" w:rsidRPr="00606134" w:rsidRDefault="00BC19CE" w:rsidP="006E0F74">
            <w:r w:rsidRPr="00606134">
              <w:t>Бумага с липким слоем 38*50,8 ии НЕОН 3 цвета</w:t>
            </w:r>
          </w:p>
        </w:tc>
        <w:tc>
          <w:tcPr>
            <w:tcW w:w="1014" w:type="dxa"/>
          </w:tcPr>
          <w:p w:rsidR="00BC19CE" w:rsidRPr="00606134" w:rsidRDefault="00BC19CE" w:rsidP="00606134">
            <w:pPr>
              <w:jc w:val="center"/>
            </w:pPr>
            <w:r w:rsidRPr="00606134">
              <w:t>шт.</w:t>
            </w:r>
          </w:p>
        </w:tc>
        <w:tc>
          <w:tcPr>
            <w:tcW w:w="1701" w:type="dxa"/>
          </w:tcPr>
          <w:p w:rsidR="00BC19CE" w:rsidRPr="00606134" w:rsidRDefault="00BC19CE" w:rsidP="00606134">
            <w:pPr>
              <w:jc w:val="center"/>
            </w:pPr>
            <w:r w:rsidRPr="00606134">
              <w:t>35,00</w:t>
            </w:r>
          </w:p>
        </w:tc>
        <w:tc>
          <w:tcPr>
            <w:tcW w:w="1489" w:type="dxa"/>
          </w:tcPr>
          <w:p w:rsidR="00BC19CE" w:rsidRPr="00606134" w:rsidRDefault="00BC19CE" w:rsidP="00606134">
            <w:pPr>
              <w:jc w:val="center"/>
            </w:pPr>
            <w:r w:rsidRPr="00606134">
              <w:t>6</w:t>
            </w:r>
          </w:p>
        </w:tc>
        <w:tc>
          <w:tcPr>
            <w:tcW w:w="1559" w:type="dxa"/>
          </w:tcPr>
          <w:p w:rsidR="00BC19CE" w:rsidRPr="00606134" w:rsidRDefault="00BC19CE" w:rsidP="00606134">
            <w:pPr>
              <w:jc w:val="center"/>
            </w:pPr>
            <w:r w:rsidRPr="00606134">
              <w:t>18</w:t>
            </w:r>
          </w:p>
        </w:tc>
      </w:tr>
      <w:tr w:rsidR="00BC19CE" w:rsidRPr="00ED54DD" w:rsidTr="00606134">
        <w:trPr>
          <w:trHeight w:val="244"/>
        </w:trPr>
        <w:tc>
          <w:tcPr>
            <w:tcW w:w="851" w:type="dxa"/>
          </w:tcPr>
          <w:p w:rsidR="00BC19CE" w:rsidRPr="00606134" w:rsidRDefault="00BC19CE" w:rsidP="00606134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59" w:type="dxa"/>
          </w:tcPr>
          <w:p w:rsidR="00BC19CE" w:rsidRPr="00606134" w:rsidRDefault="00BC19CE" w:rsidP="006E0F74">
            <w:r w:rsidRPr="00606134">
              <w:t>Бумага с липким слоем 76,2*50,8мм 100л НЕОН</w:t>
            </w:r>
          </w:p>
        </w:tc>
        <w:tc>
          <w:tcPr>
            <w:tcW w:w="1014" w:type="dxa"/>
          </w:tcPr>
          <w:p w:rsidR="00BC19CE" w:rsidRPr="00606134" w:rsidRDefault="00BC19CE" w:rsidP="00606134">
            <w:pPr>
              <w:jc w:val="center"/>
            </w:pPr>
            <w:r w:rsidRPr="00606134">
              <w:t>шт.</w:t>
            </w:r>
          </w:p>
        </w:tc>
        <w:tc>
          <w:tcPr>
            <w:tcW w:w="1701" w:type="dxa"/>
          </w:tcPr>
          <w:p w:rsidR="00BC19CE" w:rsidRPr="00606134" w:rsidRDefault="00BC19CE" w:rsidP="00606134">
            <w:pPr>
              <w:jc w:val="center"/>
            </w:pPr>
            <w:r w:rsidRPr="00606134">
              <w:t>45,00</w:t>
            </w:r>
          </w:p>
        </w:tc>
        <w:tc>
          <w:tcPr>
            <w:tcW w:w="1489" w:type="dxa"/>
          </w:tcPr>
          <w:p w:rsidR="00BC19CE" w:rsidRPr="00606134" w:rsidRDefault="00BC19CE" w:rsidP="00606134">
            <w:pPr>
              <w:jc w:val="center"/>
            </w:pPr>
            <w:r w:rsidRPr="00606134">
              <w:t>6</w:t>
            </w:r>
          </w:p>
        </w:tc>
        <w:tc>
          <w:tcPr>
            <w:tcW w:w="1559" w:type="dxa"/>
          </w:tcPr>
          <w:p w:rsidR="00BC19CE" w:rsidRPr="00606134" w:rsidRDefault="00BC19CE" w:rsidP="00606134">
            <w:pPr>
              <w:jc w:val="center"/>
            </w:pPr>
            <w:r w:rsidRPr="00606134">
              <w:t>18</w:t>
            </w:r>
          </w:p>
        </w:tc>
      </w:tr>
      <w:tr w:rsidR="00BC19CE" w:rsidRPr="00ED54DD" w:rsidTr="00606134">
        <w:trPr>
          <w:trHeight w:val="469"/>
        </w:trPr>
        <w:tc>
          <w:tcPr>
            <w:tcW w:w="851" w:type="dxa"/>
          </w:tcPr>
          <w:p w:rsidR="00BC19CE" w:rsidRPr="00606134" w:rsidRDefault="00BC19CE" w:rsidP="00606134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59" w:type="dxa"/>
          </w:tcPr>
          <w:p w:rsidR="00BC19CE" w:rsidRPr="00606134" w:rsidRDefault="00BC19CE" w:rsidP="006E0F74">
            <w:r w:rsidRPr="00606134">
              <w:t>Дырокол</w:t>
            </w:r>
          </w:p>
        </w:tc>
        <w:tc>
          <w:tcPr>
            <w:tcW w:w="1014" w:type="dxa"/>
          </w:tcPr>
          <w:p w:rsidR="00BC19CE" w:rsidRPr="00606134" w:rsidRDefault="00BC19CE" w:rsidP="00606134">
            <w:pPr>
              <w:jc w:val="center"/>
            </w:pPr>
            <w:r w:rsidRPr="00606134">
              <w:t>шт.</w:t>
            </w:r>
          </w:p>
        </w:tc>
        <w:tc>
          <w:tcPr>
            <w:tcW w:w="1701" w:type="dxa"/>
          </w:tcPr>
          <w:p w:rsidR="00BC19CE" w:rsidRPr="00606134" w:rsidRDefault="00BC19CE" w:rsidP="00606134">
            <w:pPr>
              <w:jc w:val="center"/>
            </w:pPr>
            <w:r w:rsidRPr="00606134">
              <w:t>600,00</w:t>
            </w:r>
          </w:p>
        </w:tc>
        <w:tc>
          <w:tcPr>
            <w:tcW w:w="1489" w:type="dxa"/>
          </w:tcPr>
          <w:p w:rsidR="00BC19CE" w:rsidRPr="00606134" w:rsidRDefault="00BC19CE" w:rsidP="00606134">
            <w:pPr>
              <w:jc w:val="center"/>
            </w:pPr>
            <w:r w:rsidRPr="00606134">
              <w:t>2</w:t>
            </w:r>
          </w:p>
        </w:tc>
        <w:tc>
          <w:tcPr>
            <w:tcW w:w="1559" w:type="dxa"/>
          </w:tcPr>
          <w:p w:rsidR="00BC19CE" w:rsidRPr="00606134" w:rsidRDefault="00BC19CE" w:rsidP="00606134">
            <w:pPr>
              <w:jc w:val="center"/>
            </w:pPr>
            <w:r w:rsidRPr="00606134">
              <w:t>6</w:t>
            </w:r>
          </w:p>
        </w:tc>
      </w:tr>
      <w:tr w:rsidR="00BC19CE" w:rsidRPr="00ED54DD" w:rsidTr="00606134">
        <w:trPr>
          <w:trHeight w:val="244"/>
        </w:trPr>
        <w:tc>
          <w:tcPr>
            <w:tcW w:w="851" w:type="dxa"/>
          </w:tcPr>
          <w:p w:rsidR="00BC19CE" w:rsidRPr="00606134" w:rsidRDefault="00BC19CE" w:rsidP="00606134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59" w:type="dxa"/>
          </w:tcPr>
          <w:p w:rsidR="00BC19CE" w:rsidRPr="00606134" w:rsidRDefault="00BC19CE" w:rsidP="006E0F74">
            <w:r w:rsidRPr="00606134">
              <w:t>Ежедневник</w:t>
            </w:r>
          </w:p>
        </w:tc>
        <w:tc>
          <w:tcPr>
            <w:tcW w:w="1014" w:type="dxa"/>
          </w:tcPr>
          <w:p w:rsidR="00BC19CE" w:rsidRPr="00606134" w:rsidRDefault="00BC19CE" w:rsidP="00606134">
            <w:pPr>
              <w:jc w:val="center"/>
            </w:pPr>
            <w:r w:rsidRPr="00606134">
              <w:t>шт.</w:t>
            </w:r>
          </w:p>
        </w:tc>
        <w:tc>
          <w:tcPr>
            <w:tcW w:w="1701" w:type="dxa"/>
          </w:tcPr>
          <w:p w:rsidR="00BC19CE" w:rsidRPr="00606134" w:rsidRDefault="00BC19CE" w:rsidP="00606134">
            <w:pPr>
              <w:jc w:val="center"/>
            </w:pPr>
            <w:r w:rsidRPr="00606134">
              <w:t>300,00</w:t>
            </w:r>
          </w:p>
        </w:tc>
        <w:tc>
          <w:tcPr>
            <w:tcW w:w="1489" w:type="dxa"/>
          </w:tcPr>
          <w:p w:rsidR="00BC19CE" w:rsidRPr="00606134" w:rsidRDefault="00BC19CE" w:rsidP="00606134">
            <w:pPr>
              <w:jc w:val="center"/>
            </w:pPr>
            <w:r w:rsidRPr="00606134">
              <w:t>4</w:t>
            </w:r>
          </w:p>
        </w:tc>
        <w:tc>
          <w:tcPr>
            <w:tcW w:w="1559" w:type="dxa"/>
          </w:tcPr>
          <w:p w:rsidR="00BC19CE" w:rsidRPr="00606134" w:rsidRDefault="00BC19CE" w:rsidP="00606134">
            <w:pPr>
              <w:jc w:val="center"/>
            </w:pPr>
            <w:r w:rsidRPr="00606134">
              <w:t>12</w:t>
            </w:r>
          </w:p>
        </w:tc>
      </w:tr>
      <w:tr w:rsidR="00BC19CE" w:rsidRPr="00ED54DD" w:rsidTr="00606134">
        <w:trPr>
          <w:trHeight w:val="244"/>
        </w:trPr>
        <w:tc>
          <w:tcPr>
            <w:tcW w:w="851" w:type="dxa"/>
          </w:tcPr>
          <w:p w:rsidR="00BC19CE" w:rsidRPr="00606134" w:rsidRDefault="00BC19CE" w:rsidP="00606134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59" w:type="dxa"/>
          </w:tcPr>
          <w:p w:rsidR="00BC19CE" w:rsidRPr="00606134" w:rsidRDefault="00BC19CE" w:rsidP="006E0F74">
            <w:r w:rsidRPr="00606134">
              <w:t>Зажим 19 мм 12шт.</w:t>
            </w:r>
          </w:p>
        </w:tc>
        <w:tc>
          <w:tcPr>
            <w:tcW w:w="1014" w:type="dxa"/>
          </w:tcPr>
          <w:p w:rsidR="00BC19CE" w:rsidRPr="00606134" w:rsidRDefault="00BC19CE" w:rsidP="00606134">
            <w:pPr>
              <w:jc w:val="center"/>
            </w:pPr>
            <w:r w:rsidRPr="00606134">
              <w:t>шт.</w:t>
            </w:r>
          </w:p>
        </w:tc>
        <w:tc>
          <w:tcPr>
            <w:tcW w:w="1701" w:type="dxa"/>
          </w:tcPr>
          <w:p w:rsidR="00BC19CE" w:rsidRPr="00606134" w:rsidRDefault="00BC19CE" w:rsidP="00606134">
            <w:pPr>
              <w:jc w:val="center"/>
            </w:pPr>
            <w:r w:rsidRPr="00606134">
              <w:t>30,00</w:t>
            </w:r>
          </w:p>
        </w:tc>
        <w:tc>
          <w:tcPr>
            <w:tcW w:w="1489" w:type="dxa"/>
          </w:tcPr>
          <w:p w:rsidR="00BC19CE" w:rsidRPr="00606134" w:rsidRDefault="00BC19CE" w:rsidP="00606134">
            <w:pPr>
              <w:jc w:val="center"/>
            </w:pPr>
            <w:r w:rsidRPr="00606134">
              <w:t>4</w:t>
            </w:r>
          </w:p>
        </w:tc>
        <w:tc>
          <w:tcPr>
            <w:tcW w:w="1559" w:type="dxa"/>
          </w:tcPr>
          <w:p w:rsidR="00BC19CE" w:rsidRPr="00606134" w:rsidRDefault="00BC19CE" w:rsidP="00606134">
            <w:pPr>
              <w:jc w:val="center"/>
            </w:pPr>
            <w:r w:rsidRPr="00606134">
              <w:t>12</w:t>
            </w:r>
          </w:p>
        </w:tc>
      </w:tr>
      <w:tr w:rsidR="00BC19CE" w:rsidRPr="00ED54DD" w:rsidTr="00606134">
        <w:trPr>
          <w:trHeight w:val="244"/>
        </w:trPr>
        <w:tc>
          <w:tcPr>
            <w:tcW w:w="851" w:type="dxa"/>
          </w:tcPr>
          <w:p w:rsidR="00BC19CE" w:rsidRPr="00606134" w:rsidRDefault="00BC19CE" w:rsidP="00606134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59" w:type="dxa"/>
          </w:tcPr>
          <w:p w:rsidR="00BC19CE" w:rsidRPr="00606134" w:rsidRDefault="00BC19CE" w:rsidP="006E0F74">
            <w:r w:rsidRPr="00606134">
              <w:t>Зажим 25  мм цвет.</w:t>
            </w:r>
          </w:p>
        </w:tc>
        <w:tc>
          <w:tcPr>
            <w:tcW w:w="1014" w:type="dxa"/>
          </w:tcPr>
          <w:p w:rsidR="00BC19CE" w:rsidRPr="00606134" w:rsidRDefault="00BC19CE" w:rsidP="00606134">
            <w:pPr>
              <w:jc w:val="center"/>
            </w:pPr>
            <w:r w:rsidRPr="00606134">
              <w:t>шт.</w:t>
            </w:r>
          </w:p>
        </w:tc>
        <w:tc>
          <w:tcPr>
            <w:tcW w:w="1701" w:type="dxa"/>
          </w:tcPr>
          <w:p w:rsidR="00BC19CE" w:rsidRPr="00606134" w:rsidRDefault="00BC19CE" w:rsidP="00606134">
            <w:pPr>
              <w:jc w:val="center"/>
            </w:pPr>
            <w:r w:rsidRPr="00606134">
              <w:t>55,00</w:t>
            </w:r>
          </w:p>
        </w:tc>
        <w:tc>
          <w:tcPr>
            <w:tcW w:w="1489" w:type="dxa"/>
          </w:tcPr>
          <w:p w:rsidR="00BC19CE" w:rsidRPr="00606134" w:rsidRDefault="00BC19CE" w:rsidP="00606134">
            <w:pPr>
              <w:jc w:val="center"/>
            </w:pPr>
            <w:r w:rsidRPr="00606134">
              <w:t>4</w:t>
            </w:r>
          </w:p>
        </w:tc>
        <w:tc>
          <w:tcPr>
            <w:tcW w:w="1559" w:type="dxa"/>
          </w:tcPr>
          <w:p w:rsidR="00BC19CE" w:rsidRPr="00606134" w:rsidRDefault="00BC19CE" w:rsidP="00606134">
            <w:pPr>
              <w:jc w:val="center"/>
            </w:pPr>
            <w:r w:rsidRPr="00606134">
              <w:t>12</w:t>
            </w:r>
          </w:p>
        </w:tc>
      </w:tr>
      <w:tr w:rsidR="00BC19CE" w:rsidRPr="00ED54DD" w:rsidTr="00606134">
        <w:trPr>
          <w:trHeight w:val="244"/>
        </w:trPr>
        <w:tc>
          <w:tcPr>
            <w:tcW w:w="851" w:type="dxa"/>
          </w:tcPr>
          <w:p w:rsidR="00BC19CE" w:rsidRPr="00606134" w:rsidRDefault="00BC19CE" w:rsidP="00606134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59" w:type="dxa"/>
          </w:tcPr>
          <w:p w:rsidR="00BC19CE" w:rsidRPr="00606134" w:rsidRDefault="00BC19CE" w:rsidP="006E0F74">
            <w:r w:rsidRPr="00606134">
              <w:t>Зажим 32 мм цветн.</w:t>
            </w:r>
          </w:p>
        </w:tc>
        <w:tc>
          <w:tcPr>
            <w:tcW w:w="1014" w:type="dxa"/>
          </w:tcPr>
          <w:p w:rsidR="00BC19CE" w:rsidRPr="00606134" w:rsidRDefault="00BC19CE" w:rsidP="00606134">
            <w:pPr>
              <w:jc w:val="center"/>
            </w:pPr>
            <w:r w:rsidRPr="00606134">
              <w:t>шт.</w:t>
            </w:r>
          </w:p>
        </w:tc>
        <w:tc>
          <w:tcPr>
            <w:tcW w:w="1701" w:type="dxa"/>
          </w:tcPr>
          <w:p w:rsidR="00BC19CE" w:rsidRPr="00606134" w:rsidRDefault="00BC19CE" w:rsidP="00606134">
            <w:pPr>
              <w:jc w:val="center"/>
            </w:pPr>
            <w:r w:rsidRPr="00606134">
              <w:t>80,00</w:t>
            </w:r>
          </w:p>
        </w:tc>
        <w:tc>
          <w:tcPr>
            <w:tcW w:w="1489" w:type="dxa"/>
          </w:tcPr>
          <w:p w:rsidR="00BC19CE" w:rsidRPr="00606134" w:rsidRDefault="00BC19CE" w:rsidP="00606134">
            <w:pPr>
              <w:jc w:val="center"/>
            </w:pPr>
            <w:r w:rsidRPr="00606134">
              <w:t>4</w:t>
            </w:r>
          </w:p>
        </w:tc>
        <w:tc>
          <w:tcPr>
            <w:tcW w:w="1559" w:type="dxa"/>
          </w:tcPr>
          <w:p w:rsidR="00BC19CE" w:rsidRPr="00606134" w:rsidRDefault="00BC19CE" w:rsidP="00606134">
            <w:pPr>
              <w:jc w:val="center"/>
            </w:pPr>
            <w:r w:rsidRPr="00606134">
              <w:t>12</w:t>
            </w:r>
          </w:p>
        </w:tc>
      </w:tr>
      <w:tr w:rsidR="00BC19CE" w:rsidRPr="00ED54DD" w:rsidTr="00606134">
        <w:trPr>
          <w:trHeight w:val="244"/>
        </w:trPr>
        <w:tc>
          <w:tcPr>
            <w:tcW w:w="851" w:type="dxa"/>
          </w:tcPr>
          <w:p w:rsidR="00BC19CE" w:rsidRPr="00606134" w:rsidRDefault="00BC19CE" w:rsidP="00606134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59" w:type="dxa"/>
          </w:tcPr>
          <w:p w:rsidR="00BC19CE" w:rsidRPr="00606134" w:rsidRDefault="00BC19CE" w:rsidP="006E0F74">
            <w:r w:rsidRPr="00606134">
              <w:t>Зажим 51 мм 12 шт.</w:t>
            </w:r>
          </w:p>
        </w:tc>
        <w:tc>
          <w:tcPr>
            <w:tcW w:w="1014" w:type="dxa"/>
          </w:tcPr>
          <w:p w:rsidR="00BC19CE" w:rsidRPr="00606134" w:rsidRDefault="00BC19CE" w:rsidP="00606134">
            <w:pPr>
              <w:jc w:val="center"/>
            </w:pPr>
            <w:r w:rsidRPr="00606134">
              <w:t>шт.</w:t>
            </w:r>
          </w:p>
        </w:tc>
        <w:tc>
          <w:tcPr>
            <w:tcW w:w="1701" w:type="dxa"/>
          </w:tcPr>
          <w:p w:rsidR="00BC19CE" w:rsidRPr="00606134" w:rsidRDefault="00BC19CE" w:rsidP="00606134">
            <w:pPr>
              <w:jc w:val="center"/>
            </w:pPr>
            <w:r w:rsidRPr="00606134">
              <w:t>170,00</w:t>
            </w:r>
          </w:p>
        </w:tc>
        <w:tc>
          <w:tcPr>
            <w:tcW w:w="1489" w:type="dxa"/>
          </w:tcPr>
          <w:p w:rsidR="00BC19CE" w:rsidRPr="00606134" w:rsidRDefault="00BC19CE" w:rsidP="00606134">
            <w:pPr>
              <w:jc w:val="center"/>
            </w:pPr>
            <w:r w:rsidRPr="00606134">
              <w:t>4</w:t>
            </w:r>
          </w:p>
        </w:tc>
        <w:tc>
          <w:tcPr>
            <w:tcW w:w="1559" w:type="dxa"/>
          </w:tcPr>
          <w:p w:rsidR="00BC19CE" w:rsidRPr="00606134" w:rsidRDefault="00BC19CE" w:rsidP="00606134">
            <w:pPr>
              <w:jc w:val="center"/>
            </w:pPr>
            <w:r w:rsidRPr="00606134">
              <w:t>12</w:t>
            </w:r>
          </w:p>
        </w:tc>
      </w:tr>
      <w:tr w:rsidR="00BC19CE" w:rsidRPr="00ED54DD" w:rsidTr="00606134">
        <w:trPr>
          <w:trHeight w:val="244"/>
        </w:trPr>
        <w:tc>
          <w:tcPr>
            <w:tcW w:w="851" w:type="dxa"/>
          </w:tcPr>
          <w:p w:rsidR="00BC19CE" w:rsidRPr="00606134" w:rsidRDefault="00BC19CE" w:rsidP="00606134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59" w:type="dxa"/>
          </w:tcPr>
          <w:p w:rsidR="00BC19CE" w:rsidRPr="00606134" w:rsidRDefault="00BC19CE" w:rsidP="006E0F74">
            <w:r w:rsidRPr="00606134">
              <w:t>Зажим для бумаг золото  15 мм (12 шт)</w:t>
            </w:r>
          </w:p>
        </w:tc>
        <w:tc>
          <w:tcPr>
            <w:tcW w:w="1014" w:type="dxa"/>
          </w:tcPr>
          <w:p w:rsidR="00BC19CE" w:rsidRPr="00606134" w:rsidRDefault="00BC19CE" w:rsidP="00606134">
            <w:pPr>
              <w:jc w:val="center"/>
            </w:pPr>
            <w:r w:rsidRPr="00606134">
              <w:t>шт.</w:t>
            </w:r>
          </w:p>
        </w:tc>
        <w:tc>
          <w:tcPr>
            <w:tcW w:w="1701" w:type="dxa"/>
          </w:tcPr>
          <w:p w:rsidR="00BC19CE" w:rsidRPr="00606134" w:rsidRDefault="00BC19CE" w:rsidP="00606134">
            <w:pPr>
              <w:jc w:val="center"/>
            </w:pPr>
            <w:r w:rsidRPr="00606134">
              <w:t>25,00</w:t>
            </w:r>
          </w:p>
        </w:tc>
        <w:tc>
          <w:tcPr>
            <w:tcW w:w="1489" w:type="dxa"/>
          </w:tcPr>
          <w:p w:rsidR="00BC19CE" w:rsidRPr="00606134" w:rsidRDefault="00BC19CE" w:rsidP="00606134">
            <w:pPr>
              <w:jc w:val="center"/>
            </w:pPr>
            <w:r w:rsidRPr="00606134">
              <w:t>4</w:t>
            </w:r>
          </w:p>
        </w:tc>
        <w:tc>
          <w:tcPr>
            <w:tcW w:w="1559" w:type="dxa"/>
          </w:tcPr>
          <w:p w:rsidR="00BC19CE" w:rsidRPr="00606134" w:rsidRDefault="00BC19CE" w:rsidP="00606134">
            <w:pPr>
              <w:jc w:val="center"/>
            </w:pPr>
            <w:r w:rsidRPr="00606134">
              <w:t>12</w:t>
            </w:r>
          </w:p>
        </w:tc>
      </w:tr>
      <w:tr w:rsidR="00BC19CE" w:rsidRPr="00ED54DD" w:rsidTr="00606134">
        <w:trPr>
          <w:trHeight w:val="244"/>
        </w:trPr>
        <w:tc>
          <w:tcPr>
            <w:tcW w:w="851" w:type="dxa"/>
          </w:tcPr>
          <w:p w:rsidR="00BC19CE" w:rsidRPr="00606134" w:rsidRDefault="00BC19CE" w:rsidP="00606134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59" w:type="dxa"/>
          </w:tcPr>
          <w:p w:rsidR="00BC19CE" w:rsidRPr="00606134" w:rsidRDefault="00BC19CE" w:rsidP="006E0F74">
            <w:r w:rsidRPr="00606134">
              <w:t>Зажим для бумаг черный  41 мм (12 шт)</w:t>
            </w:r>
          </w:p>
        </w:tc>
        <w:tc>
          <w:tcPr>
            <w:tcW w:w="1014" w:type="dxa"/>
          </w:tcPr>
          <w:p w:rsidR="00BC19CE" w:rsidRPr="00606134" w:rsidRDefault="00BC19CE" w:rsidP="00606134">
            <w:pPr>
              <w:jc w:val="center"/>
            </w:pPr>
            <w:r w:rsidRPr="00606134">
              <w:t>шт.</w:t>
            </w:r>
          </w:p>
        </w:tc>
        <w:tc>
          <w:tcPr>
            <w:tcW w:w="1701" w:type="dxa"/>
          </w:tcPr>
          <w:p w:rsidR="00BC19CE" w:rsidRPr="00606134" w:rsidRDefault="00BC19CE" w:rsidP="00606134">
            <w:pPr>
              <w:jc w:val="center"/>
            </w:pPr>
            <w:r w:rsidRPr="00606134">
              <w:t>75,00</w:t>
            </w:r>
          </w:p>
        </w:tc>
        <w:tc>
          <w:tcPr>
            <w:tcW w:w="1489" w:type="dxa"/>
          </w:tcPr>
          <w:p w:rsidR="00BC19CE" w:rsidRPr="00606134" w:rsidRDefault="00BC19CE" w:rsidP="00606134">
            <w:pPr>
              <w:jc w:val="center"/>
            </w:pPr>
            <w:r w:rsidRPr="00606134">
              <w:t>4</w:t>
            </w:r>
          </w:p>
        </w:tc>
        <w:tc>
          <w:tcPr>
            <w:tcW w:w="1559" w:type="dxa"/>
          </w:tcPr>
          <w:p w:rsidR="00BC19CE" w:rsidRPr="00606134" w:rsidRDefault="00BC19CE" w:rsidP="00606134">
            <w:pPr>
              <w:jc w:val="center"/>
            </w:pPr>
            <w:r w:rsidRPr="00606134">
              <w:t>12</w:t>
            </w:r>
          </w:p>
        </w:tc>
      </w:tr>
      <w:tr w:rsidR="00BC19CE" w:rsidRPr="00ED54DD" w:rsidTr="00606134">
        <w:trPr>
          <w:trHeight w:val="244"/>
        </w:trPr>
        <w:tc>
          <w:tcPr>
            <w:tcW w:w="851" w:type="dxa"/>
          </w:tcPr>
          <w:p w:rsidR="00BC19CE" w:rsidRPr="00606134" w:rsidRDefault="00BC19CE" w:rsidP="00606134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59" w:type="dxa"/>
          </w:tcPr>
          <w:p w:rsidR="00BC19CE" w:rsidRPr="00606134" w:rsidRDefault="00BC19CE" w:rsidP="006E0F74">
            <w:r w:rsidRPr="00606134">
              <w:t>Закладки самоклеющиеся 43*12 мм 25л. 5 цв (пластик стрелки неон)</w:t>
            </w:r>
          </w:p>
        </w:tc>
        <w:tc>
          <w:tcPr>
            <w:tcW w:w="1014" w:type="dxa"/>
          </w:tcPr>
          <w:p w:rsidR="00BC19CE" w:rsidRPr="00606134" w:rsidRDefault="00BC19CE" w:rsidP="00606134">
            <w:pPr>
              <w:jc w:val="center"/>
            </w:pPr>
            <w:r w:rsidRPr="00606134">
              <w:t>шт.</w:t>
            </w:r>
          </w:p>
        </w:tc>
        <w:tc>
          <w:tcPr>
            <w:tcW w:w="1701" w:type="dxa"/>
          </w:tcPr>
          <w:p w:rsidR="00BC19CE" w:rsidRPr="00606134" w:rsidRDefault="00BC19CE" w:rsidP="00606134">
            <w:pPr>
              <w:jc w:val="center"/>
            </w:pPr>
            <w:r w:rsidRPr="00606134">
              <w:t>70,00</w:t>
            </w:r>
          </w:p>
        </w:tc>
        <w:tc>
          <w:tcPr>
            <w:tcW w:w="1489" w:type="dxa"/>
          </w:tcPr>
          <w:p w:rsidR="00BC19CE" w:rsidRPr="00606134" w:rsidRDefault="00BC19CE" w:rsidP="00606134">
            <w:pPr>
              <w:jc w:val="center"/>
            </w:pPr>
            <w:r w:rsidRPr="00606134">
              <w:t>4</w:t>
            </w:r>
          </w:p>
        </w:tc>
        <w:tc>
          <w:tcPr>
            <w:tcW w:w="1559" w:type="dxa"/>
          </w:tcPr>
          <w:p w:rsidR="00BC19CE" w:rsidRPr="00606134" w:rsidRDefault="00BC19CE" w:rsidP="00606134">
            <w:pPr>
              <w:jc w:val="center"/>
            </w:pPr>
            <w:r w:rsidRPr="00606134">
              <w:t>12</w:t>
            </w:r>
          </w:p>
        </w:tc>
      </w:tr>
      <w:tr w:rsidR="00BC19CE" w:rsidRPr="00ED54DD" w:rsidTr="00606134">
        <w:trPr>
          <w:trHeight w:val="426"/>
        </w:trPr>
        <w:tc>
          <w:tcPr>
            <w:tcW w:w="851" w:type="dxa"/>
          </w:tcPr>
          <w:p w:rsidR="00BC19CE" w:rsidRPr="00606134" w:rsidRDefault="00BC19CE" w:rsidP="00606134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59" w:type="dxa"/>
          </w:tcPr>
          <w:p w:rsidR="00BC19CE" w:rsidRPr="00606134" w:rsidRDefault="00BC19CE" w:rsidP="006E0F74">
            <w:r w:rsidRPr="00606134">
              <w:t>Карандаш НВ</w:t>
            </w:r>
          </w:p>
        </w:tc>
        <w:tc>
          <w:tcPr>
            <w:tcW w:w="1014" w:type="dxa"/>
          </w:tcPr>
          <w:p w:rsidR="00BC19CE" w:rsidRPr="00606134" w:rsidRDefault="00BC19CE" w:rsidP="00606134">
            <w:pPr>
              <w:jc w:val="center"/>
            </w:pPr>
            <w:r w:rsidRPr="00606134">
              <w:t>шт.</w:t>
            </w:r>
          </w:p>
        </w:tc>
        <w:tc>
          <w:tcPr>
            <w:tcW w:w="1701" w:type="dxa"/>
          </w:tcPr>
          <w:p w:rsidR="00BC19CE" w:rsidRPr="00606134" w:rsidRDefault="00BC19CE" w:rsidP="00606134">
            <w:pPr>
              <w:jc w:val="center"/>
            </w:pPr>
            <w:r w:rsidRPr="00606134">
              <w:t>20,00</w:t>
            </w:r>
          </w:p>
        </w:tc>
        <w:tc>
          <w:tcPr>
            <w:tcW w:w="1489" w:type="dxa"/>
          </w:tcPr>
          <w:p w:rsidR="00BC19CE" w:rsidRPr="00606134" w:rsidRDefault="00BC19CE" w:rsidP="00606134">
            <w:pPr>
              <w:jc w:val="center"/>
            </w:pPr>
            <w:r w:rsidRPr="00606134">
              <w:t>6</w:t>
            </w:r>
          </w:p>
        </w:tc>
        <w:tc>
          <w:tcPr>
            <w:tcW w:w="1559" w:type="dxa"/>
          </w:tcPr>
          <w:p w:rsidR="00BC19CE" w:rsidRPr="00606134" w:rsidRDefault="00BC19CE" w:rsidP="00606134">
            <w:pPr>
              <w:jc w:val="center"/>
            </w:pPr>
            <w:r w:rsidRPr="00606134">
              <w:t>18</w:t>
            </w:r>
          </w:p>
        </w:tc>
      </w:tr>
      <w:tr w:rsidR="00BC19CE" w:rsidRPr="00ED54DD" w:rsidTr="00606134">
        <w:trPr>
          <w:trHeight w:val="418"/>
        </w:trPr>
        <w:tc>
          <w:tcPr>
            <w:tcW w:w="851" w:type="dxa"/>
          </w:tcPr>
          <w:p w:rsidR="00BC19CE" w:rsidRPr="00606134" w:rsidRDefault="00BC19CE" w:rsidP="00606134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59" w:type="dxa"/>
          </w:tcPr>
          <w:p w:rsidR="00BC19CE" w:rsidRPr="00606134" w:rsidRDefault="00BC19CE" w:rsidP="006E0F74">
            <w:r w:rsidRPr="00606134">
              <w:t>Карандаш НВ с ластиком</w:t>
            </w:r>
          </w:p>
        </w:tc>
        <w:tc>
          <w:tcPr>
            <w:tcW w:w="1014" w:type="dxa"/>
          </w:tcPr>
          <w:p w:rsidR="00BC19CE" w:rsidRPr="00606134" w:rsidRDefault="00BC19CE" w:rsidP="00606134">
            <w:pPr>
              <w:jc w:val="center"/>
            </w:pPr>
            <w:r w:rsidRPr="00606134">
              <w:t>шт.</w:t>
            </w:r>
          </w:p>
        </w:tc>
        <w:tc>
          <w:tcPr>
            <w:tcW w:w="1701" w:type="dxa"/>
          </w:tcPr>
          <w:p w:rsidR="00BC19CE" w:rsidRPr="00606134" w:rsidRDefault="00BC19CE" w:rsidP="00606134">
            <w:pPr>
              <w:jc w:val="center"/>
            </w:pPr>
            <w:r w:rsidRPr="00606134">
              <w:t>20,00</w:t>
            </w:r>
          </w:p>
        </w:tc>
        <w:tc>
          <w:tcPr>
            <w:tcW w:w="1489" w:type="dxa"/>
          </w:tcPr>
          <w:p w:rsidR="00BC19CE" w:rsidRPr="00606134" w:rsidRDefault="00BC19CE" w:rsidP="00606134">
            <w:pPr>
              <w:jc w:val="center"/>
            </w:pPr>
            <w:r w:rsidRPr="00606134">
              <w:t>6</w:t>
            </w:r>
          </w:p>
        </w:tc>
        <w:tc>
          <w:tcPr>
            <w:tcW w:w="1559" w:type="dxa"/>
          </w:tcPr>
          <w:p w:rsidR="00BC19CE" w:rsidRPr="00606134" w:rsidRDefault="00BC19CE" w:rsidP="00606134">
            <w:pPr>
              <w:jc w:val="center"/>
            </w:pPr>
            <w:r w:rsidRPr="00606134">
              <w:t>18</w:t>
            </w:r>
          </w:p>
        </w:tc>
      </w:tr>
      <w:tr w:rsidR="00BC19CE" w:rsidRPr="00ED54DD" w:rsidTr="00606134">
        <w:trPr>
          <w:trHeight w:val="409"/>
        </w:trPr>
        <w:tc>
          <w:tcPr>
            <w:tcW w:w="851" w:type="dxa"/>
          </w:tcPr>
          <w:p w:rsidR="00BC19CE" w:rsidRPr="00606134" w:rsidRDefault="00BC19CE" w:rsidP="00606134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59" w:type="dxa"/>
          </w:tcPr>
          <w:p w:rsidR="00BC19CE" w:rsidRPr="00606134" w:rsidRDefault="00BC19CE" w:rsidP="006E0F74">
            <w:r w:rsidRPr="00606134">
              <w:t>Карандаш ч/г</w:t>
            </w:r>
          </w:p>
        </w:tc>
        <w:tc>
          <w:tcPr>
            <w:tcW w:w="1014" w:type="dxa"/>
          </w:tcPr>
          <w:p w:rsidR="00BC19CE" w:rsidRPr="00606134" w:rsidRDefault="00BC19CE" w:rsidP="00606134">
            <w:pPr>
              <w:jc w:val="center"/>
            </w:pPr>
            <w:r w:rsidRPr="00606134">
              <w:t>шт.</w:t>
            </w:r>
          </w:p>
        </w:tc>
        <w:tc>
          <w:tcPr>
            <w:tcW w:w="1701" w:type="dxa"/>
          </w:tcPr>
          <w:p w:rsidR="00BC19CE" w:rsidRPr="00606134" w:rsidRDefault="00BC19CE" w:rsidP="00606134">
            <w:pPr>
              <w:jc w:val="center"/>
            </w:pPr>
            <w:r w:rsidRPr="00606134">
              <w:t>30,00</w:t>
            </w:r>
          </w:p>
        </w:tc>
        <w:tc>
          <w:tcPr>
            <w:tcW w:w="1489" w:type="dxa"/>
          </w:tcPr>
          <w:p w:rsidR="00BC19CE" w:rsidRPr="00606134" w:rsidRDefault="00BC19CE" w:rsidP="00606134">
            <w:pPr>
              <w:jc w:val="center"/>
            </w:pPr>
            <w:r w:rsidRPr="00606134">
              <w:t>6</w:t>
            </w:r>
          </w:p>
        </w:tc>
        <w:tc>
          <w:tcPr>
            <w:tcW w:w="1559" w:type="dxa"/>
          </w:tcPr>
          <w:p w:rsidR="00BC19CE" w:rsidRPr="00606134" w:rsidRDefault="00BC19CE" w:rsidP="00606134">
            <w:pPr>
              <w:jc w:val="center"/>
            </w:pPr>
            <w:r w:rsidRPr="00606134">
              <w:t>18</w:t>
            </w:r>
          </w:p>
        </w:tc>
      </w:tr>
      <w:tr w:rsidR="00BC19CE" w:rsidRPr="00ED54DD" w:rsidTr="00606134">
        <w:trPr>
          <w:trHeight w:val="244"/>
        </w:trPr>
        <w:tc>
          <w:tcPr>
            <w:tcW w:w="851" w:type="dxa"/>
          </w:tcPr>
          <w:p w:rsidR="00BC19CE" w:rsidRPr="00606134" w:rsidRDefault="00BC19CE" w:rsidP="00606134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59" w:type="dxa"/>
          </w:tcPr>
          <w:p w:rsidR="00BC19CE" w:rsidRPr="00606134" w:rsidRDefault="00BC19CE" w:rsidP="006E0F74">
            <w:r w:rsidRPr="00606134">
              <w:t>Клей канцелярский</w:t>
            </w:r>
          </w:p>
        </w:tc>
        <w:tc>
          <w:tcPr>
            <w:tcW w:w="1014" w:type="dxa"/>
          </w:tcPr>
          <w:p w:rsidR="00BC19CE" w:rsidRPr="00606134" w:rsidRDefault="00BC19CE" w:rsidP="00606134">
            <w:pPr>
              <w:jc w:val="center"/>
            </w:pPr>
            <w:r w:rsidRPr="00606134">
              <w:t>шт.</w:t>
            </w:r>
          </w:p>
        </w:tc>
        <w:tc>
          <w:tcPr>
            <w:tcW w:w="1701" w:type="dxa"/>
            <w:vAlign w:val="center"/>
          </w:tcPr>
          <w:p w:rsidR="00BC19CE" w:rsidRPr="00606134" w:rsidRDefault="00BC19CE" w:rsidP="00606134">
            <w:pPr>
              <w:jc w:val="center"/>
              <w:rPr>
                <w:bCs/>
              </w:rPr>
            </w:pPr>
            <w:r w:rsidRPr="00606134">
              <w:rPr>
                <w:bCs/>
              </w:rPr>
              <w:t>35,00</w:t>
            </w:r>
          </w:p>
        </w:tc>
        <w:tc>
          <w:tcPr>
            <w:tcW w:w="1489" w:type="dxa"/>
          </w:tcPr>
          <w:p w:rsidR="00BC19CE" w:rsidRPr="00606134" w:rsidRDefault="00BC19CE" w:rsidP="00606134">
            <w:pPr>
              <w:jc w:val="center"/>
            </w:pPr>
            <w:r w:rsidRPr="00606134">
              <w:t>4</w:t>
            </w:r>
          </w:p>
        </w:tc>
        <w:tc>
          <w:tcPr>
            <w:tcW w:w="1559" w:type="dxa"/>
          </w:tcPr>
          <w:p w:rsidR="00BC19CE" w:rsidRPr="00606134" w:rsidRDefault="00BC19CE" w:rsidP="00606134">
            <w:pPr>
              <w:jc w:val="center"/>
            </w:pPr>
            <w:r w:rsidRPr="00606134">
              <w:t>12</w:t>
            </w:r>
          </w:p>
        </w:tc>
      </w:tr>
      <w:tr w:rsidR="00BC19CE" w:rsidRPr="00ED54DD" w:rsidTr="00606134">
        <w:trPr>
          <w:trHeight w:val="406"/>
        </w:trPr>
        <w:tc>
          <w:tcPr>
            <w:tcW w:w="851" w:type="dxa"/>
          </w:tcPr>
          <w:p w:rsidR="00BC19CE" w:rsidRPr="00606134" w:rsidRDefault="00BC19CE" w:rsidP="00606134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59" w:type="dxa"/>
          </w:tcPr>
          <w:p w:rsidR="00BC19CE" w:rsidRPr="00606134" w:rsidRDefault="00BC19CE" w:rsidP="006E0F74">
            <w:r w:rsidRPr="00606134">
              <w:t>Книга учета б/вин А4 клетка</w:t>
            </w:r>
          </w:p>
        </w:tc>
        <w:tc>
          <w:tcPr>
            <w:tcW w:w="1014" w:type="dxa"/>
          </w:tcPr>
          <w:p w:rsidR="00BC19CE" w:rsidRPr="00606134" w:rsidRDefault="00BC19CE" w:rsidP="00606134">
            <w:pPr>
              <w:jc w:val="center"/>
            </w:pPr>
            <w:r w:rsidRPr="00606134">
              <w:t>шт.</w:t>
            </w:r>
          </w:p>
        </w:tc>
        <w:tc>
          <w:tcPr>
            <w:tcW w:w="1701" w:type="dxa"/>
            <w:vAlign w:val="center"/>
          </w:tcPr>
          <w:p w:rsidR="00BC19CE" w:rsidRPr="00606134" w:rsidRDefault="00BC19CE" w:rsidP="00606134">
            <w:pPr>
              <w:jc w:val="center"/>
              <w:rPr>
                <w:bCs/>
              </w:rPr>
            </w:pPr>
            <w:r w:rsidRPr="00606134">
              <w:rPr>
                <w:bCs/>
              </w:rPr>
              <w:t>130,00</w:t>
            </w:r>
          </w:p>
        </w:tc>
        <w:tc>
          <w:tcPr>
            <w:tcW w:w="1489" w:type="dxa"/>
          </w:tcPr>
          <w:p w:rsidR="00BC19CE" w:rsidRPr="00606134" w:rsidRDefault="00BC19CE" w:rsidP="00606134">
            <w:pPr>
              <w:jc w:val="center"/>
            </w:pPr>
            <w:r w:rsidRPr="00606134">
              <w:t>1</w:t>
            </w:r>
          </w:p>
        </w:tc>
        <w:tc>
          <w:tcPr>
            <w:tcW w:w="1559" w:type="dxa"/>
          </w:tcPr>
          <w:p w:rsidR="00BC19CE" w:rsidRPr="00606134" w:rsidRDefault="00BC19CE" w:rsidP="00606134">
            <w:pPr>
              <w:jc w:val="center"/>
            </w:pPr>
            <w:r w:rsidRPr="00606134">
              <w:t>3</w:t>
            </w:r>
          </w:p>
        </w:tc>
      </w:tr>
      <w:tr w:rsidR="00BC19CE" w:rsidRPr="00ED54DD" w:rsidTr="00606134">
        <w:trPr>
          <w:trHeight w:val="425"/>
        </w:trPr>
        <w:tc>
          <w:tcPr>
            <w:tcW w:w="851" w:type="dxa"/>
          </w:tcPr>
          <w:p w:rsidR="00BC19CE" w:rsidRPr="00606134" w:rsidRDefault="00BC19CE" w:rsidP="00606134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59" w:type="dxa"/>
          </w:tcPr>
          <w:p w:rsidR="00BC19CE" w:rsidRPr="00606134" w:rsidRDefault="00BC19CE" w:rsidP="006E0F74">
            <w:r w:rsidRPr="00606134">
              <w:t>Краска штемпельная синяя</w:t>
            </w:r>
          </w:p>
        </w:tc>
        <w:tc>
          <w:tcPr>
            <w:tcW w:w="1014" w:type="dxa"/>
          </w:tcPr>
          <w:p w:rsidR="00BC19CE" w:rsidRPr="00606134" w:rsidRDefault="00BC19CE" w:rsidP="00606134">
            <w:pPr>
              <w:jc w:val="center"/>
            </w:pPr>
            <w:r w:rsidRPr="00606134">
              <w:t>шт.</w:t>
            </w:r>
          </w:p>
        </w:tc>
        <w:tc>
          <w:tcPr>
            <w:tcW w:w="1701" w:type="dxa"/>
            <w:vAlign w:val="center"/>
          </w:tcPr>
          <w:p w:rsidR="00BC19CE" w:rsidRPr="00606134" w:rsidRDefault="00BC19CE" w:rsidP="00606134">
            <w:pPr>
              <w:jc w:val="center"/>
              <w:rPr>
                <w:bCs/>
              </w:rPr>
            </w:pPr>
            <w:r w:rsidRPr="00606134">
              <w:rPr>
                <w:bCs/>
              </w:rPr>
              <w:t>55,00</w:t>
            </w:r>
          </w:p>
        </w:tc>
        <w:tc>
          <w:tcPr>
            <w:tcW w:w="1489" w:type="dxa"/>
          </w:tcPr>
          <w:p w:rsidR="00BC19CE" w:rsidRPr="00606134" w:rsidRDefault="00BC19CE" w:rsidP="00606134">
            <w:pPr>
              <w:jc w:val="center"/>
            </w:pPr>
            <w:r w:rsidRPr="00606134">
              <w:t>0,4</w:t>
            </w:r>
          </w:p>
        </w:tc>
        <w:tc>
          <w:tcPr>
            <w:tcW w:w="1559" w:type="dxa"/>
          </w:tcPr>
          <w:p w:rsidR="00BC19CE" w:rsidRPr="00606134" w:rsidRDefault="00BC19CE" w:rsidP="00606134">
            <w:pPr>
              <w:jc w:val="center"/>
            </w:pPr>
            <w:r w:rsidRPr="00606134">
              <w:t>1,2</w:t>
            </w:r>
          </w:p>
        </w:tc>
      </w:tr>
      <w:tr w:rsidR="00BC19CE" w:rsidRPr="00ED54DD" w:rsidTr="00606134">
        <w:trPr>
          <w:trHeight w:val="244"/>
        </w:trPr>
        <w:tc>
          <w:tcPr>
            <w:tcW w:w="851" w:type="dxa"/>
          </w:tcPr>
          <w:p w:rsidR="00BC19CE" w:rsidRPr="00606134" w:rsidRDefault="00BC19CE" w:rsidP="00606134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59" w:type="dxa"/>
          </w:tcPr>
          <w:p w:rsidR="00BC19CE" w:rsidRPr="00606134" w:rsidRDefault="00BC19CE" w:rsidP="006E0F74">
            <w:r w:rsidRPr="00606134">
              <w:t>Краска штемпельная фиолетовая</w:t>
            </w:r>
          </w:p>
        </w:tc>
        <w:tc>
          <w:tcPr>
            <w:tcW w:w="1014" w:type="dxa"/>
          </w:tcPr>
          <w:p w:rsidR="00BC19CE" w:rsidRPr="00606134" w:rsidRDefault="00BC19CE" w:rsidP="00606134">
            <w:pPr>
              <w:jc w:val="center"/>
            </w:pPr>
            <w:r w:rsidRPr="00606134">
              <w:t>шт.</w:t>
            </w:r>
          </w:p>
        </w:tc>
        <w:tc>
          <w:tcPr>
            <w:tcW w:w="1701" w:type="dxa"/>
            <w:vAlign w:val="center"/>
          </w:tcPr>
          <w:p w:rsidR="00BC19CE" w:rsidRPr="00606134" w:rsidRDefault="00BC19CE" w:rsidP="00606134">
            <w:pPr>
              <w:jc w:val="center"/>
              <w:rPr>
                <w:bCs/>
              </w:rPr>
            </w:pPr>
            <w:r w:rsidRPr="00606134">
              <w:rPr>
                <w:bCs/>
              </w:rPr>
              <w:t>40,00</w:t>
            </w:r>
          </w:p>
        </w:tc>
        <w:tc>
          <w:tcPr>
            <w:tcW w:w="1489" w:type="dxa"/>
          </w:tcPr>
          <w:p w:rsidR="00BC19CE" w:rsidRPr="00606134" w:rsidRDefault="00BC19CE" w:rsidP="00606134">
            <w:pPr>
              <w:jc w:val="center"/>
            </w:pPr>
            <w:r w:rsidRPr="00606134">
              <w:t>0,4</w:t>
            </w:r>
          </w:p>
        </w:tc>
        <w:tc>
          <w:tcPr>
            <w:tcW w:w="1559" w:type="dxa"/>
          </w:tcPr>
          <w:p w:rsidR="00BC19CE" w:rsidRPr="00606134" w:rsidRDefault="00BC19CE" w:rsidP="00606134">
            <w:pPr>
              <w:jc w:val="center"/>
            </w:pPr>
            <w:r w:rsidRPr="00606134">
              <w:t>1,2</w:t>
            </w:r>
          </w:p>
        </w:tc>
      </w:tr>
      <w:tr w:rsidR="00BC19CE" w:rsidRPr="00ED54DD" w:rsidTr="00606134">
        <w:trPr>
          <w:trHeight w:val="269"/>
        </w:trPr>
        <w:tc>
          <w:tcPr>
            <w:tcW w:w="851" w:type="dxa"/>
          </w:tcPr>
          <w:p w:rsidR="00BC19CE" w:rsidRPr="00606134" w:rsidRDefault="00BC19CE" w:rsidP="00606134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59" w:type="dxa"/>
          </w:tcPr>
          <w:p w:rsidR="00BC19CE" w:rsidRPr="00606134" w:rsidRDefault="00BC19CE" w:rsidP="006E0F74">
            <w:r w:rsidRPr="00606134">
              <w:t>Ластик 222475</w:t>
            </w:r>
          </w:p>
        </w:tc>
        <w:tc>
          <w:tcPr>
            <w:tcW w:w="1014" w:type="dxa"/>
          </w:tcPr>
          <w:p w:rsidR="00BC19CE" w:rsidRPr="00606134" w:rsidRDefault="00BC19CE" w:rsidP="00606134">
            <w:pPr>
              <w:jc w:val="center"/>
            </w:pPr>
            <w:r w:rsidRPr="00606134">
              <w:t>шт.</w:t>
            </w:r>
          </w:p>
        </w:tc>
        <w:tc>
          <w:tcPr>
            <w:tcW w:w="1701" w:type="dxa"/>
            <w:vAlign w:val="center"/>
          </w:tcPr>
          <w:p w:rsidR="00BC19CE" w:rsidRPr="00606134" w:rsidRDefault="00BC19CE" w:rsidP="00606134">
            <w:pPr>
              <w:jc w:val="center"/>
              <w:rPr>
                <w:bCs/>
              </w:rPr>
            </w:pPr>
            <w:r w:rsidRPr="00606134">
              <w:rPr>
                <w:bCs/>
              </w:rPr>
              <w:t>25,00</w:t>
            </w:r>
          </w:p>
        </w:tc>
        <w:tc>
          <w:tcPr>
            <w:tcW w:w="1489" w:type="dxa"/>
          </w:tcPr>
          <w:p w:rsidR="00BC19CE" w:rsidRPr="00606134" w:rsidRDefault="00BC19CE" w:rsidP="00606134">
            <w:pPr>
              <w:jc w:val="center"/>
            </w:pPr>
            <w:r w:rsidRPr="00606134">
              <w:t>4</w:t>
            </w:r>
          </w:p>
        </w:tc>
        <w:tc>
          <w:tcPr>
            <w:tcW w:w="1559" w:type="dxa"/>
          </w:tcPr>
          <w:p w:rsidR="00BC19CE" w:rsidRPr="00606134" w:rsidRDefault="00BC19CE" w:rsidP="00606134">
            <w:pPr>
              <w:jc w:val="center"/>
            </w:pPr>
            <w:r w:rsidRPr="00606134">
              <w:t>12</w:t>
            </w:r>
          </w:p>
        </w:tc>
      </w:tr>
      <w:tr w:rsidR="00BC19CE" w:rsidRPr="00074E25" w:rsidTr="00606134">
        <w:trPr>
          <w:trHeight w:val="244"/>
        </w:trPr>
        <w:tc>
          <w:tcPr>
            <w:tcW w:w="851" w:type="dxa"/>
          </w:tcPr>
          <w:p w:rsidR="00BC19CE" w:rsidRPr="00606134" w:rsidRDefault="00BC19CE" w:rsidP="00606134">
            <w:pPr>
              <w:pStyle w:val="NoSpacing"/>
              <w:ind w:right="-108" w:hanging="108"/>
              <w:jc w:val="center"/>
              <w:rPr>
                <w:rFonts w:ascii="Times New Roman" w:hAnsi="Times New Roman" w:cs="Times New Roman"/>
              </w:rPr>
            </w:pPr>
            <w:r w:rsidRPr="0060613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59" w:type="dxa"/>
          </w:tcPr>
          <w:p w:rsidR="00BC19CE" w:rsidRPr="00606134" w:rsidRDefault="00BC19CE" w:rsidP="00606134">
            <w:pPr>
              <w:jc w:val="center"/>
            </w:pPr>
            <w:r w:rsidRPr="00606134">
              <w:t>2</w:t>
            </w:r>
          </w:p>
        </w:tc>
        <w:tc>
          <w:tcPr>
            <w:tcW w:w="1014" w:type="dxa"/>
          </w:tcPr>
          <w:p w:rsidR="00BC19CE" w:rsidRPr="00606134" w:rsidRDefault="00BC19CE" w:rsidP="00606134">
            <w:pPr>
              <w:jc w:val="center"/>
            </w:pPr>
            <w:r w:rsidRPr="00606134">
              <w:t>3</w:t>
            </w:r>
          </w:p>
        </w:tc>
        <w:tc>
          <w:tcPr>
            <w:tcW w:w="1701" w:type="dxa"/>
          </w:tcPr>
          <w:p w:rsidR="00BC19CE" w:rsidRPr="00606134" w:rsidRDefault="00BC19CE" w:rsidP="00606134">
            <w:pPr>
              <w:jc w:val="center"/>
              <w:rPr>
                <w:bCs/>
              </w:rPr>
            </w:pPr>
            <w:r w:rsidRPr="00606134">
              <w:rPr>
                <w:bCs/>
              </w:rPr>
              <w:t>4</w:t>
            </w:r>
          </w:p>
        </w:tc>
        <w:tc>
          <w:tcPr>
            <w:tcW w:w="1489" w:type="dxa"/>
          </w:tcPr>
          <w:p w:rsidR="00BC19CE" w:rsidRPr="00606134" w:rsidRDefault="00BC19CE" w:rsidP="00606134">
            <w:pPr>
              <w:jc w:val="center"/>
            </w:pPr>
            <w:r w:rsidRPr="00606134">
              <w:t>5</w:t>
            </w:r>
          </w:p>
        </w:tc>
        <w:tc>
          <w:tcPr>
            <w:tcW w:w="1559" w:type="dxa"/>
          </w:tcPr>
          <w:p w:rsidR="00BC19CE" w:rsidRPr="00606134" w:rsidRDefault="00BC19CE" w:rsidP="00606134">
            <w:pPr>
              <w:jc w:val="center"/>
            </w:pPr>
            <w:r w:rsidRPr="00606134">
              <w:t>6</w:t>
            </w:r>
          </w:p>
        </w:tc>
      </w:tr>
      <w:tr w:rsidR="00BC19CE" w:rsidRPr="00ED54DD" w:rsidTr="00606134">
        <w:trPr>
          <w:trHeight w:val="244"/>
        </w:trPr>
        <w:tc>
          <w:tcPr>
            <w:tcW w:w="851" w:type="dxa"/>
          </w:tcPr>
          <w:p w:rsidR="00BC19CE" w:rsidRPr="00606134" w:rsidRDefault="00BC19CE" w:rsidP="00606134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59" w:type="dxa"/>
          </w:tcPr>
          <w:p w:rsidR="00BC19CE" w:rsidRPr="00606134" w:rsidRDefault="00BC19CE" w:rsidP="006E0F74">
            <w:r w:rsidRPr="00606134">
              <w:t>Ластик 60/6541</w:t>
            </w:r>
          </w:p>
        </w:tc>
        <w:tc>
          <w:tcPr>
            <w:tcW w:w="1014" w:type="dxa"/>
          </w:tcPr>
          <w:p w:rsidR="00BC19CE" w:rsidRPr="00606134" w:rsidRDefault="00BC19CE" w:rsidP="00606134">
            <w:pPr>
              <w:jc w:val="center"/>
            </w:pPr>
            <w:r w:rsidRPr="00606134">
              <w:t>шт.</w:t>
            </w:r>
          </w:p>
        </w:tc>
        <w:tc>
          <w:tcPr>
            <w:tcW w:w="1701" w:type="dxa"/>
            <w:vAlign w:val="center"/>
          </w:tcPr>
          <w:p w:rsidR="00BC19CE" w:rsidRPr="00606134" w:rsidRDefault="00BC19CE" w:rsidP="00606134">
            <w:pPr>
              <w:jc w:val="center"/>
              <w:rPr>
                <w:bCs/>
              </w:rPr>
            </w:pPr>
            <w:r w:rsidRPr="00606134">
              <w:rPr>
                <w:bCs/>
              </w:rPr>
              <w:t>25,00</w:t>
            </w:r>
          </w:p>
        </w:tc>
        <w:tc>
          <w:tcPr>
            <w:tcW w:w="1489" w:type="dxa"/>
          </w:tcPr>
          <w:p w:rsidR="00BC19CE" w:rsidRPr="00606134" w:rsidRDefault="00BC19CE" w:rsidP="00606134">
            <w:pPr>
              <w:jc w:val="center"/>
            </w:pPr>
            <w:r w:rsidRPr="00606134">
              <w:t>4</w:t>
            </w:r>
          </w:p>
        </w:tc>
        <w:tc>
          <w:tcPr>
            <w:tcW w:w="1559" w:type="dxa"/>
          </w:tcPr>
          <w:p w:rsidR="00BC19CE" w:rsidRPr="00606134" w:rsidRDefault="00BC19CE" w:rsidP="00606134">
            <w:pPr>
              <w:jc w:val="center"/>
            </w:pPr>
            <w:r w:rsidRPr="00606134">
              <w:t>12</w:t>
            </w:r>
          </w:p>
        </w:tc>
      </w:tr>
      <w:tr w:rsidR="00BC19CE" w:rsidRPr="00ED54DD" w:rsidTr="00606134">
        <w:trPr>
          <w:trHeight w:val="244"/>
        </w:trPr>
        <w:tc>
          <w:tcPr>
            <w:tcW w:w="851" w:type="dxa"/>
          </w:tcPr>
          <w:p w:rsidR="00BC19CE" w:rsidRPr="00606134" w:rsidRDefault="00BC19CE" w:rsidP="00606134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59" w:type="dxa"/>
          </w:tcPr>
          <w:p w:rsidR="00BC19CE" w:rsidRPr="00606134" w:rsidRDefault="00BC19CE" w:rsidP="006E0F74">
            <w:r w:rsidRPr="00606134">
              <w:t>Линейка 30см</w:t>
            </w:r>
          </w:p>
        </w:tc>
        <w:tc>
          <w:tcPr>
            <w:tcW w:w="1014" w:type="dxa"/>
          </w:tcPr>
          <w:p w:rsidR="00BC19CE" w:rsidRPr="00606134" w:rsidRDefault="00BC19CE" w:rsidP="00606134">
            <w:pPr>
              <w:jc w:val="center"/>
            </w:pPr>
            <w:r w:rsidRPr="00606134">
              <w:t>шт.</w:t>
            </w:r>
          </w:p>
        </w:tc>
        <w:tc>
          <w:tcPr>
            <w:tcW w:w="1701" w:type="dxa"/>
            <w:vAlign w:val="center"/>
          </w:tcPr>
          <w:p w:rsidR="00BC19CE" w:rsidRPr="00606134" w:rsidRDefault="00BC19CE" w:rsidP="00606134">
            <w:pPr>
              <w:jc w:val="center"/>
              <w:rPr>
                <w:bCs/>
              </w:rPr>
            </w:pPr>
            <w:r w:rsidRPr="00606134">
              <w:rPr>
                <w:bCs/>
              </w:rPr>
              <w:t>27,00</w:t>
            </w:r>
          </w:p>
        </w:tc>
        <w:tc>
          <w:tcPr>
            <w:tcW w:w="1489" w:type="dxa"/>
          </w:tcPr>
          <w:p w:rsidR="00BC19CE" w:rsidRPr="00606134" w:rsidRDefault="00BC19CE" w:rsidP="00606134">
            <w:pPr>
              <w:jc w:val="center"/>
            </w:pPr>
          </w:p>
        </w:tc>
        <w:tc>
          <w:tcPr>
            <w:tcW w:w="1559" w:type="dxa"/>
          </w:tcPr>
          <w:p w:rsidR="00BC19CE" w:rsidRPr="00606134" w:rsidRDefault="00BC19CE" w:rsidP="00606134">
            <w:pPr>
              <w:jc w:val="center"/>
            </w:pPr>
          </w:p>
        </w:tc>
      </w:tr>
      <w:tr w:rsidR="00BC19CE" w:rsidRPr="00ED54DD" w:rsidTr="00606134">
        <w:trPr>
          <w:trHeight w:val="244"/>
        </w:trPr>
        <w:tc>
          <w:tcPr>
            <w:tcW w:w="851" w:type="dxa"/>
          </w:tcPr>
          <w:p w:rsidR="00BC19CE" w:rsidRPr="00606134" w:rsidRDefault="00BC19CE" w:rsidP="00606134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59" w:type="dxa"/>
          </w:tcPr>
          <w:p w:rsidR="00BC19CE" w:rsidRPr="00606134" w:rsidRDefault="00BC19CE" w:rsidP="006E0F74">
            <w:r w:rsidRPr="00606134">
              <w:t>Набор текстовыделителей 4 цвета</w:t>
            </w:r>
          </w:p>
        </w:tc>
        <w:tc>
          <w:tcPr>
            <w:tcW w:w="1014" w:type="dxa"/>
          </w:tcPr>
          <w:p w:rsidR="00BC19CE" w:rsidRPr="00606134" w:rsidRDefault="00BC19CE" w:rsidP="00606134">
            <w:pPr>
              <w:jc w:val="center"/>
            </w:pPr>
            <w:r w:rsidRPr="00606134">
              <w:t>шт.</w:t>
            </w:r>
          </w:p>
        </w:tc>
        <w:tc>
          <w:tcPr>
            <w:tcW w:w="1701" w:type="dxa"/>
            <w:vAlign w:val="center"/>
          </w:tcPr>
          <w:p w:rsidR="00BC19CE" w:rsidRPr="00606134" w:rsidRDefault="00BC19CE" w:rsidP="00606134">
            <w:pPr>
              <w:jc w:val="center"/>
              <w:rPr>
                <w:bCs/>
              </w:rPr>
            </w:pPr>
            <w:r w:rsidRPr="00606134">
              <w:rPr>
                <w:bCs/>
              </w:rPr>
              <w:t>145,00</w:t>
            </w:r>
          </w:p>
        </w:tc>
        <w:tc>
          <w:tcPr>
            <w:tcW w:w="1489" w:type="dxa"/>
          </w:tcPr>
          <w:p w:rsidR="00BC19CE" w:rsidRPr="00606134" w:rsidRDefault="00BC19CE" w:rsidP="00606134">
            <w:pPr>
              <w:jc w:val="center"/>
            </w:pPr>
            <w:r w:rsidRPr="00606134">
              <w:t>2</w:t>
            </w:r>
          </w:p>
        </w:tc>
        <w:tc>
          <w:tcPr>
            <w:tcW w:w="1559" w:type="dxa"/>
          </w:tcPr>
          <w:p w:rsidR="00BC19CE" w:rsidRPr="00606134" w:rsidRDefault="00BC19CE" w:rsidP="00606134">
            <w:pPr>
              <w:jc w:val="center"/>
            </w:pPr>
            <w:r w:rsidRPr="00606134">
              <w:t>6</w:t>
            </w:r>
          </w:p>
        </w:tc>
      </w:tr>
      <w:tr w:rsidR="00BC19CE" w:rsidRPr="00ED54DD" w:rsidTr="00606134">
        <w:trPr>
          <w:trHeight w:val="244"/>
        </w:trPr>
        <w:tc>
          <w:tcPr>
            <w:tcW w:w="851" w:type="dxa"/>
          </w:tcPr>
          <w:p w:rsidR="00BC19CE" w:rsidRPr="00606134" w:rsidRDefault="00BC19CE" w:rsidP="00606134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59" w:type="dxa"/>
          </w:tcPr>
          <w:p w:rsidR="00BC19CE" w:rsidRPr="00606134" w:rsidRDefault="00BC19CE" w:rsidP="006E0F74">
            <w:r w:rsidRPr="00606134">
              <w:t>Ножницы 14 см.</w:t>
            </w:r>
          </w:p>
        </w:tc>
        <w:tc>
          <w:tcPr>
            <w:tcW w:w="1014" w:type="dxa"/>
          </w:tcPr>
          <w:p w:rsidR="00BC19CE" w:rsidRPr="00606134" w:rsidRDefault="00BC19CE" w:rsidP="00606134">
            <w:pPr>
              <w:jc w:val="center"/>
            </w:pPr>
            <w:r w:rsidRPr="00606134">
              <w:t>шт.</w:t>
            </w:r>
          </w:p>
        </w:tc>
        <w:tc>
          <w:tcPr>
            <w:tcW w:w="1701" w:type="dxa"/>
            <w:vAlign w:val="center"/>
          </w:tcPr>
          <w:p w:rsidR="00BC19CE" w:rsidRPr="00606134" w:rsidRDefault="00BC19CE" w:rsidP="00606134">
            <w:pPr>
              <w:jc w:val="center"/>
              <w:rPr>
                <w:bCs/>
              </w:rPr>
            </w:pPr>
            <w:r w:rsidRPr="00606134">
              <w:rPr>
                <w:bCs/>
              </w:rPr>
              <w:t>55,00</w:t>
            </w:r>
          </w:p>
        </w:tc>
        <w:tc>
          <w:tcPr>
            <w:tcW w:w="1489" w:type="dxa"/>
          </w:tcPr>
          <w:p w:rsidR="00BC19CE" w:rsidRPr="00606134" w:rsidRDefault="00BC19CE" w:rsidP="00606134">
            <w:pPr>
              <w:jc w:val="center"/>
            </w:pPr>
            <w:r w:rsidRPr="00606134">
              <w:t>1</w:t>
            </w:r>
          </w:p>
        </w:tc>
        <w:tc>
          <w:tcPr>
            <w:tcW w:w="1559" w:type="dxa"/>
          </w:tcPr>
          <w:p w:rsidR="00BC19CE" w:rsidRPr="00606134" w:rsidRDefault="00BC19CE" w:rsidP="00606134">
            <w:pPr>
              <w:jc w:val="center"/>
            </w:pPr>
            <w:r w:rsidRPr="00606134">
              <w:t>3</w:t>
            </w:r>
          </w:p>
        </w:tc>
      </w:tr>
      <w:tr w:rsidR="00BC19CE" w:rsidRPr="00ED54DD" w:rsidTr="00606134">
        <w:trPr>
          <w:trHeight w:val="244"/>
        </w:trPr>
        <w:tc>
          <w:tcPr>
            <w:tcW w:w="851" w:type="dxa"/>
          </w:tcPr>
          <w:p w:rsidR="00BC19CE" w:rsidRPr="00606134" w:rsidRDefault="00BC19CE" w:rsidP="00606134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59" w:type="dxa"/>
          </w:tcPr>
          <w:p w:rsidR="00BC19CE" w:rsidRPr="00606134" w:rsidRDefault="00BC19CE" w:rsidP="006E0F74">
            <w:r w:rsidRPr="00606134">
              <w:t>Ножницы 21 см</w:t>
            </w:r>
          </w:p>
        </w:tc>
        <w:tc>
          <w:tcPr>
            <w:tcW w:w="1014" w:type="dxa"/>
          </w:tcPr>
          <w:p w:rsidR="00BC19CE" w:rsidRPr="00606134" w:rsidRDefault="00BC19CE" w:rsidP="00606134">
            <w:pPr>
              <w:jc w:val="center"/>
            </w:pPr>
            <w:r w:rsidRPr="00606134">
              <w:t>шт.</w:t>
            </w:r>
          </w:p>
        </w:tc>
        <w:tc>
          <w:tcPr>
            <w:tcW w:w="1701" w:type="dxa"/>
            <w:vAlign w:val="center"/>
          </w:tcPr>
          <w:p w:rsidR="00BC19CE" w:rsidRPr="00606134" w:rsidRDefault="00BC19CE" w:rsidP="00606134">
            <w:pPr>
              <w:jc w:val="center"/>
              <w:rPr>
                <w:bCs/>
              </w:rPr>
            </w:pPr>
            <w:r w:rsidRPr="00606134">
              <w:rPr>
                <w:bCs/>
              </w:rPr>
              <w:t>110,00</w:t>
            </w:r>
          </w:p>
        </w:tc>
        <w:tc>
          <w:tcPr>
            <w:tcW w:w="1489" w:type="dxa"/>
          </w:tcPr>
          <w:p w:rsidR="00BC19CE" w:rsidRPr="00606134" w:rsidRDefault="00BC19CE" w:rsidP="00606134">
            <w:pPr>
              <w:jc w:val="center"/>
            </w:pPr>
            <w:r w:rsidRPr="00606134">
              <w:t>1</w:t>
            </w:r>
          </w:p>
        </w:tc>
        <w:tc>
          <w:tcPr>
            <w:tcW w:w="1559" w:type="dxa"/>
          </w:tcPr>
          <w:p w:rsidR="00BC19CE" w:rsidRPr="00606134" w:rsidRDefault="00BC19CE" w:rsidP="00606134">
            <w:pPr>
              <w:jc w:val="center"/>
            </w:pPr>
            <w:r w:rsidRPr="00606134">
              <w:t>3</w:t>
            </w:r>
          </w:p>
        </w:tc>
      </w:tr>
      <w:tr w:rsidR="00BC19CE" w:rsidRPr="00ED54DD" w:rsidTr="00606134">
        <w:trPr>
          <w:trHeight w:val="244"/>
        </w:trPr>
        <w:tc>
          <w:tcPr>
            <w:tcW w:w="851" w:type="dxa"/>
          </w:tcPr>
          <w:p w:rsidR="00BC19CE" w:rsidRPr="00606134" w:rsidRDefault="00BC19CE" w:rsidP="00606134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59" w:type="dxa"/>
          </w:tcPr>
          <w:p w:rsidR="00BC19CE" w:rsidRPr="00606134" w:rsidRDefault="00BC19CE" w:rsidP="006E0F74">
            <w:r w:rsidRPr="00606134">
              <w:t>Папка - регистратор 70мм салатовая</w:t>
            </w:r>
          </w:p>
        </w:tc>
        <w:tc>
          <w:tcPr>
            <w:tcW w:w="1014" w:type="dxa"/>
          </w:tcPr>
          <w:p w:rsidR="00BC19CE" w:rsidRPr="00606134" w:rsidRDefault="00BC19CE" w:rsidP="00606134">
            <w:pPr>
              <w:jc w:val="center"/>
            </w:pPr>
          </w:p>
          <w:p w:rsidR="00BC19CE" w:rsidRPr="00606134" w:rsidRDefault="00BC19CE" w:rsidP="00606134">
            <w:pPr>
              <w:jc w:val="center"/>
            </w:pPr>
            <w:r w:rsidRPr="00606134">
              <w:t>шт.</w:t>
            </w:r>
          </w:p>
        </w:tc>
        <w:tc>
          <w:tcPr>
            <w:tcW w:w="1701" w:type="dxa"/>
            <w:vAlign w:val="center"/>
          </w:tcPr>
          <w:p w:rsidR="00BC19CE" w:rsidRPr="00606134" w:rsidRDefault="00BC19CE" w:rsidP="00606134">
            <w:pPr>
              <w:jc w:val="center"/>
              <w:rPr>
                <w:bCs/>
              </w:rPr>
            </w:pPr>
          </w:p>
          <w:p w:rsidR="00BC19CE" w:rsidRPr="00606134" w:rsidRDefault="00BC19CE" w:rsidP="00606134">
            <w:pPr>
              <w:jc w:val="center"/>
              <w:rPr>
                <w:bCs/>
              </w:rPr>
            </w:pPr>
            <w:r w:rsidRPr="00606134">
              <w:rPr>
                <w:bCs/>
              </w:rPr>
              <w:t>140,00</w:t>
            </w:r>
          </w:p>
        </w:tc>
        <w:tc>
          <w:tcPr>
            <w:tcW w:w="1489" w:type="dxa"/>
          </w:tcPr>
          <w:p w:rsidR="00BC19CE" w:rsidRPr="00606134" w:rsidRDefault="00BC19CE" w:rsidP="00606134">
            <w:pPr>
              <w:jc w:val="center"/>
            </w:pPr>
            <w:r w:rsidRPr="00606134">
              <w:t>4</w:t>
            </w:r>
          </w:p>
        </w:tc>
        <w:tc>
          <w:tcPr>
            <w:tcW w:w="1559" w:type="dxa"/>
          </w:tcPr>
          <w:p w:rsidR="00BC19CE" w:rsidRPr="00606134" w:rsidRDefault="00BC19CE" w:rsidP="00606134">
            <w:pPr>
              <w:jc w:val="center"/>
            </w:pPr>
            <w:r w:rsidRPr="00606134">
              <w:t>12</w:t>
            </w:r>
          </w:p>
        </w:tc>
      </w:tr>
      <w:tr w:rsidR="00BC19CE" w:rsidRPr="00ED54DD" w:rsidTr="00606134">
        <w:trPr>
          <w:trHeight w:val="244"/>
        </w:trPr>
        <w:tc>
          <w:tcPr>
            <w:tcW w:w="851" w:type="dxa"/>
          </w:tcPr>
          <w:p w:rsidR="00BC19CE" w:rsidRPr="00606134" w:rsidRDefault="00BC19CE" w:rsidP="00606134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59" w:type="dxa"/>
          </w:tcPr>
          <w:p w:rsidR="00BC19CE" w:rsidRPr="00606134" w:rsidRDefault="00BC19CE" w:rsidP="006E0F74">
            <w:r w:rsidRPr="00606134">
              <w:t>Папка 20 файлов</w:t>
            </w:r>
          </w:p>
        </w:tc>
        <w:tc>
          <w:tcPr>
            <w:tcW w:w="1014" w:type="dxa"/>
          </w:tcPr>
          <w:p w:rsidR="00BC19CE" w:rsidRPr="00606134" w:rsidRDefault="00BC19CE" w:rsidP="00606134">
            <w:pPr>
              <w:jc w:val="center"/>
            </w:pPr>
            <w:r w:rsidRPr="00606134">
              <w:t>шт.</w:t>
            </w:r>
          </w:p>
        </w:tc>
        <w:tc>
          <w:tcPr>
            <w:tcW w:w="1701" w:type="dxa"/>
            <w:vAlign w:val="center"/>
          </w:tcPr>
          <w:p w:rsidR="00BC19CE" w:rsidRPr="00606134" w:rsidRDefault="00BC19CE" w:rsidP="00606134">
            <w:pPr>
              <w:jc w:val="center"/>
              <w:rPr>
                <w:bCs/>
              </w:rPr>
            </w:pPr>
            <w:r w:rsidRPr="00606134">
              <w:rPr>
                <w:bCs/>
              </w:rPr>
              <w:t>55,00</w:t>
            </w:r>
          </w:p>
        </w:tc>
        <w:tc>
          <w:tcPr>
            <w:tcW w:w="1489" w:type="dxa"/>
          </w:tcPr>
          <w:p w:rsidR="00BC19CE" w:rsidRPr="00606134" w:rsidRDefault="00BC19CE" w:rsidP="00606134">
            <w:pPr>
              <w:jc w:val="center"/>
            </w:pPr>
            <w:r w:rsidRPr="00606134">
              <w:t>2</w:t>
            </w:r>
          </w:p>
        </w:tc>
        <w:tc>
          <w:tcPr>
            <w:tcW w:w="1559" w:type="dxa"/>
          </w:tcPr>
          <w:p w:rsidR="00BC19CE" w:rsidRPr="00606134" w:rsidRDefault="00BC19CE" w:rsidP="00606134">
            <w:pPr>
              <w:jc w:val="center"/>
            </w:pPr>
            <w:r w:rsidRPr="00606134">
              <w:t>6</w:t>
            </w:r>
          </w:p>
        </w:tc>
      </w:tr>
      <w:tr w:rsidR="00BC19CE" w:rsidRPr="00ED54DD" w:rsidTr="00606134">
        <w:trPr>
          <w:trHeight w:val="244"/>
        </w:trPr>
        <w:tc>
          <w:tcPr>
            <w:tcW w:w="851" w:type="dxa"/>
          </w:tcPr>
          <w:p w:rsidR="00BC19CE" w:rsidRPr="00606134" w:rsidRDefault="00BC19CE" w:rsidP="00606134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59" w:type="dxa"/>
          </w:tcPr>
          <w:p w:rsidR="00BC19CE" w:rsidRPr="00606134" w:rsidRDefault="00BC19CE" w:rsidP="006E0F74">
            <w:r w:rsidRPr="00606134">
              <w:t>Папка 30 файлов</w:t>
            </w:r>
          </w:p>
        </w:tc>
        <w:tc>
          <w:tcPr>
            <w:tcW w:w="1014" w:type="dxa"/>
          </w:tcPr>
          <w:p w:rsidR="00BC19CE" w:rsidRPr="00606134" w:rsidRDefault="00BC19CE" w:rsidP="00606134">
            <w:pPr>
              <w:jc w:val="center"/>
            </w:pPr>
            <w:r w:rsidRPr="00606134">
              <w:t>шт.</w:t>
            </w:r>
          </w:p>
        </w:tc>
        <w:tc>
          <w:tcPr>
            <w:tcW w:w="1701" w:type="dxa"/>
            <w:vAlign w:val="center"/>
          </w:tcPr>
          <w:p w:rsidR="00BC19CE" w:rsidRPr="00606134" w:rsidRDefault="00BC19CE" w:rsidP="00606134">
            <w:pPr>
              <w:jc w:val="center"/>
              <w:rPr>
                <w:bCs/>
              </w:rPr>
            </w:pPr>
            <w:r w:rsidRPr="00606134">
              <w:rPr>
                <w:bCs/>
              </w:rPr>
              <w:t>70,00</w:t>
            </w:r>
          </w:p>
        </w:tc>
        <w:tc>
          <w:tcPr>
            <w:tcW w:w="1489" w:type="dxa"/>
          </w:tcPr>
          <w:p w:rsidR="00BC19CE" w:rsidRPr="00606134" w:rsidRDefault="00BC19CE" w:rsidP="00606134">
            <w:pPr>
              <w:jc w:val="center"/>
            </w:pPr>
            <w:r w:rsidRPr="00606134">
              <w:t>2</w:t>
            </w:r>
          </w:p>
        </w:tc>
        <w:tc>
          <w:tcPr>
            <w:tcW w:w="1559" w:type="dxa"/>
          </w:tcPr>
          <w:p w:rsidR="00BC19CE" w:rsidRPr="00606134" w:rsidRDefault="00BC19CE" w:rsidP="00606134">
            <w:pPr>
              <w:jc w:val="center"/>
            </w:pPr>
            <w:r w:rsidRPr="00606134">
              <w:t>6</w:t>
            </w:r>
          </w:p>
        </w:tc>
      </w:tr>
      <w:tr w:rsidR="00BC19CE" w:rsidRPr="00ED54DD" w:rsidTr="00606134">
        <w:trPr>
          <w:trHeight w:val="244"/>
        </w:trPr>
        <w:tc>
          <w:tcPr>
            <w:tcW w:w="851" w:type="dxa"/>
          </w:tcPr>
          <w:p w:rsidR="00BC19CE" w:rsidRPr="00606134" w:rsidRDefault="00BC19CE" w:rsidP="00606134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59" w:type="dxa"/>
          </w:tcPr>
          <w:p w:rsidR="00BC19CE" w:rsidRPr="00606134" w:rsidRDefault="00BC19CE" w:rsidP="006E0F74">
            <w:r w:rsidRPr="00606134">
              <w:t>Папка 40 файлов</w:t>
            </w:r>
          </w:p>
        </w:tc>
        <w:tc>
          <w:tcPr>
            <w:tcW w:w="1014" w:type="dxa"/>
          </w:tcPr>
          <w:p w:rsidR="00BC19CE" w:rsidRPr="00606134" w:rsidRDefault="00BC19CE" w:rsidP="00606134">
            <w:pPr>
              <w:jc w:val="center"/>
            </w:pPr>
            <w:r w:rsidRPr="00606134">
              <w:t>шт.</w:t>
            </w:r>
          </w:p>
        </w:tc>
        <w:tc>
          <w:tcPr>
            <w:tcW w:w="1701" w:type="dxa"/>
            <w:vAlign w:val="center"/>
          </w:tcPr>
          <w:p w:rsidR="00BC19CE" w:rsidRPr="00606134" w:rsidRDefault="00BC19CE" w:rsidP="00606134">
            <w:pPr>
              <w:jc w:val="center"/>
              <w:rPr>
                <w:bCs/>
              </w:rPr>
            </w:pPr>
            <w:r w:rsidRPr="00606134">
              <w:rPr>
                <w:bCs/>
              </w:rPr>
              <w:t>75,00</w:t>
            </w:r>
          </w:p>
        </w:tc>
        <w:tc>
          <w:tcPr>
            <w:tcW w:w="1489" w:type="dxa"/>
          </w:tcPr>
          <w:p w:rsidR="00BC19CE" w:rsidRPr="00606134" w:rsidRDefault="00BC19CE" w:rsidP="00606134">
            <w:pPr>
              <w:jc w:val="center"/>
            </w:pPr>
            <w:r w:rsidRPr="00606134">
              <w:t>2</w:t>
            </w:r>
          </w:p>
        </w:tc>
        <w:tc>
          <w:tcPr>
            <w:tcW w:w="1559" w:type="dxa"/>
          </w:tcPr>
          <w:p w:rsidR="00BC19CE" w:rsidRPr="00606134" w:rsidRDefault="00BC19CE" w:rsidP="00606134">
            <w:pPr>
              <w:jc w:val="center"/>
            </w:pPr>
            <w:r w:rsidRPr="00606134">
              <w:t>6</w:t>
            </w:r>
          </w:p>
        </w:tc>
      </w:tr>
      <w:tr w:rsidR="00BC19CE" w:rsidRPr="00ED54DD" w:rsidTr="00606134">
        <w:trPr>
          <w:trHeight w:val="244"/>
        </w:trPr>
        <w:tc>
          <w:tcPr>
            <w:tcW w:w="851" w:type="dxa"/>
          </w:tcPr>
          <w:p w:rsidR="00BC19CE" w:rsidRPr="00606134" w:rsidRDefault="00BC19CE" w:rsidP="00606134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59" w:type="dxa"/>
          </w:tcPr>
          <w:p w:rsidR="00BC19CE" w:rsidRPr="00606134" w:rsidRDefault="00BC19CE" w:rsidP="006E0F74">
            <w:r w:rsidRPr="00606134">
              <w:t>Папка 60 файлов</w:t>
            </w:r>
          </w:p>
        </w:tc>
        <w:tc>
          <w:tcPr>
            <w:tcW w:w="1014" w:type="dxa"/>
          </w:tcPr>
          <w:p w:rsidR="00BC19CE" w:rsidRPr="00606134" w:rsidRDefault="00BC19CE" w:rsidP="00606134">
            <w:pPr>
              <w:jc w:val="center"/>
            </w:pPr>
            <w:r w:rsidRPr="00606134">
              <w:t>шт.</w:t>
            </w:r>
          </w:p>
        </w:tc>
        <w:tc>
          <w:tcPr>
            <w:tcW w:w="1701" w:type="dxa"/>
            <w:vAlign w:val="center"/>
          </w:tcPr>
          <w:p w:rsidR="00BC19CE" w:rsidRPr="00606134" w:rsidRDefault="00BC19CE" w:rsidP="00606134">
            <w:pPr>
              <w:jc w:val="center"/>
              <w:rPr>
                <w:bCs/>
              </w:rPr>
            </w:pPr>
            <w:r w:rsidRPr="00606134">
              <w:rPr>
                <w:bCs/>
              </w:rPr>
              <w:t>90,00</w:t>
            </w:r>
          </w:p>
        </w:tc>
        <w:tc>
          <w:tcPr>
            <w:tcW w:w="1489" w:type="dxa"/>
          </w:tcPr>
          <w:p w:rsidR="00BC19CE" w:rsidRPr="00606134" w:rsidRDefault="00BC19CE" w:rsidP="00606134">
            <w:pPr>
              <w:jc w:val="center"/>
            </w:pPr>
            <w:r w:rsidRPr="00606134">
              <w:t>2</w:t>
            </w:r>
          </w:p>
        </w:tc>
        <w:tc>
          <w:tcPr>
            <w:tcW w:w="1559" w:type="dxa"/>
          </w:tcPr>
          <w:p w:rsidR="00BC19CE" w:rsidRPr="00606134" w:rsidRDefault="00BC19CE" w:rsidP="00606134">
            <w:pPr>
              <w:jc w:val="center"/>
            </w:pPr>
            <w:r w:rsidRPr="00606134">
              <w:t>6</w:t>
            </w:r>
          </w:p>
        </w:tc>
      </w:tr>
      <w:tr w:rsidR="00BC19CE" w:rsidRPr="00ED54DD" w:rsidTr="00606134">
        <w:trPr>
          <w:trHeight w:val="244"/>
        </w:trPr>
        <w:tc>
          <w:tcPr>
            <w:tcW w:w="851" w:type="dxa"/>
          </w:tcPr>
          <w:p w:rsidR="00BC19CE" w:rsidRPr="00606134" w:rsidRDefault="00BC19CE" w:rsidP="00606134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59" w:type="dxa"/>
          </w:tcPr>
          <w:p w:rsidR="00BC19CE" w:rsidRPr="00606134" w:rsidRDefault="00BC19CE" w:rsidP="006E0F74">
            <w:r w:rsidRPr="00606134">
              <w:t>Папка 7-8 см</w:t>
            </w:r>
          </w:p>
        </w:tc>
        <w:tc>
          <w:tcPr>
            <w:tcW w:w="1014" w:type="dxa"/>
          </w:tcPr>
          <w:p w:rsidR="00BC19CE" w:rsidRPr="00606134" w:rsidRDefault="00BC19CE" w:rsidP="00606134">
            <w:pPr>
              <w:jc w:val="center"/>
            </w:pPr>
            <w:r w:rsidRPr="00606134">
              <w:t>шт.</w:t>
            </w:r>
          </w:p>
        </w:tc>
        <w:tc>
          <w:tcPr>
            <w:tcW w:w="1701" w:type="dxa"/>
            <w:vAlign w:val="center"/>
          </w:tcPr>
          <w:p w:rsidR="00BC19CE" w:rsidRPr="00606134" w:rsidRDefault="00BC19CE" w:rsidP="00606134">
            <w:pPr>
              <w:jc w:val="center"/>
              <w:rPr>
                <w:bCs/>
              </w:rPr>
            </w:pPr>
            <w:r w:rsidRPr="00606134">
              <w:rPr>
                <w:bCs/>
              </w:rPr>
              <w:t>130,00</w:t>
            </w:r>
          </w:p>
        </w:tc>
        <w:tc>
          <w:tcPr>
            <w:tcW w:w="1489" w:type="dxa"/>
          </w:tcPr>
          <w:p w:rsidR="00BC19CE" w:rsidRPr="00606134" w:rsidRDefault="00BC19CE" w:rsidP="00606134">
            <w:pPr>
              <w:jc w:val="center"/>
            </w:pPr>
            <w:r w:rsidRPr="00606134">
              <w:t>4</w:t>
            </w:r>
          </w:p>
        </w:tc>
        <w:tc>
          <w:tcPr>
            <w:tcW w:w="1559" w:type="dxa"/>
          </w:tcPr>
          <w:p w:rsidR="00BC19CE" w:rsidRPr="00606134" w:rsidRDefault="00BC19CE" w:rsidP="00606134">
            <w:pPr>
              <w:jc w:val="center"/>
            </w:pPr>
            <w:r w:rsidRPr="00606134">
              <w:t>12</w:t>
            </w:r>
          </w:p>
        </w:tc>
      </w:tr>
      <w:tr w:rsidR="00BC19CE" w:rsidRPr="00ED54DD" w:rsidTr="00606134">
        <w:trPr>
          <w:trHeight w:val="244"/>
        </w:trPr>
        <w:tc>
          <w:tcPr>
            <w:tcW w:w="851" w:type="dxa"/>
          </w:tcPr>
          <w:p w:rsidR="00BC19CE" w:rsidRPr="00606134" w:rsidRDefault="00BC19CE" w:rsidP="00606134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59" w:type="dxa"/>
          </w:tcPr>
          <w:p w:rsidR="00BC19CE" w:rsidRPr="00606134" w:rsidRDefault="00BC19CE" w:rsidP="006E0F74">
            <w:r w:rsidRPr="00606134">
              <w:t>Папка д/бумаг белая с завязками</w:t>
            </w:r>
          </w:p>
        </w:tc>
        <w:tc>
          <w:tcPr>
            <w:tcW w:w="1014" w:type="dxa"/>
          </w:tcPr>
          <w:p w:rsidR="00BC19CE" w:rsidRPr="00606134" w:rsidRDefault="00BC19CE" w:rsidP="00606134">
            <w:pPr>
              <w:jc w:val="center"/>
            </w:pPr>
            <w:r w:rsidRPr="00606134">
              <w:t>шт.</w:t>
            </w:r>
          </w:p>
        </w:tc>
        <w:tc>
          <w:tcPr>
            <w:tcW w:w="1701" w:type="dxa"/>
            <w:vAlign w:val="center"/>
          </w:tcPr>
          <w:p w:rsidR="00BC19CE" w:rsidRPr="00606134" w:rsidRDefault="00BC19CE" w:rsidP="00606134">
            <w:pPr>
              <w:jc w:val="center"/>
              <w:rPr>
                <w:bCs/>
              </w:rPr>
            </w:pPr>
            <w:r w:rsidRPr="00606134">
              <w:rPr>
                <w:bCs/>
              </w:rPr>
              <w:t>22,00</w:t>
            </w:r>
          </w:p>
        </w:tc>
        <w:tc>
          <w:tcPr>
            <w:tcW w:w="1489" w:type="dxa"/>
          </w:tcPr>
          <w:p w:rsidR="00BC19CE" w:rsidRPr="00606134" w:rsidRDefault="00BC19CE" w:rsidP="00606134">
            <w:pPr>
              <w:jc w:val="center"/>
            </w:pPr>
            <w:r w:rsidRPr="00606134">
              <w:t>20</w:t>
            </w:r>
          </w:p>
        </w:tc>
        <w:tc>
          <w:tcPr>
            <w:tcW w:w="1559" w:type="dxa"/>
          </w:tcPr>
          <w:p w:rsidR="00BC19CE" w:rsidRPr="00606134" w:rsidRDefault="00BC19CE" w:rsidP="00606134">
            <w:pPr>
              <w:jc w:val="center"/>
            </w:pPr>
            <w:r w:rsidRPr="00606134">
              <w:t>60</w:t>
            </w:r>
          </w:p>
        </w:tc>
      </w:tr>
      <w:tr w:rsidR="00BC19CE" w:rsidRPr="00ED54DD" w:rsidTr="00606134">
        <w:trPr>
          <w:trHeight w:val="244"/>
        </w:trPr>
        <w:tc>
          <w:tcPr>
            <w:tcW w:w="851" w:type="dxa"/>
          </w:tcPr>
          <w:p w:rsidR="00BC19CE" w:rsidRPr="00606134" w:rsidRDefault="00BC19CE" w:rsidP="00606134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59" w:type="dxa"/>
          </w:tcPr>
          <w:p w:rsidR="00BC19CE" w:rsidRPr="00606134" w:rsidRDefault="00BC19CE" w:rsidP="006E0F74">
            <w:r w:rsidRPr="00606134">
              <w:t>Папка на завязках</w:t>
            </w:r>
          </w:p>
        </w:tc>
        <w:tc>
          <w:tcPr>
            <w:tcW w:w="1014" w:type="dxa"/>
          </w:tcPr>
          <w:p w:rsidR="00BC19CE" w:rsidRPr="00606134" w:rsidRDefault="00BC19CE" w:rsidP="00606134">
            <w:pPr>
              <w:jc w:val="center"/>
            </w:pPr>
            <w:r w:rsidRPr="00606134">
              <w:t>шт.</w:t>
            </w:r>
          </w:p>
        </w:tc>
        <w:tc>
          <w:tcPr>
            <w:tcW w:w="1701" w:type="dxa"/>
            <w:vAlign w:val="center"/>
          </w:tcPr>
          <w:p w:rsidR="00BC19CE" w:rsidRPr="00606134" w:rsidRDefault="00BC19CE" w:rsidP="00606134">
            <w:pPr>
              <w:jc w:val="center"/>
              <w:rPr>
                <w:bCs/>
              </w:rPr>
            </w:pPr>
            <w:r w:rsidRPr="00606134">
              <w:rPr>
                <w:bCs/>
              </w:rPr>
              <w:t>28,00</w:t>
            </w:r>
          </w:p>
        </w:tc>
        <w:tc>
          <w:tcPr>
            <w:tcW w:w="1489" w:type="dxa"/>
          </w:tcPr>
          <w:p w:rsidR="00BC19CE" w:rsidRPr="00606134" w:rsidRDefault="00BC19CE" w:rsidP="00606134">
            <w:pPr>
              <w:jc w:val="center"/>
            </w:pPr>
            <w:r w:rsidRPr="00606134">
              <w:t>20</w:t>
            </w:r>
          </w:p>
        </w:tc>
        <w:tc>
          <w:tcPr>
            <w:tcW w:w="1559" w:type="dxa"/>
          </w:tcPr>
          <w:p w:rsidR="00BC19CE" w:rsidRPr="00606134" w:rsidRDefault="00BC19CE" w:rsidP="00606134">
            <w:pPr>
              <w:jc w:val="center"/>
            </w:pPr>
            <w:r w:rsidRPr="00606134">
              <w:t>60</w:t>
            </w:r>
          </w:p>
        </w:tc>
      </w:tr>
      <w:tr w:rsidR="00BC19CE" w:rsidRPr="00ED54DD" w:rsidTr="00606134">
        <w:trPr>
          <w:trHeight w:val="244"/>
        </w:trPr>
        <w:tc>
          <w:tcPr>
            <w:tcW w:w="851" w:type="dxa"/>
          </w:tcPr>
          <w:p w:rsidR="00BC19CE" w:rsidRPr="00606134" w:rsidRDefault="00BC19CE" w:rsidP="00606134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59" w:type="dxa"/>
          </w:tcPr>
          <w:p w:rsidR="00BC19CE" w:rsidRPr="00606134" w:rsidRDefault="00BC19CE" w:rsidP="006E0F74">
            <w:r w:rsidRPr="00606134">
              <w:t>Папки файлы перфорированные</w:t>
            </w:r>
          </w:p>
        </w:tc>
        <w:tc>
          <w:tcPr>
            <w:tcW w:w="1014" w:type="dxa"/>
          </w:tcPr>
          <w:p w:rsidR="00BC19CE" w:rsidRPr="00606134" w:rsidRDefault="00BC19CE" w:rsidP="00606134">
            <w:pPr>
              <w:jc w:val="center"/>
            </w:pPr>
            <w:r w:rsidRPr="00606134">
              <w:t>шт.</w:t>
            </w:r>
          </w:p>
        </w:tc>
        <w:tc>
          <w:tcPr>
            <w:tcW w:w="1701" w:type="dxa"/>
            <w:vAlign w:val="center"/>
          </w:tcPr>
          <w:p w:rsidR="00BC19CE" w:rsidRPr="00606134" w:rsidRDefault="00BC19CE" w:rsidP="00606134">
            <w:pPr>
              <w:jc w:val="center"/>
              <w:rPr>
                <w:bCs/>
              </w:rPr>
            </w:pPr>
            <w:r w:rsidRPr="00606134">
              <w:rPr>
                <w:bCs/>
              </w:rPr>
              <w:t>120,0</w:t>
            </w:r>
          </w:p>
        </w:tc>
        <w:tc>
          <w:tcPr>
            <w:tcW w:w="1489" w:type="dxa"/>
          </w:tcPr>
          <w:p w:rsidR="00BC19CE" w:rsidRPr="00606134" w:rsidRDefault="00BC19CE" w:rsidP="00606134">
            <w:pPr>
              <w:jc w:val="center"/>
            </w:pPr>
            <w:r w:rsidRPr="00606134">
              <w:t>1,2</w:t>
            </w:r>
          </w:p>
        </w:tc>
        <w:tc>
          <w:tcPr>
            <w:tcW w:w="1559" w:type="dxa"/>
          </w:tcPr>
          <w:p w:rsidR="00BC19CE" w:rsidRPr="00606134" w:rsidRDefault="00BC19CE" w:rsidP="00606134">
            <w:pPr>
              <w:jc w:val="center"/>
            </w:pPr>
            <w:r w:rsidRPr="00606134">
              <w:t>3,6</w:t>
            </w:r>
          </w:p>
        </w:tc>
      </w:tr>
      <w:tr w:rsidR="00BC19CE" w:rsidRPr="00ED54DD" w:rsidTr="00606134">
        <w:trPr>
          <w:trHeight w:val="244"/>
        </w:trPr>
        <w:tc>
          <w:tcPr>
            <w:tcW w:w="851" w:type="dxa"/>
          </w:tcPr>
          <w:p w:rsidR="00BC19CE" w:rsidRPr="00606134" w:rsidRDefault="00BC19CE" w:rsidP="00606134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59" w:type="dxa"/>
          </w:tcPr>
          <w:p w:rsidR="00BC19CE" w:rsidRPr="00606134" w:rsidRDefault="00BC19CE" w:rsidP="006E0F74">
            <w:r w:rsidRPr="00606134">
              <w:t>Ручка гелевая</w:t>
            </w:r>
          </w:p>
        </w:tc>
        <w:tc>
          <w:tcPr>
            <w:tcW w:w="1014" w:type="dxa"/>
          </w:tcPr>
          <w:p w:rsidR="00BC19CE" w:rsidRPr="00606134" w:rsidRDefault="00BC19CE" w:rsidP="00606134">
            <w:pPr>
              <w:jc w:val="center"/>
            </w:pPr>
            <w:r w:rsidRPr="00606134">
              <w:t>шт</w:t>
            </w:r>
          </w:p>
        </w:tc>
        <w:tc>
          <w:tcPr>
            <w:tcW w:w="1701" w:type="dxa"/>
          </w:tcPr>
          <w:p w:rsidR="00BC19CE" w:rsidRPr="00606134" w:rsidRDefault="00BC19CE" w:rsidP="00606134">
            <w:pPr>
              <w:jc w:val="center"/>
            </w:pPr>
            <w:r w:rsidRPr="00606134">
              <w:t>30,00</w:t>
            </w:r>
          </w:p>
        </w:tc>
        <w:tc>
          <w:tcPr>
            <w:tcW w:w="1489" w:type="dxa"/>
          </w:tcPr>
          <w:p w:rsidR="00BC19CE" w:rsidRPr="00606134" w:rsidRDefault="00BC19CE" w:rsidP="00606134">
            <w:pPr>
              <w:jc w:val="center"/>
            </w:pPr>
            <w:r w:rsidRPr="00606134">
              <w:t>24</w:t>
            </w:r>
          </w:p>
        </w:tc>
        <w:tc>
          <w:tcPr>
            <w:tcW w:w="1559" w:type="dxa"/>
          </w:tcPr>
          <w:p w:rsidR="00BC19CE" w:rsidRPr="00606134" w:rsidRDefault="00BC19CE" w:rsidP="00606134">
            <w:pPr>
              <w:jc w:val="center"/>
            </w:pPr>
            <w:r w:rsidRPr="00606134">
              <w:t>72</w:t>
            </w:r>
          </w:p>
        </w:tc>
      </w:tr>
      <w:tr w:rsidR="00BC19CE" w:rsidRPr="00ED54DD" w:rsidTr="00606134">
        <w:trPr>
          <w:trHeight w:val="244"/>
        </w:trPr>
        <w:tc>
          <w:tcPr>
            <w:tcW w:w="851" w:type="dxa"/>
          </w:tcPr>
          <w:p w:rsidR="00BC19CE" w:rsidRPr="00606134" w:rsidRDefault="00BC19CE" w:rsidP="00606134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59" w:type="dxa"/>
          </w:tcPr>
          <w:p w:rsidR="00BC19CE" w:rsidRPr="00606134" w:rsidRDefault="00BC19CE" w:rsidP="006E0F74">
            <w:r w:rsidRPr="00606134">
              <w:t>Ручка пилот шар</w:t>
            </w:r>
          </w:p>
        </w:tc>
        <w:tc>
          <w:tcPr>
            <w:tcW w:w="1014" w:type="dxa"/>
          </w:tcPr>
          <w:p w:rsidR="00BC19CE" w:rsidRPr="00606134" w:rsidRDefault="00BC19CE" w:rsidP="00606134">
            <w:pPr>
              <w:jc w:val="center"/>
            </w:pPr>
            <w:r w:rsidRPr="00606134">
              <w:t>шт.</w:t>
            </w:r>
          </w:p>
        </w:tc>
        <w:tc>
          <w:tcPr>
            <w:tcW w:w="1701" w:type="dxa"/>
          </w:tcPr>
          <w:p w:rsidR="00BC19CE" w:rsidRPr="00606134" w:rsidRDefault="00BC19CE" w:rsidP="00606134">
            <w:pPr>
              <w:jc w:val="center"/>
            </w:pPr>
            <w:r w:rsidRPr="00606134">
              <w:t>55,0</w:t>
            </w:r>
          </w:p>
        </w:tc>
        <w:tc>
          <w:tcPr>
            <w:tcW w:w="1489" w:type="dxa"/>
          </w:tcPr>
          <w:p w:rsidR="00BC19CE" w:rsidRPr="00606134" w:rsidRDefault="00BC19CE" w:rsidP="00606134">
            <w:pPr>
              <w:jc w:val="center"/>
            </w:pPr>
            <w:r w:rsidRPr="00606134">
              <w:t>6</w:t>
            </w:r>
          </w:p>
        </w:tc>
        <w:tc>
          <w:tcPr>
            <w:tcW w:w="1559" w:type="dxa"/>
          </w:tcPr>
          <w:p w:rsidR="00BC19CE" w:rsidRPr="00606134" w:rsidRDefault="00BC19CE" w:rsidP="00606134">
            <w:pPr>
              <w:jc w:val="center"/>
            </w:pPr>
            <w:r w:rsidRPr="00606134">
              <w:t>18</w:t>
            </w:r>
          </w:p>
        </w:tc>
      </w:tr>
      <w:tr w:rsidR="00BC19CE" w:rsidRPr="00ED54DD" w:rsidTr="00606134">
        <w:trPr>
          <w:trHeight w:val="244"/>
        </w:trPr>
        <w:tc>
          <w:tcPr>
            <w:tcW w:w="851" w:type="dxa"/>
          </w:tcPr>
          <w:p w:rsidR="00BC19CE" w:rsidRPr="00606134" w:rsidRDefault="00BC19CE" w:rsidP="00606134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59" w:type="dxa"/>
          </w:tcPr>
          <w:p w:rsidR="00BC19CE" w:rsidRPr="00606134" w:rsidRDefault="00BC19CE" w:rsidP="006E0F74">
            <w:r w:rsidRPr="00606134">
              <w:t xml:space="preserve">Ручка шар. синяя </w:t>
            </w:r>
          </w:p>
        </w:tc>
        <w:tc>
          <w:tcPr>
            <w:tcW w:w="1014" w:type="dxa"/>
          </w:tcPr>
          <w:p w:rsidR="00BC19CE" w:rsidRPr="00606134" w:rsidRDefault="00BC19CE" w:rsidP="00606134">
            <w:pPr>
              <w:jc w:val="center"/>
            </w:pPr>
            <w:r w:rsidRPr="00606134">
              <w:t>шт.</w:t>
            </w:r>
          </w:p>
        </w:tc>
        <w:tc>
          <w:tcPr>
            <w:tcW w:w="1701" w:type="dxa"/>
          </w:tcPr>
          <w:p w:rsidR="00BC19CE" w:rsidRPr="00606134" w:rsidRDefault="00BC19CE" w:rsidP="00606134">
            <w:pPr>
              <w:jc w:val="center"/>
            </w:pPr>
            <w:r w:rsidRPr="00606134">
              <w:t>28,00</w:t>
            </w:r>
          </w:p>
        </w:tc>
        <w:tc>
          <w:tcPr>
            <w:tcW w:w="1489" w:type="dxa"/>
          </w:tcPr>
          <w:p w:rsidR="00BC19CE" w:rsidRPr="00606134" w:rsidRDefault="00BC19CE" w:rsidP="00606134">
            <w:pPr>
              <w:jc w:val="center"/>
            </w:pPr>
            <w:r w:rsidRPr="00606134">
              <w:t>6</w:t>
            </w:r>
          </w:p>
        </w:tc>
        <w:tc>
          <w:tcPr>
            <w:tcW w:w="1559" w:type="dxa"/>
          </w:tcPr>
          <w:p w:rsidR="00BC19CE" w:rsidRPr="00606134" w:rsidRDefault="00BC19CE" w:rsidP="00606134">
            <w:pPr>
              <w:jc w:val="center"/>
            </w:pPr>
            <w:r w:rsidRPr="00606134">
              <w:t>18</w:t>
            </w:r>
          </w:p>
        </w:tc>
      </w:tr>
      <w:tr w:rsidR="00BC19CE" w:rsidRPr="00ED54DD" w:rsidTr="00606134">
        <w:trPr>
          <w:trHeight w:val="244"/>
        </w:trPr>
        <w:tc>
          <w:tcPr>
            <w:tcW w:w="851" w:type="dxa"/>
          </w:tcPr>
          <w:p w:rsidR="00BC19CE" w:rsidRPr="00606134" w:rsidRDefault="00BC19CE" w:rsidP="00606134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59" w:type="dxa"/>
          </w:tcPr>
          <w:p w:rsidR="00BC19CE" w:rsidRPr="00606134" w:rsidRDefault="00BC19CE" w:rsidP="006E0F74">
            <w:r w:rsidRPr="00606134">
              <w:t xml:space="preserve">Ручка шар. черная </w:t>
            </w:r>
          </w:p>
        </w:tc>
        <w:tc>
          <w:tcPr>
            <w:tcW w:w="1014" w:type="dxa"/>
          </w:tcPr>
          <w:p w:rsidR="00BC19CE" w:rsidRPr="00606134" w:rsidRDefault="00BC19CE" w:rsidP="00606134">
            <w:pPr>
              <w:jc w:val="center"/>
            </w:pPr>
            <w:r w:rsidRPr="00606134">
              <w:t>шт.</w:t>
            </w:r>
          </w:p>
        </w:tc>
        <w:tc>
          <w:tcPr>
            <w:tcW w:w="1701" w:type="dxa"/>
          </w:tcPr>
          <w:p w:rsidR="00BC19CE" w:rsidRPr="00606134" w:rsidRDefault="00BC19CE" w:rsidP="00606134">
            <w:pPr>
              <w:jc w:val="center"/>
            </w:pPr>
            <w:r w:rsidRPr="00606134">
              <w:t>28,00</w:t>
            </w:r>
          </w:p>
        </w:tc>
        <w:tc>
          <w:tcPr>
            <w:tcW w:w="1489" w:type="dxa"/>
          </w:tcPr>
          <w:p w:rsidR="00BC19CE" w:rsidRPr="00606134" w:rsidRDefault="00BC19CE" w:rsidP="00606134">
            <w:pPr>
              <w:jc w:val="center"/>
            </w:pPr>
            <w:r w:rsidRPr="00606134">
              <w:t>6</w:t>
            </w:r>
          </w:p>
        </w:tc>
        <w:tc>
          <w:tcPr>
            <w:tcW w:w="1559" w:type="dxa"/>
          </w:tcPr>
          <w:p w:rsidR="00BC19CE" w:rsidRPr="00606134" w:rsidRDefault="00BC19CE" w:rsidP="00606134">
            <w:pPr>
              <w:jc w:val="center"/>
            </w:pPr>
            <w:r w:rsidRPr="00606134">
              <w:t>18</w:t>
            </w:r>
          </w:p>
        </w:tc>
      </w:tr>
      <w:tr w:rsidR="00BC19CE" w:rsidRPr="00ED54DD" w:rsidTr="00606134">
        <w:trPr>
          <w:trHeight w:val="244"/>
        </w:trPr>
        <w:tc>
          <w:tcPr>
            <w:tcW w:w="851" w:type="dxa"/>
          </w:tcPr>
          <w:p w:rsidR="00BC19CE" w:rsidRPr="00606134" w:rsidRDefault="00BC19CE" w:rsidP="00606134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59" w:type="dxa"/>
          </w:tcPr>
          <w:p w:rsidR="00BC19CE" w:rsidRPr="00606134" w:rsidRDefault="00BC19CE" w:rsidP="006E0F74">
            <w:r w:rsidRPr="00606134">
              <w:t>Ручка шариковая</w:t>
            </w:r>
          </w:p>
        </w:tc>
        <w:tc>
          <w:tcPr>
            <w:tcW w:w="1014" w:type="dxa"/>
          </w:tcPr>
          <w:p w:rsidR="00BC19CE" w:rsidRPr="00606134" w:rsidRDefault="00BC19CE" w:rsidP="00606134">
            <w:pPr>
              <w:jc w:val="center"/>
            </w:pPr>
            <w:r w:rsidRPr="00606134">
              <w:t>шт.</w:t>
            </w:r>
          </w:p>
        </w:tc>
        <w:tc>
          <w:tcPr>
            <w:tcW w:w="1701" w:type="dxa"/>
          </w:tcPr>
          <w:p w:rsidR="00BC19CE" w:rsidRPr="00606134" w:rsidRDefault="00BC19CE" w:rsidP="00606134">
            <w:pPr>
              <w:jc w:val="center"/>
            </w:pPr>
            <w:r w:rsidRPr="00606134">
              <w:t>72,00</w:t>
            </w:r>
          </w:p>
        </w:tc>
        <w:tc>
          <w:tcPr>
            <w:tcW w:w="1489" w:type="dxa"/>
          </w:tcPr>
          <w:p w:rsidR="00BC19CE" w:rsidRPr="00606134" w:rsidRDefault="00BC19CE" w:rsidP="00606134">
            <w:pPr>
              <w:jc w:val="center"/>
            </w:pPr>
            <w:r w:rsidRPr="00606134">
              <w:t>6</w:t>
            </w:r>
          </w:p>
        </w:tc>
        <w:tc>
          <w:tcPr>
            <w:tcW w:w="1559" w:type="dxa"/>
          </w:tcPr>
          <w:p w:rsidR="00BC19CE" w:rsidRPr="00606134" w:rsidRDefault="00BC19CE" w:rsidP="00606134">
            <w:pPr>
              <w:jc w:val="center"/>
            </w:pPr>
            <w:r w:rsidRPr="00606134">
              <w:t>18</w:t>
            </w:r>
          </w:p>
        </w:tc>
      </w:tr>
      <w:tr w:rsidR="00BC19CE" w:rsidRPr="00ED54DD" w:rsidTr="00606134">
        <w:trPr>
          <w:trHeight w:val="244"/>
        </w:trPr>
        <w:tc>
          <w:tcPr>
            <w:tcW w:w="851" w:type="dxa"/>
          </w:tcPr>
          <w:p w:rsidR="00BC19CE" w:rsidRPr="00606134" w:rsidRDefault="00BC19CE" w:rsidP="00606134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59" w:type="dxa"/>
          </w:tcPr>
          <w:p w:rsidR="00BC19CE" w:rsidRPr="00606134" w:rsidRDefault="00BC19CE" w:rsidP="006E0F74">
            <w:r w:rsidRPr="00606134">
              <w:t xml:space="preserve">Ручка шариковая </w:t>
            </w:r>
          </w:p>
        </w:tc>
        <w:tc>
          <w:tcPr>
            <w:tcW w:w="1014" w:type="dxa"/>
          </w:tcPr>
          <w:p w:rsidR="00BC19CE" w:rsidRPr="00606134" w:rsidRDefault="00BC19CE" w:rsidP="00606134">
            <w:pPr>
              <w:jc w:val="center"/>
            </w:pPr>
            <w:r w:rsidRPr="00606134">
              <w:t>шт.</w:t>
            </w:r>
          </w:p>
        </w:tc>
        <w:tc>
          <w:tcPr>
            <w:tcW w:w="1701" w:type="dxa"/>
          </w:tcPr>
          <w:p w:rsidR="00BC19CE" w:rsidRPr="00606134" w:rsidRDefault="00BC19CE" w:rsidP="00606134">
            <w:pPr>
              <w:jc w:val="center"/>
            </w:pPr>
            <w:r w:rsidRPr="00606134">
              <w:t>28,00</w:t>
            </w:r>
          </w:p>
        </w:tc>
        <w:tc>
          <w:tcPr>
            <w:tcW w:w="1489" w:type="dxa"/>
          </w:tcPr>
          <w:p w:rsidR="00BC19CE" w:rsidRPr="00606134" w:rsidRDefault="00BC19CE" w:rsidP="00606134">
            <w:pPr>
              <w:jc w:val="center"/>
            </w:pPr>
            <w:r w:rsidRPr="00606134">
              <w:t>6</w:t>
            </w:r>
          </w:p>
        </w:tc>
        <w:tc>
          <w:tcPr>
            <w:tcW w:w="1559" w:type="dxa"/>
          </w:tcPr>
          <w:p w:rsidR="00BC19CE" w:rsidRPr="00606134" w:rsidRDefault="00BC19CE" w:rsidP="00606134">
            <w:pPr>
              <w:jc w:val="center"/>
            </w:pPr>
            <w:r w:rsidRPr="00606134">
              <w:t>18</w:t>
            </w:r>
          </w:p>
        </w:tc>
      </w:tr>
      <w:tr w:rsidR="00BC19CE" w:rsidRPr="00ED54DD" w:rsidTr="00606134">
        <w:trPr>
          <w:trHeight w:val="244"/>
        </w:trPr>
        <w:tc>
          <w:tcPr>
            <w:tcW w:w="851" w:type="dxa"/>
          </w:tcPr>
          <w:p w:rsidR="00BC19CE" w:rsidRPr="00606134" w:rsidRDefault="00BC19CE" w:rsidP="00606134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59" w:type="dxa"/>
          </w:tcPr>
          <w:p w:rsidR="00BC19CE" w:rsidRPr="00606134" w:rsidRDefault="00BC19CE" w:rsidP="006E0F74">
            <w:r w:rsidRPr="00606134">
              <w:t>Самонаборной штамп</w:t>
            </w:r>
          </w:p>
        </w:tc>
        <w:tc>
          <w:tcPr>
            <w:tcW w:w="1014" w:type="dxa"/>
          </w:tcPr>
          <w:p w:rsidR="00BC19CE" w:rsidRPr="00606134" w:rsidRDefault="00BC19CE" w:rsidP="00606134">
            <w:pPr>
              <w:jc w:val="center"/>
            </w:pPr>
            <w:r w:rsidRPr="00606134">
              <w:t>шт.</w:t>
            </w:r>
          </w:p>
        </w:tc>
        <w:tc>
          <w:tcPr>
            <w:tcW w:w="1701" w:type="dxa"/>
          </w:tcPr>
          <w:p w:rsidR="00BC19CE" w:rsidRPr="00606134" w:rsidRDefault="00BC19CE" w:rsidP="00606134">
            <w:pPr>
              <w:jc w:val="center"/>
            </w:pPr>
            <w:r w:rsidRPr="00606134">
              <w:t>900,0</w:t>
            </w:r>
          </w:p>
        </w:tc>
        <w:tc>
          <w:tcPr>
            <w:tcW w:w="1489" w:type="dxa"/>
          </w:tcPr>
          <w:p w:rsidR="00BC19CE" w:rsidRPr="00606134" w:rsidRDefault="00BC19CE" w:rsidP="00606134">
            <w:pPr>
              <w:jc w:val="center"/>
            </w:pPr>
            <w:r w:rsidRPr="00606134">
              <w:t>0,2</w:t>
            </w:r>
          </w:p>
        </w:tc>
        <w:tc>
          <w:tcPr>
            <w:tcW w:w="1559" w:type="dxa"/>
          </w:tcPr>
          <w:p w:rsidR="00BC19CE" w:rsidRPr="00606134" w:rsidRDefault="00BC19CE" w:rsidP="00606134">
            <w:pPr>
              <w:jc w:val="center"/>
            </w:pPr>
            <w:r w:rsidRPr="00606134">
              <w:t>0,6</w:t>
            </w:r>
          </w:p>
        </w:tc>
      </w:tr>
      <w:tr w:rsidR="00BC19CE" w:rsidRPr="00ED54DD" w:rsidTr="00606134">
        <w:trPr>
          <w:trHeight w:val="244"/>
        </w:trPr>
        <w:tc>
          <w:tcPr>
            <w:tcW w:w="851" w:type="dxa"/>
          </w:tcPr>
          <w:p w:rsidR="00BC19CE" w:rsidRPr="00606134" w:rsidRDefault="00BC19CE" w:rsidP="00606134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59" w:type="dxa"/>
          </w:tcPr>
          <w:p w:rsidR="00BC19CE" w:rsidRPr="00606134" w:rsidRDefault="00BC19CE" w:rsidP="006E0F74">
            <w:r w:rsidRPr="00606134">
              <w:t>Скобы №10</w:t>
            </w:r>
          </w:p>
        </w:tc>
        <w:tc>
          <w:tcPr>
            <w:tcW w:w="1014" w:type="dxa"/>
          </w:tcPr>
          <w:p w:rsidR="00BC19CE" w:rsidRPr="00606134" w:rsidRDefault="00BC19CE" w:rsidP="00606134">
            <w:pPr>
              <w:jc w:val="center"/>
            </w:pPr>
            <w:r w:rsidRPr="00606134">
              <w:t>шт.</w:t>
            </w:r>
          </w:p>
        </w:tc>
        <w:tc>
          <w:tcPr>
            <w:tcW w:w="1701" w:type="dxa"/>
          </w:tcPr>
          <w:p w:rsidR="00BC19CE" w:rsidRPr="00606134" w:rsidRDefault="00BC19CE" w:rsidP="00606134">
            <w:pPr>
              <w:jc w:val="center"/>
            </w:pPr>
            <w:r w:rsidRPr="00606134">
              <w:t>30,0</w:t>
            </w:r>
          </w:p>
        </w:tc>
        <w:tc>
          <w:tcPr>
            <w:tcW w:w="1489" w:type="dxa"/>
          </w:tcPr>
          <w:p w:rsidR="00BC19CE" w:rsidRPr="00606134" w:rsidRDefault="00BC19CE" w:rsidP="00606134">
            <w:pPr>
              <w:jc w:val="center"/>
            </w:pPr>
            <w:r w:rsidRPr="00606134">
              <w:t>10</w:t>
            </w:r>
          </w:p>
        </w:tc>
        <w:tc>
          <w:tcPr>
            <w:tcW w:w="1559" w:type="dxa"/>
          </w:tcPr>
          <w:p w:rsidR="00BC19CE" w:rsidRPr="00606134" w:rsidRDefault="00BC19CE" w:rsidP="00606134">
            <w:pPr>
              <w:jc w:val="center"/>
            </w:pPr>
            <w:r w:rsidRPr="00606134">
              <w:t>30</w:t>
            </w:r>
          </w:p>
        </w:tc>
      </w:tr>
      <w:tr w:rsidR="00BC19CE" w:rsidRPr="00ED54DD" w:rsidTr="00606134">
        <w:trPr>
          <w:trHeight w:val="244"/>
        </w:trPr>
        <w:tc>
          <w:tcPr>
            <w:tcW w:w="851" w:type="dxa"/>
          </w:tcPr>
          <w:p w:rsidR="00BC19CE" w:rsidRPr="00606134" w:rsidRDefault="00BC19CE" w:rsidP="00606134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59" w:type="dxa"/>
          </w:tcPr>
          <w:p w:rsidR="00BC19CE" w:rsidRPr="00606134" w:rsidRDefault="00BC19CE" w:rsidP="006E0F74">
            <w:r w:rsidRPr="00606134">
              <w:t>Скобы для степлера №24/6</w:t>
            </w:r>
          </w:p>
        </w:tc>
        <w:tc>
          <w:tcPr>
            <w:tcW w:w="1014" w:type="dxa"/>
          </w:tcPr>
          <w:p w:rsidR="00BC19CE" w:rsidRPr="00606134" w:rsidRDefault="00BC19CE" w:rsidP="00606134">
            <w:pPr>
              <w:jc w:val="center"/>
            </w:pPr>
            <w:r w:rsidRPr="00606134">
              <w:t>шт.</w:t>
            </w:r>
          </w:p>
        </w:tc>
        <w:tc>
          <w:tcPr>
            <w:tcW w:w="1701" w:type="dxa"/>
          </w:tcPr>
          <w:p w:rsidR="00BC19CE" w:rsidRPr="00606134" w:rsidRDefault="00BC19CE" w:rsidP="00606134">
            <w:pPr>
              <w:jc w:val="center"/>
            </w:pPr>
            <w:r w:rsidRPr="00606134">
              <w:t>35,0</w:t>
            </w:r>
          </w:p>
        </w:tc>
        <w:tc>
          <w:tcPr>
            <w:tcW w:w="1489" w:type="dxa"/>
          </w:tcPr>
          <w:p w:rsidR="00BC19CE" w:rsidRPr="00606134" w:rsidRDefault="00BC19CE" w:rsidP="00606134">
            <w:pPr>
              <w:jc w:val="center"/>
            </w:pPr>
            <w:r w:rsidRPr="00606134">
              <w:t>4</w:t>
            </w:r>
          </w:p>
        </w:tc>
        <w:tc>
          <w:tcPr>
            <w:tcW w:w="1559" w:type="dxa"/>
          </w:tcPr>
          <w:p w:rsidR="00BC19CE" w:rsidRPr="00606134" w:rsidRDefault="00BC19CE" w:rsidP="00606134">
            <w:pPr>
              <w:jc w:val="center"/>
            </w:pPr>
            <w:r w:rsidRPr="00606134">
              <w:t>12</w:t>
            </w:r>
          </w:p>
        </w:tc>
      </w:tr>
      <w:tr w:rsidR="00BC19CE" w:rsidRPr="00ED54DD" w:rsidTr="00606134">
        <w:trPr>
          <w:trHeight w:val="244"/>
        </w:trPr>
        <w:tc>
          <w:tcPr>
            <w:tcW w:w="851" w:type="dxa"/>
          </w:tcPr>
          <w:p w:rsidR="00BC19CE" w:rsidRPr="00606134" w:rsidRDefault="00BC19CE" w:rsidP="00606134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59" w:type="dxa"/>
          </w:tcPr>
          <w:p w:rsidR="00BC19CE" w:rsidRPr="00606134" w:rsidRDefault="00BC19CE" w:rsidP="006E0F74">
            <w:r w:rsidRPr="00606134">
              <w:t>Скоросшиватель картонный</w:t>
            </w:r>
          </w:p>
        </w:tc>
        <w:tc>
          <w:tcPr>
            <w:tcW w:w="1014" w:type="dxa"/>
          </w:tcPr>
          <w:p w:rsidR="00BC19CE" w:rsidRPr="00606134" w:rsidRDefault="00BC19CE" w:rsidP="00606134">
            <w:pPr>
              <w:jc w:val="center"/>
            </w:pPr>
            <w:r w:rsidRPr="00606134">
              <w:t>шт.</w:t>
            </w:r>
          </w:p>
        </w:tc>
        <w:tc>
          <w:tcPr>
            <w:tcW w:w="1701" w:type="dxa"/>
          </w:tcPr>
          <w:p w:rsidR="00BC19CE" w:rsidRPr="00606134" w:rsidRDefault="00BC19CE" w:rsidP="00606134">
            <w:pPr>
              <w:jc w:val="center"/>
            </w:pPr>
            <w:r w:rsidRPr="00606134">
              <w:t>23,0</w:t>
            </w:r>
          </w:p>
        </w:tc>
        <w:tc>
          <w:tcPr>
            <w:tcW w:w="1489" w:type="dxa"/>
          </w:tcPr>
          <w:p w:rsidR="00BC19CE" w:rsidRPr="00606134" w:rsidRDefault="00BC19CE" w:rsidP="00606134">
            <w:pPr>
              <w:jc w:val="center"/>
            </w:pPr>
            <w:r w:rsidRPr="00606134">
              <w:t>20</w:t>
            </w:r>
          </w:p>
        </w:tc>
        <w:tc>
          <w:tcPr>
            <w:tcW w:w="1559" w:type="dxa"/>
          </w:tcPr>
          <w:p w:rsidR="00BC19CE" w:rsidRPr="00606134" w:rsidRDefault="00BC19CE" w:rsidP="00606134">
            <w:pPr>
              <w:jc w:val="center"/>
            </w:pPr>
            <w:r w:rsidRPr="00606134">
              <w:t>60</w:t>
            </w:r>
          </w:p>
        </w:tc>
      </w:tr>
      <w:tr w:rsidR="00BC19CE" w:rsidRPr="00ED54DD" w:rsidTr="00606134">
        <w:trPr>
          <w:trHeight w:val="244"/>
        </w:trPr>
        <w:tc>
          <w:tcPr>
            <w:tcW w:w="851" w:type="dxa"/>
          </w:tcPr>
          <w:p w:rsidR="00BC19CE" w:rsidRPr="00606134" w:rsidRDefault="00BC19CE" w:rsidP="00606134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59" w:type="dxa"/>
          </w:tcPr>
          <w:p w:rsidR="00BC19CE" w:rsidRPr="00606134" w:rsidRDefault="00BC19CE" w:rsidP="006E0F74">
            <w:r w:rsidRPr="00606134">
              <w:t>Скоросшиватель картонный "Дело" белый</w:t>
            </w:r>
          </w:p>
        </w:tc>
        <w:tc>
          <w:tcPr>
            <w:tcW w:w="1014" w:type="dxa"/>
          </w:tcPr>
          <w:p w:rsidR="00BC19CE" w:rsidRPr="00606134" w:rsidRDefault="00BC19CE" w:rsidP="00606134">
            <w:pPr>
              <w:jc w:val="center"/>
            </w:pPr>
            <w:r w:rsidRPr="00606134">
              <w:t>шт.</w:t>
            </w:r>
          </w:p>
        </w:tc>
        <w:tc>
          <w:tcPr>
            <w:tcW w:w="1701" w:type="dxa"/>
          </w:tcPr>
          <w:p w:rsidR="00BC19CE" w:rsidRPr="00606134" w:rsidRDefault="00BC19CE" w:rsidP="00606134">
            <w:pPr>
              <w:jc w:val="center"/>
            </w:pPr>
            <w:r w:rsidRPr="00606134">
              <w:t>19,0</w:t>
            </w:r>
          </w:p>
        </w:tc>
        <w:tc>
          <w:tcPr>
            <w:tcW w:w="1489" w:type="dxa"/>
          </w:tcPr>
          <w:p w:rsidR="00BC19CE" w:rsidRPr="00606134" w:rsidRDefault="00BC19CE" w:rsidP="00606134">
            <w:pPr>
              <w:jc w:val="center"/>
            </w:pPr>
            <w:r w:rsidRPr="00606134">
              <w:t>20</w:t>
            </w:r>
          </w:p>
        </w:tc>
        <w:tc>
          <w:tcPr>
            <w:tcW w:w="1559" w:type="dxa"/>
          </w:tcPr>
          <w:p w:rsidR="00BC19CE" w:rsidRPr="00606134" w:rsidRDefault="00BC19CE" w:rsidP="00606134">
            <w:pPr>
              <w:jc w:val="center"/>
            </w:pPr>
            <w:r w:rsidRPr="00606134">
              <w:t>60</w:t>
            </w:r>
          </w:p>
        </w:tc>
      </w:tr>
      <w:tr w:rsidR="00BC19CE" w:rsidRPr="00ED54DD" w:rsidTr="00606134">
        <w:trPr>
          <w:trHeight w:val="244"/>
        </w:trPr>
        <w:tc>
          <w:tcPr>
            <w:tcW w:w="851" w:type="dxa"/>
          </w:tcPr>
          <w:p w:rsidR="00BC19CE" w:rsidRPr="00606134" w:rsidRDefault="00BC19CE" w:rsidP="00606134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59" w:type="dxa"/>
          </w:tcPr>
          <w:p w:rsidR="00BC19CE" w:rsidRPr="00606134" w:rsidRDefault="00BC19CE" w:rsidP="006E0F74">
            <w:r w:rsidRPr="00606134">
              <w:t>Скотч 50*66 универсальный</w:t>
            </w:r>
          </w:p>
        </w:tc>
        <w:tc>
          <w:tcPr>
            <w:tcW w:w="1014" w:type="dxa"/>
          </w:tcPr>
          <w:p w:rsidR="00BC19CE" w:rsidRPr="00606134" w:rsidRDefault="00BC19CE" w:rsidP="00606134">
            <w:pPr>
              <w:jc w:val="center"/>
            </w:pPr>
            <w:r w:rsidRPr="00606134">
              <w:t>шт</w:t>
            </w:r>
          </w:p>
        </w:tc>
        <w:tc>
          <w:tcPr>
            <w:tcW w:w="1701" w:type="dxa"/>
          </w:tcPr>
          <w:p w:rsidR="00BC19CE" w:rsidRPr="00606134" w:rsidRDefault="00BC19CE" w:rsidP="00606134">
            <w:pPr>
              <w:jc w:val="center"/>
            </w:pPr>
            <w:r w:rsidRPr="00606134">
              <w:t>60,0</w:t>
            </w:r>
          </w:p>
        </w:tc>
        <w:tc>
          <w:tcPr>
            <w:tcW w:w="1489" w:type="dxa"/>
          </w:tcPr>
          <w:p w:rsidR="00BC19CE" w:rsidRPr="00606134" w:rsidRDefault="00BC19CE" w:rsidP="00606134">
            <w:pPr>
              <w:jc w:val="center"/>
            </w:pPr>
            <w:r w:rsidRPr="00606134">
              <w:t>2</w:t>
            </w:r>
          </w:p>
        </w:tc>
        <w:tc>
          <w:tcPr>
            <w:tcW w:w="1559" w:type="dxa"/>
          </w:tcPr>
          <w:p w:rsidR="00BC19CE" w:rsidRPr="00606134" w:rsidRDefault="00BC19CE" w:rsidP="00606134">
            <w:pPr>
              <w:jc w:val="center"/>
            </w:pPr>
            <w:r w:rsidRPr="00606134">
              <w:t>6</w:t>
            </w:r>
          </w:p>
        </w:tc>
      </w:tr>
      <w:tr w:rsidR="00BC19CE" w:rsidRPr="00ED54DD" w:rsidTr="00606134">
        <w:trPr>
          <w:trHeight w:val="414"/>
        </w:trPr>
        <w:tc>
          <w:tcPr>
            <w:tcW w:w="851" w:type="dxa"/>
          </w:tcPr>
          <w:p w:rsidR="00BC19CE" w:rsidRPr="00606134" w:rsidRDefault="00BC19CE" w:rsidP="00606134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59" w:type="dxa"/>
          </w:tcPr>
          <w:p w:rsidR="00BC19CE" w:rsidRPr="00606134" w:rsidRDefault="00BC19CE" w:rsidP="006E0F74">
            <w:r w:rsidRPr="00606134">
              <w:t>Степлер № 10 (10л.)</w:t>
            </w:r>
          </w:p>
        </w:tc>
        <w:tc>
          <w:tcPr>
            <w:tcW w:w="1014" w:type="dxa"/>
          </w:tcPr>
          <w:p w:rsidR="00BC19CE" w:rsidRPr="00606134" w:rsidRDefault="00BC19CE" w:rsidP="00606134">
            <w:pPr>
              <w:jc w:val="center"/>
            </w:pPr>
            <w:r w:rsidRPr="00606134">
              <w:t>шт.</w:t>
            </w:r>
          </w:p>
        </w:tc>
        <w:tc>
          <w:tcPr>
            <w:tcW w:w="1701" w:type="dxa"/>
          </w:tcPr>
          <w:p w:rsidR="00BC19CE" w:rsidRPr="00606134" w:rsidRDefault="00BC19CE" w:rsidP="00606134">
            <w:pPr>
              <w:jc w:val="center"/>
            </w:pPr>
            <w:r w:rsidRPr="00606134">
              <w:t>122,0</w:t>
            </w:r>
          </w:p>
        </w:tc>
        <w:tc>
          <w:tcPr>
            <w:tcW w:w="1489" w:type="dxa"/>
          </w:tcPr>
          <w:p w:rsidR="00BC19CE" w:rsidRPr="00606134" w:rsidRDefault="00BC19CE" w:rsidP="00606134">
            <w:pPr>
              <w:jc w:val="center"/>
            </w:pPr>
            <w:r w:rsidRPr="00606134">
              <w:t>2</w:t>
            </w:r>
          </w:p>
        </w:tc>
        <w:tc>
          <w:tcPr>
            <w:tcW w:w="1559" w:type="dxa"/>
          </w:tcPr>
          <w:p w:rsidR="00BC19CE" w:rsidRPr="00606134" w:rsidRDefault="00BC19CE" w:rsidP="00606134">
            <w:pPr>
              <w:jc w:val="center"/>
            </w:pPr>
            <w:r w:rsidRPr="00606134">
              <w:t>6</w:t>
            </w:r>
          </w:p>
        </w:tc>
      </w:tr>
      <w:tr w:rsidR="00BC19CE" w:rsidRPr="00ED54DD" w:rsidTr="00606134">
        <w:trPr>
          <w:trHeight w:val="419"/>
        </w:trPr>
        <w:tc>
          <w:tcPr>
            <w:tcW w:w="851" w:type="dxa"/>
          </w:tcPr>
          <w:p w:rsidR="00BC19CE" w:rsidRPr="00606134" w:rsidRDefault="00BC19CE" w:rsidP="00606134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59" w:type="dxa"/>
          </w:tcPr>
          <w:p w:rsidR="00BC19CE" w:rsidRPr="00606134" w:rsidRDefault="00BC19CE" w:rsidP="006E0F74">
            <w:r w:rsidRPr="00606134">
              <w:t>Степлер №10 KW-trio 5101</w:t>
            </w:r>
          </w:p>
        </w:tc>
        <w:tc>
          <w:tcPr>
            <w:tcW w:w="1014" w:type="dxa"/>
          </w:tcPr>
          <w:p w:rsidR="00BC19CE" w:rsidRPr="00606134" w:rsidRDefault="00BC19CE" w:rsidP="00606134">
            <w:pPr>
              <w:jc w:val="center"/>
            </w:pPr>
            <w:r w:rsidRPr="00606134">
              <w:t>шт.</w:t>
            </w:r>
          </w:p>
        </w:tc>
        <w:tc>
          <w:tcPr>
            <w:tcW w:w="1701" w:type="dxa"/>
          </w:tcPr>
          <w:p w:rsidR="00BC19CE" w:rsidRPr="00606134" w:rsidRDefault="00BC19CE" w:rsidP="00606134">
            <w:pPr>
              <w:jc w:val="center"/>
            </w:pPr>
            <w:r w:rsidRPr="00606134">
              <w:t>60,0</w:t>
            </w:r>
          </w:p>
        </w:tc>
        <w:tc>
          <w:tcPr>
            <w:tcW w:w="1489" w:type="dxa"/>
          </w:tcPr>
          <w:p w:rsidR="00BC19CE" w:rsidRPr="00606134" w:rsidRDefault="00BC19CE" w:rsidP="00606134">
            <w:pPr>
              <w:jc w:val="center"/>
            </w:pPr>
            <w:r w:rsidRPr="00606134">
              <w:t>2</w:t>
            </w:r>
          </w:p>
        </w:tc>
        <w:tc>
          <w:tcPr>
            <w:tcW w:w="1559" w:type="dxa"/>
          </w:tcPr>
          <w:p w:rsidR="00BC19CE" w:rsidRPr="00606134" w:rsidRDefault="00BC19CE" w:rsidP="00606134">
            <w:pPr>
              <w:jc w:val="center"/>
            </w:pPr>
            <w:r w:rsidRPr="00606134">
              <w:t>6</w:t>
            </w:r>
          </w:p>
        </w:tc>
      </w:tr>
      <w:tr w:rsidR="00BC19CE" w:rsidRPr="00ED54DD" w:rsidTr="00606134">
        <w:trPr>
          <w:trHeight w:val="695"/>
        </w:trPr>
        <w:tc>
          <w:tcPr>
            <w:tcW w:w="851" w:type="dxa"/>
          </w:tcPr>
          <w:p w:rsidR="00BC19CE" w:rsidRPr="00606134" w:rsidRDefault="00BC19CE" w:rsidP="00606134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59" w:type="dxa"/>
          </w:tcPr>
          <w:p w:rsidR="00BC19CE" w:rsidRPr="00606134" w:rsidRDefault="00BC19CE" w:rsidP="006E0F74">
            <w:r w:rsidRPr="00606134">
              <w:t>Степлер №24/6 KW-trio 5850/5870 до 30л.</w:t>
            </w:r>
          </w:p>
        </w:tc>
        <w:tc>
          <w:tcPr>
            <w:tcW w:w="1014" w:type="dxa"/>
          </w:tcPr>
          <w:p w:rsidR="00BC19CE" w:rsidRPr="00606134" w:rsidRDefault="00BC19CE" w:rsidP="00606134">
            <w:pPr>
              <w:jc w:val="center"/>
            </w:pPr>
            <w:r w:rsidRPr="00606134">
              <w:t>шт.</w:t>
            </w:r>
          </w:p>
        </w:tc>
        <w:tc>
          <w:tcPr>
            <w:tcW w:w="1701" w:type="dxa"/>
          </w:tcPr>
          <w:p w:rsidR="00BC19CE" w:rsidRPr="00606134" w:rsidRDefault="00BC19CE" w:rsidP="00606134">
            <w:pPr>
              <w:jc w:val="center"/>
            </w:pPr>
            <w:r w:rsidRPr="00606134">
              <w:t>140,0</w:t>
            </w:r>
          </w:p>
        </w:tc>
        <w:tc>
          <w:tcPr>
            <w:tcW w:w="1489" w:type="dxa"/>
          </w:tcPr>
          <w:p w:rsidR="00BC19CE" w:rsidRPr="00606134" w:rsidRDefault="00BC19CE" w:rsidP="00606134">
            <w:pPr>
              <w:jc w:val="center"/>
            </w:pPr>
            <w:r w:rsidRPr="00606134">
              <w:t>2</w:t>
            </w:r>
          </w:p>
        </w:tc>
        <w:tc>
          <w:tcPr>
            <w:tcW w:w="1559" w:type="dxa"/>
          </w:tcPr>
          <w:p w:rsidR="00BC19CE" w:rsidRPr="00606134" w:rsidRDefault="00BC19CE" w:rsidP="00606134">
            <w:pPr>
              <w:jc w:val="center"/>
            </w:pPr>
            <w:r w:rsidRPr="00606134">
              <w:t>6</w:t>
            </w:r>
          </w:p>
        </w:tc>
      </w:tr>
      <w:tr w:rsidR="00BC19CE" w:rsidRPr="00ED54DD" w:rsidTr="00606134">
        <w:trPr>
          <w:trHeight w:val="407"/>
        </w:trPr>
        <w:tc>
          <w:tcPr>
            <w:tcW w:w="851" w:type="dxa"/>
          </w:tcPr>
          <w:p w:rsidR="00BC19CE" w:rsidRPr="00606134" w:rsidRDefault="00BC19CE" w:rsidP="00606134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59" w:type="dxa"/>
          </w:tcPr>
          <w:p w:rsidR="00BC19CE" w:rsidRPr="00606134" w:rsidRDefault="00BC19CE" w:rsidP="006E0F74">
            <w:r w:rsidRPr="00606134">
              <w:t>Стикер набор 5 цв.45*12</w:t>
            </w:r>
          </w:p>
        </w:tc>
        <w:tc>
          <w:tcPr>
            <w:tcW w:w="1014" w:type="dxa"/>
          </w:tcPr>
          <w:p w:rsidR="00BC19CE" w:rsidRPr="00606134" w:rsidRDefault="00BC19CE" w:rsidP="00606134">
            <w:pPr>
              <w:jc w:val="center"/>
            </w:pPr>
            <w:r w:rsidRPr="00606134">
              <w:t>шт.</w:t>
            </w:r>
          </w:p>
        </w:tc>
        <w:tc>
          <w:tcPr>
            <w:tcW w:w="1701" w:type="dxa"/>
          </w:tcPr>
          <w:p w:rsidR="00BC19CE" w:rsidRPr="00606134" w:rsidRDefault="00BC19CE" w:rsidP="00606134">
            <w:pPr>
              <w:jc w:val="center"/>
            </w:pPr>
            <w:r w:rsidRPr="00606134">
              <w:t>85,0</w:t>
            </w:r>
          </w:p>
        </w:tc>
        <w:tc>
          <w:tcPr>
            <w:tcW w:w="1489" w:type="dxa"/>
          </w:tcPr>
          <w:p w:rsidR="00BC19CE" w:rsidRPr="00606134" w:rsidRDefault="00BC19CE" w:rsidP="00606134">
            <w:pPr>
              <w:jc w:val="center"/>
            </w:pPr>
            <w:r w:rsidRPr="00606134">
              <w:t>4</w:t>
            </w:r>
          </w:p>
        </w:tc>
        <w:tc>
          <w:tcPr>
            <w:tcW w:w="1559" w:type="dxa"/>
          </w:tcPr>
          <w:p w:rsidR="00BC19CE" w:rsidRPr="00606134" w:rsidRDefault="00BC19CE" w:rsidP="00606134">
            <w:pPr>
              <w:jc w:val="center"/>
            </w:pPr>
            <w:r w:rsidRPr="00606134">
              <w:t>12</w:t>
            </w:r>
          </w:p>
        </w:tc>
      </w:tr>
      <w:tr w:rsidR="00BC19CE" w:rsidRPr="00ED54DD" w:rsidTr="00606134">
        <w:trPr>
          <w:trHeight w:val="711"/>
        </w:trPr>
        <w:tc>
          <w:tcPr>
            <w:tcW w:w="851" w:type="dxa"/>
          </w:tcPr>
          <w:p w:rsidR="00BC19CE" w:rsidRPr="00606134" w:rsidRDefault="00BC19CE" w:rsidP="00606134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59" w:type="dxa"/>
          </w:tcPr>
          <w:p w:rsidR="00BC19CE" w:rsidRPr="00606134" w:rsidRDefault="00BC19CE" w:rsidP="006E0F74">
            <w:r w:rsidRPr="00606134">
              <w:t>Текстовыделитель в ассортименте</w:t>
            </w:r>
          </w:p>
        </w:tc>
        <w:tc>
          <w:tcPr>
            <w:tcW w:w="1014" w:type="dxa"/>
          </w:tcPr>
          <w:p w:rsidR="00BC19CE" w:rsidRPr="00606134" w:rsidRDefault="00BC19CE" w:rsidP="00606134">
            <w:pPr>
              <w:jc w:val="center"/>
            </w:pPr>
            <w:r w:rsidRPr="00606134">
              <w:t>шт.</w:t>
            </w:r>
          </w:p>
        </w:tc>
        <w:tc>
          <w:tcPr>
            <w:tcW w:w="1701" w:type="dxa"/>
          </w:tcPr>
          <w:p w:rsidR="00BC19CE" w:rsidRPr="00606134" w:rsidRDefault="00BC19CE" w:rsidP="00606134">
            <w:pPr>
              <w:jc w:val="center"/>
            </w:pPr>
            <w:r w:rsidRPr="00606134">
              <w:t>25,0</w:t>
            </w:r>
          </w:p>
        </w:tc>
        <w:tc>
          <w:tcPr>
            <w:tcW w:w="1489" w:type="dxa"/>
          </w:tcPr>
          <w:p w:rsidR="00BC19CE" w:rsidRPr="00606134" w:rsidRDefault="00BC19CE" w:rsidP="00606134">
            <w:pPr>
              <w:jc w:val="center"/>
            </w:pPr>
            <w:r w:rsidRPr="00606134">
              <w:t>2</w:t>
            </w:r>
          </w:p>
        </w:tc>
        <w:tc>
          <w:tcPr>
            <w:tcW w:w="1559" w:type="dxa"/>
          </w:tcPr>
          <w:p w:rsidR="00BC19CE" w:rsidRPr="00606134" w:rsidRDefault="00BC19CE" w:rsidP="00606134">
            <w:pPr>
              <w:jc w:val="center"/>
            </w:pPr>
            <w:r w:rsidRPr="00606134">
              <w:t>6</w:t>
            </w:r>
          </w:p>
        </w:tc>
      </w:tr>
      <w:tr w:rsidR="00BC19CE" w:rsidRPr="00ED54DD" w:rsidTr="00606134">
        <w:trPr>
          <w:trHeight w:val="409"/>
        </w:trPr>
        <w:tc>
          <w:tcPr>
            <w:tcW w:w="851" w:type="dxa"/>
          </w:tcPr>
          <w:p w:rsidR="00BC19CE" w:rsidRPr="00606134" w:rsidRDefault="00BC19CE" w:rsidP="00606134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59" w:type="dxa"/>
          </w:tcPr>
          <w:p w:rsidR="00BC19CE" w:rsidRPr="00606134" w:rsidRDefault="00BC19CE" w:rsidP="006E0F74">
            <w:r w:rsidRPr="00606134">
              <w:t>Точилка</w:t>
            </w:r>
          </w:p>
        </w:tc>
        <w:tc>
          <w:tcPr>
            <w:tcW w:w="1014" w:type="dxa"/>
          </w:tcPr>
          <w:p w:rsidR="00BC19CE" w:rsidRPr="00606134" w:rsidRDefault="00BC19CE" w:rsidP="00606134">
            <w:pPr>
              <w:jc w:val="center"/>
            </w:pPr>
            <w:r w:rsidRPr="00606134">
              <w:t>шт</w:t>
            </w:r>
          </w:p>
        </w:tc>
        <w:tc>
          <w:tcPr>
            <w:tcW w:w="1701" w:type="dxa"/>
          </w:tcPr>
          <w:p w:rsidR="00BC19CE" w:rsidRPr="00606134" w:rsidRDefault="00BC19CE" w:rsidP="00606134">
            <w:pPr>
              <w:jc w:val="center"/>
            </w:pPr>
            <w:r w:rsidRPr="00606134">
              <w:t>45,0</w:t>
            </w:r>
          </w:p>
        </w:tc>
        <w:tc>
          <w:tcPr>
            <w:tcW w:w="1489" w:type="dxa"/>
          </w:tcPr>
          <w:p w:rsidR="00BC19CE" w:rsidRPr="00606134" w:rsidRDefault="00BC19CE" w:rsidP="00606134">
            <w:pPr>
              <w:jc w:val="center"/>
            </w:pPr>
            <w:r w:rsidRPr="00606134">
              <w:t>6</w:t>
            </w:r>
          </w:p>
        </w:tc>
        <w:tc>
          <w:tcPr>
            <w:tcW w:w="1559" w:type="dxa"/>
          </w:tcPr>
          <w:p w:rsidR="00BC19CE" w:rsidRPr="00606134" w:rsidRDefault="00BC19CE" w:rsidP="00606134">
            <w:pPr>
              <w:jc w:val="center"/>
            </w:pPr>
            <w:r w:rsidRPr="00606134">
              <w:t>18</w:t>
            </w:r>
          </w:p>
        </w:tc>
      </w:tr>
      <w:tr w:rsidR="00BC19CE" w:rsidRPr="00ED54DD" w:rsidTr="00606134">
        <w:trPr>
          <w:trHeight w:val="429"/>
        </w:trPr>
        <w:tc>
          <w:tcPr>
            <w:tcW w:w="851" w:type="dxa"/>
          </w:tcPr>
          <w:p w:rsidR="00BC19CE" w:rsidRPr="00606134" w:rsidRDefault="00BC19CE" w:rsidP="00606134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59" w:type="dxa"/>
          </w:tcPr>
          <w:p w:rsidR="00BC19CE" w:rsidRPr="00606134" w:rsidRDefault="00BC19CE" w:rsidP="006E0F74">
            <w:r w:rsidRPr="00606134">
              <w:t>Файлы в ассортименте А4</w:t>
            </w:r>
          </w:p>
        </w:tc>
        <w:tc>
          <w:tcPr>
            <w:tcW w:w="1014" w:type="dxa"/>
          </w:tcPr>
          <w:p w:rsidR="00BC19CE" w:rsidRPr="00606134" w:rsidRDefault="00BC19CE" w:rsidP="00606134">
            <w:pPr>
              <w:jc w:val="center"/>
            </w:pPr>
            <w:r w:rsidRPr="00606134">
              <w:t>шт</w:t>
            </w:r>
          </w:p>
        </w:tc>
        <w:tc>
          <w:tcPr>
            <w:tcW w:w="1701" w:type="dxa"/>
          </w:tcPr>
          <w:p w:rsidR="00BC19CE" w:rsidRPr="00606134" w:rsidRDefault="00BC19CE" w:rsidP="00606134">
            <w:pPr>
              <w:jc w:val="center"/>
            </w:pPr>
            <w:r w:rsidRPr="00606134">
              <w:t>28,0</w:t>
            </w:r>
          </w:p>
        </w:tc>
        <w:tc>
          <w:tcPr>
            <w:tcW w:w="1489" w:type="dxa"/>
          </w:tcPr>
          <w:p w:rsidR="00BC19CE" w:rsidRPr="00606134" w:rsidRDefault="00BC19CE" w:rsidP="00606134">
            <w:pPr>
              <w:jc w:val="center"/>
            </w:pPr>
            <w:r w:rsidRPr="00606134">
              <w:t>2</w:t>
            </w:r>
          </w:p>
        </w:tc>
        <w:tc>
          <w:tcPr>
            <w:tcW w:w="1559" w:type="dxa"/>
          </w:tcPr>
          <w:p w:rsidR="00BC19CE" w:rsidRPr="00606134" w:rsidRDefault="00BC19CE" w:rsidP="00606134">
            <w:pPr>
              <w:jc w:val="center"/>
            </w:pPr>
            <w:r w:rsidRPr="00606134">
              <w:t>6</w:t>
            </w:r>
          </w:p>
        </w:tc>
      </w:tr>
      <w:tr w:rsidR="00BC19CE" w:rsidRPr="00ED54DD" w:rsidTr="00606134">
        <w:trPr>
          <w:trHeight w:val="408"/>
        </w:trPr>
        <w:tc>
          <w:tcPr>
            <w:tcW w:w="851" w:type="dxa"/>
          </w:tcPr>
          <w:p w:rsidR="00BC19CE" w:rsidRPr="00606134" w:rsidRDefault="00BC19CE" w:rsidP="00606134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59" w:type="dxa"/>
          </w:tcPr>
          <w:p w:rsidR="00BC19CE" w:rsidRPr="00606134" w:rsidRDefault="00BC19CE" w:rsidP="006E0F74">
            <w:r w:rsidRPr="00606134">
              <w:t>Штрих 20 мл</w:t>
            </w:r>
          </w:p>
        </w:tc>
        <w:tc>
          <w:tcPr>
            <w:tcW w:w="1014" w:type="dxa"/>
          </w:tcPr>
          <w:p w:rsidR="00BC19CE" w:rsidRPr="00606134" w:rsidRDefault="00BC19CE" w:rsidP="00606134">
            <w:pPr>
              <w:jc w:val="center"/>
            </w:pPr>
            <w:r w:rsidRPr="00606134">
              <w:t>шт</w:t>
            </w:r>
          </w:p>
        </w:tc>
        <w:tc>
          <w:tcPr>
            <w:tcW w:w="1701" w:type="dxa"/>
          </w:tcPr>
          <w:p w:rsidR="00BC19CE" w:rsidRPr="00606134" w:rsidRDefault="00BC19CE" w:rsidP="00606134">
            <w:pPr>
              <w:jc w:val="center"/>
            </w:pPr>
            <w:r w:rsidRPr="00606134">
              <w:t>30,0</w:t>
            </w:r>
          </w:p>
        </w:tc>
        <w:tc>
          <w:tcPr>
            <w:tcW w:w="1489" w:type="dxa"/>
          </w:tcPr>
          <w:p w:rsidR="00BC19CE" w:rsidRPr="00606134" w:rsidRDefault="00BC19CE" w:rsidP="00606134">
            <w:pPr>
              <w:jc w:val="center"/>
            </w:pPr>
            <w:r w:rsidRPr="00606134">
              <w:t>4</w:t>
            </w:r>
          </w:p>
        </w:tc>
        <w:tc>
          <w:tcPr>
            <w:tcW w:w="1559" w:type="dxa"/>
          </w:tcPr>
          <w:p w:rsidR="00BC19CE" w:rsidRPr="00606134" w:rsidRDefault="00BC19CE" w:rsidP="00606134">
            <w:pPr>
              <w:jc w:val="center"/>
            </w:pPr>
            <w:r w:rsidRPr="00606134">
              <w:t>12</w:t>
            </w:r>
          </w:p>
        </w:tc>
      </w:tr>
      <w:tr w:rsidR="00BC19CE" w:rsidRPr="006A379A" w:rsidTr="00606134">
        <w:trPr>
          <w:trHeight w:val="244"/>
        </w:trPr>
        <w:tc>
          <w:tcPr>
            <w:tcW w:w="851" w:type="dxa"/>
          </w:tcPr>
          <w:p w:rsidR="00BC19CE" w:rsidRPr="00606134" w:rsidRDefault="00BC19CE" w:rsidP="00606134">
            <w:pPr>
              <w:pStyle w:val="NoSpacing"/>
              <w:ind w:left="-108" w:right="-108" w:firstLine="0"/>
              <w:jc w:val="center"/>
              <w:rPr>
                <w:rFonts w:ascii="Times New Roman" w:hAnsi="Times New Roman" w:cs="Times New Roman"/>
              </w:rPr>
            </w:pPr>
            <w:r w:rsidRPr="0060613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59" w:type="dxa"/>
          </w:tcPr>
          <w:p w:rsidR="00BC19CE" w:rsidRPr="00606134" w:rsidRDefault="00BC19CE" w:rsidP="00606134">
            <w:pPr>
              <w:jc w:val="center"/>
            </w:pPr>
            <w:r w:rsidRPr="00606134">
              <w:t>2</w:t>
            </w:r>
          </w:p>
        </w:tc>
        <w:tc>
          <w:tcPr>
            <w:tcW w:w="1014" w:type="dxa"/>
          </w:tcPr>
          <w:p w:rsidR="00BC19CE" w:rsidRPr="00606134" w:rsidRDefault="00BC19CE" w:rsidP="00606134">
            <w:pPr>
              <w:jc w:val="center"/>
            </w:pPr>
            <w:r w:rsidRPr="00606134">
              <w:t>3</w:t>
            </w:r>
          </w:p>
        </w:tc>
        <w:tc>
          <w:tcPr>
            <w:tcW w:w="1701" w:type="dxa"/>
          </w:tcPr>
          <w:p w:rsidR="00BC19CE" w:rsidRPr="00606134" w:rsidRDefault="00BC19CE" w:rsidP="00606134">
            <w:pPr>
              <w:jc w:val="center"/>
            </w:pPr>
            <w:r w:rsidRPr="00606134">
              <w:t>4</w:t>
            </w:r>
          </w:p>
        </w:tc>
        <w:tc>
          <w:tcPr>
            <w:tcW w:w="1489" w:type="dxa"/>
          </w:tcPr>
          <w:p w:rsidR="00BC19CE" w:rsidRPr="00606134" w:rsidRDefault="00BC19CE" w:rsidP="00606134">
            <w:pPr>
              <w:jc w:val="center"/>
            </w:pPr>
            <w:r w:rsidRPr="00606134">
              <w:t>5</w:t>
            </w:r>
          </w:p>
        </w:tc>
        <w:tc>
          <w:tcPr>
            <w:tcW w:w="1559" w:type="dxa"/>
          </w:tcPr>
          <w:p w:rsidR="00BC19CE" w:rsidRPr="00606134" w:rsidRDefault="00BC19CE" w:rsidP="00606134">
            <w:pPr>
              <w:jc w:val="center"/>
            </w:pPr>
            <w:r w:rsidRPr="00606134">
              <w:t>6</w:t>
            </w:r>
          </w:p>
        </w:tc>
      </w:tr>
      <w:tr w:rsidR="00BC19CE" w:rsidRPr="00ED54DD" w:rsidTr="00606134">
        <w:trPr>
          <w:trHeight w:val="683"/>
        </w:trPr>
        <w:tc>
          <w:tcPr>
            <w:tcW w:w="851" w:type="dxa"/>
          </w:tcPr>
          <w:p w:rsidR="00BC19CE" w:rsidRPr="00606134" w:rsidRDefault="00BC19CE" w:rsidP="00606134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59" w:type="dxa"/>
          </w:tcPr>
          <w:p w:rsidR="00BC19CE" w:rsidRPr="00606134" w:rsidRDefault="00BC19CE" w:rsidP="006E0F74">
            <w:r w:rsidRPr="00606134">
              <w:t>Штрих-карандаш с метал. наконечником</w:t>
            </w:r>
          </w:p>
        </w:tc>
        <w:tc>
          <w:tcPr>
            <w:tcW w:w="1014" w:type="dxa"/>
          </w:tcPr>
          <w:p w:rsidR="00BC19CE" w:rsidRPr="00606134" w:rsidRDefault="00BC19CE" w:rsidP="00606134">
            <w:pPr>
              <w:jc w:val="center"/>
            </w:pPr>
            <w:r w:rsidRPr="00606134">
              <w:t>шт</w:t>
            </w:r>
          </w:p>
        </w:tc>
        <w:tc>
          <w:tcPr>
            <w:tcW w:w="1701" w:type="dxa"/>
          </w:tcPr>
          <w:p w:rsidR="00BC19CE" w:rsidRPr="00606134" w:rsidRDefault="00BC19CE" w:rsidP="00606134">
            <w:pPr>
              <w:jc w:val="center"/>
            </w:pPr>
            <w:r w:rsidRPr="00606134">
              <w:t>50,0</w:t>
            </w:r>
          </w:p>
        </w:tc>
        <w:tc>
          <w:tcPr>
            <w:tcW w:w="1489" w:type="dxa"/>
          </w:tcPr>
          <w:p w:rsidR="00BC19CE" w:rsidRPr="00606134" w:rsidRDefault="00BC19CE" w:rsidP="00606134">
            <w:pPr>
              <w:jc w:val="center"/>
            </w:pPr>
            <w:r w:rsidRPr="00606134">
              <w:t>2</w:t>
            </w:r>
          </w:p>
        </w:tc>
        <w:tc>
          <w:tcPr>
            <w:tcW w:w="1559" w:type="dxa"/>
          </w:tcPr>
          <w:p w:rsidR="00BC19CE" w:rsidRPr="00606134" w:rsidRDefault="00BC19CE" w:rsidP="00606134">
            <w:pPr>
              <w:jc w:val="center"/>
            </w:pPr>
            <w:r w:rsidRPr="00606134">
              <w:t>6</w:t>
            </w:r>
          </w:p>
        </w:tc>
      </w:tr>
      <w:tr w:rsidR="00BC19CE" w:rsidRPr="00ED54DD" w:rsidTr="00606134">
        <w:trPr>
          <w:trHeight w:val="424"/>
        </w:trPr>
        <w:tc>
          <w:tcPr>
            <w:tcW w:w="851" w:type="dxa"/>
          </w:tcPr>
          <w:p w:rsidR="00BC19CE" w:rsidRPr="00606134" w:rsidRDefault="00BC19CE" w:rsidP="00606134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59" w:type="dxa"/>
          </w:tcPr>
          <w:p w:rsidR="00BC19CE" w:rsidRPr="00606134" w:rsidRDefault="00BC19CE" w:rsidP="006E0F74">
            <w:r w:rsidRPr="00606134">
              <w:t>Нож канцелярский</w:t>
            </w:r>
          </w:p>
        </w:tc>
        <w:tc>
          <w:tcPr>
            <w:tcW w:w="1014" w:type="dxa"/>
          </w:tcPr>
          <w:p w:rsidR="00BC19CE" w:rsidRPr="00606134" w:rsidRDefault="00BC19CE" w:rsidP="00606134">
            <w:pPr>
              <w:jc w:val="center"/>
            </w:pPr>
            <w:r w:rsidRPr="00606134">
              <w:t>шт</w:t>
            </w:r>
          </w:p>
        </w:tc>
        <w:tc>
          <w:tcPr>
            <w:tcW w:w="1701" w:type="dxa"/>
          </w:tcPr>
          <w:p w:rsidR="00BC19CE" w:rsidRPr="00606134" w:rsidRDefault="00BC19CE" w:rsidP="00606134">
            <w:pPr>
              <w:jc w:val="center"/>
            </w:pPr>
            <w:r w:rsidRPr="00606134">
              <w:t>30,0</w:t>
            </w:r>
          </w:p>
        </w:tc>
        <w:tc>
          <w:tcPr>
            <w:tcW w:w="1489" w:type="dxa"/>
          </w:tcPr>
          <w:p w:rsidR="00BC19CE" w:rsidRPr="00606134" w:rsidRDefault="00BC19CE" w:rsidP="00606134">
            <w:pPr>
              <w:jc w:val="center"/>
            </w:pPr>
            <w:r w:rsidRPr="00606134">
              <w:t>2</w:t>
            </w:r>
          </w:p>
        </w:tc>
        <w:tc>
          <w:tcPr>
            <w:tcW w:w="1559" w:type="dxa"/>
          </w:tcPr>
          <w:p w:rsidR="00BC19CE" w:rsidRPr="00606134" w:rsidRDefault="00BC19CE" w:rsidP="00606134">
            <w:pPr>
              <w:jc w:val="center"/>
            </w:pPr>
            <w:r w:rsidRPr="00606134">
              <w:t>6</w:t>
            </w:r>
          </w:p>
        </w:tc>
      </w:tr>
      <w:tr w:rsidR="00BC19CE" w:rsidRPr="00ED54DD" w:rsidTr="00606134">
        <w:trPr>
          <w:trHeight w:val="416"/>
        </w:trPr>
        <w:tc>
          <w:tcPr>
            <w:tcW w:w="851" w:type="dxa"/>
          </w:tcPr>
          <w:p w:rsidR="00BC19CE" w:rsidRPr="00606134" w:rsidRDefault="00BC19CE" w:rsidP="00606134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59" w:type="dxa"/>
          </w:tcPr>
          <w:p w:rsidR="00BC19CE" w:rsidRPr="00606134" w:rsidRDefault="00BC19CE" w:rsidP="006E0F74">
            <w:r w:rsidRPr="00606134">
              <w:t>Папка на кольцах</w:t>
            </w:r>
          </w:p>
        </w:tc>
        <w:tc>
          <w:tcPr>
            <w:tcW w:w="1014" w:type="dxa"/>
          </w:tcPr>
          <w:p w:rsidR="00BC19CE" w:rsidRPr="00606134" w:rsidRDefault="00BC19CE" w:rsidP="00606134">
            <w:pPr>
              <w:jc w:val="center"/>
            </w:pPr>
            <w:r w:rsidRPr="00606134">
              <w:t>шт</w:t>
            </w:r>
          </w:p>
        </w:tc>
        <w:tc>
          <w:tcPr>
            <w:tcW w:w="1701" w:type="dxa"/>
          </w:tcPr>
          <w:p w:rsidR="00BC19CE" w:rsidRPr="00606134" w:rsidRDefault="00BC19CE" w:rsidP="00606134">
            <w:pPr>
              <w:jc w:val="center"/>
            </w:pPr>
            <w:r w:rsidRPr="00606134">
              <w:t>60,0</w:t>
            </w:r>
          </w:p>
        </w:tc>
        <w:tc>
          <w:tcPr>
            <w:tcW w:w="1489" w:type="dxa"/>
          </w:tcPr>
          <w:p w:rsidR="00BC19CE" w:rsidRPr="00606134" w:rsidRDefault="00BC19CE" w:rsidP="00606134">
            <w:pPr>
              <w:jc w:val="center"/>
            </w:pPr>
            <w:r w:rsidRPr="00606134">
              <w:t>6</w:t>
            </w:r>
          </w:p>
        </w:tc>
        <w:tc>
          <w:tcPr>
            <w:tcW w:w="1559" w:type="dxa"/>
          </w:tcPr>
          <w:p w:rsidR="00BC19CE" w:rsidRPr="00606134" w:rsidRDefault="00BC19CE" w:rsidP="00606134">
            <w:pPr>
              <w:jc w:val="center"/>
            </w:pPr>
            <w:r w:rsidRPr="00606134">
              <w:t>18</w:t>
            </w:r>
          </w:p>
        </w:tc>
      </w:tr>
      <w:tr w:rsidR="00BC19CE" w:rsidRPr="00ED54DD" w:rsidTr="00606134">
        <w:trPr>
          <w:trHeight w:val="421"/>
        </w:trPr>
        <w:tc>
          <w:tcPr>
            <w:tcW w:w="851" w:type="dxa"/>
          </w:tcPr>
          <w:p w:rsidR="00BC19CE" w:rsidRPr="00606134" w:rsidRDefault="00BC19CE" w:rsidP="00606134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59" w:type="dxa"/>
          </w:tcPr>
          <w:p w:rsidR="00BC19CE" w:rsidRPr="00606134" w:rsidRDefault="00BC19CE" w:rsidP="006E0F74">
            <w:r w:rsidRPr="00606134">
              <w:t>Поддон для бумаги</w:t>
            </w:r>
          </w:p>
        </w:tc>
        <w:tc>
          <w:tcPr>
            <w:tcW w:w="1014" w:type="dxa"/>
          </w:tcPr>
          <w:p w:rsidR="00BC19CE" w:rsidRPr="00606134" w:rsidRDefault="00BC19CE" w:rsidP="00606134">
            <w:pPr>
              <w:jc w:val="center"/>
            </w:pPr>
            <w:r w:rsidRPr="00606134">
              <w:t>шт</w:t>
            </w:r>
          </w:p>
        </w:tc>
        <w:tc>
          <w:tcPr>
            <w:tcW w:w="1701" w:type="dxa"/>
          </w:tcPr>
          <w:p w:rsidR="00BC19CE" w:rsidRPr="00606134" w:rsidRDefault="00BC19CE" w:rsidP="00606134">
            <w:pPr>
              <w:jc w:val="center"/>
            </w:pPr>
            <w:r w:rsidRPr="00606134">
              <w:t>250,0</w:t>
            </w:r>
          </w:p>
        </w:tc>
        <w:tc>
          <w:tcPr>
            <w:tcW w:w="1489" w:type="dxa"/>
          </w:tcPr>
          <w:p w:rsidR="00BC19CE" w:rsidRPr="00606134" w:rsidRDefault="00BC19CE" w:rsidP="00606134">
            <w:pPr>
              <w:jc w:val="center"/>
            </w:pPr>
            <w:r w:rsidRPr="00606134">
              <w:t>4</w:t>
            </w:r>
          </w:p>
        </w:tc>
        <w:tc>
          <w:tcPr>
            <w:tcW w:w="1559" w:type="dxa"/>
          </w:tcPr>
          <w:p w:rsidR="00BC19CE" w:rsidRPr="00606134" w:rsidRDefault="00BC19CE" w:rsidP="00606134">
            <w:pPr>
              <w:jc w:val="center"/>
            </w:pPr>
            <w:r w:rsidRPr="00606134">
              <w:t>12</w:t>
            </w:r>
          </w:p>
        </w:tc>
      </w:tr>
      <w:tr w:rsidR="00BC19CE" w:rsidRPr="00ED54DD" w:rsidTr="00606134">
        <w:trPr>
          <w:trHeight w:val="244"/>
        </w:trPr>
        <w:tc>
          <w:tcPr>
            <w:tcW w:w="851" w:type="dxa"/>
          </w:tcPr>
          <w:p w:rsidR="00BC19CE" w:rsidRPr="00606134" w:rsidRDefault="00BC19CE" w:rsidP="00606134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59" w:type="dxa"/>
          </w:tcPr>
          <w:p w:rsidR="00BC19CE" w:rsidRPr="00606134" w:rsidRDefault="00BC19CE" w:rsidP="006E0F74">
            <w:r w:rsidRPr="00606134">
              <w:t xml:space="preserve">Подставка для канцелярских принадлежностей </w:t>
            </w:r>
          </w:p>
        </w:tc>
        <w:tc>
          <w:tcPr>
            <w:tcW w:w="1014" w:type="dxa"/>
          </w:tcPr>
          <w:p w:rsidR="00BC19CE" w:rsidRPr="00606134" w:rsidRDefault="00BC19CE" w:rsidP="00606134">
            <w:pPr>
              <w:jc w:val="center"/>
            </w:pPr>
            <w:r w:rsidRPr="00606134">
              <w:t>шт</w:t>
            </w:r>
          </w:p>
        </w:tc>
        <w:tc>
          <w:tcPr>
            <w:tcW w:w="1701" w:type="dxa"/>
          </w:tcPr>
          <w:p w:rsidR="00BC19CE" w:rsidRPr="00606134" w:rsidRDefault="00BC19CE" w:rsidP="00606134">
            <w:pPr>
              <w:jc w:val="center"/>
            </w:pPr>
            <w:r w:rsidRPr="00606134">
              <w:t>100,0</w:t>
            </w:r>
          </w:p>
        </w:tc>
        <w:tc>
          <w:tcPr>
            <w:tcW w:w="1489" w:type="dxa"/>
          </w:tcPr>
          <w:p w:rsidR="00BC19CE" w:rsidRPr="00606134" w:rsidRDefault="00BC19CE" w:rsidP="00606134">
            <w:pPr>
              <w:jc w:val="center"/>
            </w:pPr>
            <w:r w:rsidRPr="00606134">
              <w:t>2</w:t>
            </w:r>
          </w:p>
        </w:tc>
        <w:tc>
          <w:tcPr>
            <w:tcW w:w="1559" w:type="dxa"/>
          </w:tcPr>
          <w:p w:rsidR="00BC19CE" w:rsidRPr="00606134" w:rsidRDefault="00BC19CE" w:rsidP="00606134">
            <w:pPr>
              <w:jc w:val="center"/>
            </w:pPr>
            <w:r w:rsidRPr="00606134">
              <w:t>6</w:t>
            </w:r>
          </w:p>
        </w:tc>
      </w:tr>
      <w:tr w:rsidR="00BC19CE" w:rsidRPr="00ED54DD" w:rsidTr="00606134">
        <w:trPr>
          <w:trHeight w:val="244"/>
        </w:trPr>
        <w:tc>
          <w:tcPr>
            <w:tcW w:w="851" w:type="dxa"/>
          </w:tcPr>
          <w:p w:rsidR="00BC19CE" w:rsidRPr="00606134" w:rsidRDefault="00BC19CE" w:rsidP="00606134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59" w:type="dxa"/>
          </w:tcPr>
          <w:p w:rsidR="00BC19CE" w:rsidRPr="00606134" w:rsidRDefault="00BC19CE" w:rsidP="006E0F74">
            <w:r w:rsidRPr="00606134">
              <w:t>Скрепки</w:t>
            </w:r>
          </w:p>
        </w:tc>
        <w:tc>
          <w:tcPr>
            <w:tcW w:w="1014" w:type="dxa"/>
          </w:tcPr>
          <w:p w:rsidR="00BC19CE" w:rsidRPr="00606134" w:rsidRDefault="00BC19CE" w:rsidP="00606134">
            <w:pPr>
              <w:jc w:val="center"/>
            </w:pPr>
            <w:r w:rsidRPr="00606134">
              <w:t>шт</w:t>
            </w:r>
          </w:p>
        </w:tc>
        <w:tc>
          <w:tcPr>
            <w:tcW w:w="1701" w:type="dxa"/>
          </w:tcPr>
          <w:p w:rsidR="00BC19CE" w:rsidRPr="00606134" w:rsidRDefault="00BC19CE" w:rsidP="00606134">
            <w:pPr>
              <w:jc w:val="center"/>
            </w:pPr>
            <w:r w:rsidRPr="00606134">
              <w:t>20,0</w:t>
            </w:r>
          </w:p>
        </w:tc>
        <w:tc>
          <w:tcPr>
            <w:tcW w:w="1489" w:type="dxa"/>
          </w:tcPr>
          <w:p w:rsidR="00BC19CE" w:rsidRPr="00606134" w:rsidRDefault="00BC19CE" w:rsidP="00606134">
            <w:pPr>
              <w:jc w:val="center"/>
            </w:pPr>
            <w:r w:rsidRPr="00606134">
              <w:t>2</w:t>
            </w:r>
          </w:p>
        </w:tc>
        <w:tc>
          <w:tcPr>
            <w:tcW w:w="1559" w:type="dxa"/>
          </w:tcPr>
          <w:p w:rsidR="00BC19CE" w:rsidRPr="00606134" w:rsidRDefault="00BC19CE" w:rsidP="00606134">
            <w:pPr>
              <w:jc w:val="center"/>
            </w:pPr>
            <w:r w:rsidRPr="00606134">
              <w:t>6</w:t>
            </w:r>
          </w:p>
        </w:tc>
      </w:tr>
      <w:tr w:rsidR="00BC19CE" w:rsidRPr="00ED54DD" w:rsidTr="00606134">
        <w:trPr>
          <w:trHeight w:val="244"/>
        </w:trPr>
        <w:tc>
          <w:tcPr>
            <w:tcW w:w="851" w:type="dxa"/>
          </w:tcPr>
          <w:p w:rsidR="00BC19CE" w:rsidRPr="00606134" w:rsidRDefault="00BC19CE" w:rsidP="00606134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59" w:type="dxa"/>
          </w:tcPr>
          <w:p w:rsidR="00BC19CE" w:rsidRPr="00606134" w:rsidRDefault="00BC19CE" w:rsidP="006E0F74">
            <w:r w:rsidRPr="00606134">
              <w:t>Туба с чистящими салфетками</w:t>
            </w:r>
          </w:p>
        </w:tc>
        <w:tc>
          <w:tcPr>
            <w:tcW w:w="1014" w:type="dxa"/>
          </w:tcPr>
          <w:p w:rsidR="00BC19CE" w:rsidRPr="00606134" w:rsidRDefault="00BC19CE" w:rsidP="00606134">
            <w:pPr>
              <w:jc w:val="center"/>
            </w:pPr>
            <w:r w:rsidRPr="00606134">
              <w:t>шт</w:t>
            </w:r>
          </w:p>
        </w:tc>
        <w:tc>
          <w:tcPr>
            <w:tcW w:w="1701" w:type="dxa"/>
          </w:tcPr>
          <w:p w:rsidR="00BC19CE" w:rsidRPr="00606134" w:rsidRDefault="00BC19CE" w:rsidP="00606134">
            <w:pPr>
              <w:jc w:val="center"/>
            </w:pPr>
            <w:r w:rsidRPr="00606134">
              <w:t>160,0</w:t>
            </w:r>
          </w:p>
        </w:tc>
        <w:tc>
          <w:tcPr>
            <w:tcW w:w="1489" w:type="dxa"/>
          </w:tcPr>
          <w:p w:rsidR="00BC19CE" w:rsidRPr="00606134" w:rsidRDefault="00BC19CE" w:rsidP="00606134">
            <w:pPr>
              <w:jc w:val="center"/>
            </w:pPr>
            <w:r w:rsidRPr="00606134">
              <w:t>2</w:t>
            </w:r>
          </w:p>
        </w:tc>
        <w:tc>
          <w:tcPr>
            <w:tcW w:w="1559" w:type="dxa"/>
          </w:tcPr>
          <w:p w:rsidR="00BC19CE" w:rsidRPr="00606134" w:rsidRDefault="00BC19CE" w:rsidP="00606134">
            <w:pPr>
              <w:jc w:val="center"/>
            </w:pPr>
            <w:r w:rsidRPr="00606134">
              <w:t>6</w:t>
            </w:r>
          </w:p>
        </w:tc>
      </w:tr>
      <w:tr w:rsidR="00BC19CE" w:rsidRPr="00ED54DD" w:rsidTr="00606134">
        <w:trPr>
          <w:trHeight w:val="244"/>
        </w:trPr>
        <w:tc>
          <w:tcPr>
            <w:tcW w:w="851" w:type="dxa"/>
          </w:tcPr>
          <w:p w:rsidR="00BC19CE" w:rsidRPr="00606134" w:rsidRDefault="00BC19CE" w:rsidP="00606134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59" w:type="dxa"/>
          </w:tcPr>
          <w:p w:rsidR="00BC19CE" w:rsidRPr="00606134" w:rsidRDefault="00BC19CE" w:rsidP="006E0F74">
            <w:r w:rsidRPr="00606134">
              <w:t>Спрей для чистки оптики и мониторов</w:t>
            </w:r>
          </w:p>
        </w:tc>
        <w:tc>
          <w:tcPr>
            <w:tcW w:w="1014" w:type="dxa"/>
          </w:tcPr>
          <w:p w:rsidR="00BC19CE" w:rsidRPr="00606134" w:rsidRDefault="00BC19CE" w:rsidP="00606134">
            <w:pPr>
              <w:jc w:val="center"/>
            </w:pPr>
            <w:r w:rsidRPr="00606134">
              <w:t>шт</w:t>
            </w:r>
          </w:p>
        </w:tc>
        <w:tc>
          <w:tcPr>
            <w:tcW w:w="1701" w:type="dxa"/>
          </w:tcPr>
          <w:p w:rsidR="00BC19CE" w:rsidRPr="00606134" w:rsidRDefault="00BC19CE" w:rsidP="00606134">
            <w:pPr>
              <w:jc w:val="center"/>
            </w:pPr>
            <w:r w:rsidRPr="00606134">
              <w:t>150,0</w:t>
            </w:r>
          </w:p>
        </w:tc>
        <w:tc>
          <w:tcPr>
            <w:tcW w:w="1489" w:type="dxa"/>
          </w:tcPr>
          <w:p w:rsidR="00BC19CE" w:rsidRPr="00606134" w:rsidRDefault="00BC19CE" w:rsidP="00606134">
            <w:pPr>
              <w:jc w:val="center"/>
            </w:pPr>
            <w:r w:rsidRPr="00606134">
              <w:t>2</w:t>
            </w:r>
          </w:p>
        </w:tc>
        <w:tc>
          <w:tcPr>
            <w:tcW w:w="1559" w:type="dxa"/>
          </w:tcPr>
          <w:p w:rsidR="00BC19CE" w:rsidRPr="00606134" w:rsidRDefault="00BC19CE" w:rsidP="00606134">
            <w:pPr>
              <w:jc w:val="center"/>
            </w:pPr>
            <w:r w:rsidRPr="00606134">
              <w:t>6</w:t>
            </w:r>
          </w:p>
        </w:tc>
      </w:tr>
    </w:tbl>
    <w:p w:rsidR="00BC19CE" w:rsidRDefault="00BC19CE" w:rsidP="00FC34AC">
      <w:pPr>
        <w:jc w:val="center"/>
      </w:pPr>
    </w:p>
    <w:p w:rsidR="00BC19CE" w:rsidRPr="00B5590D" w:rsidRDefault="00BC19CE" w:rsidP="00FC34AC">
      <w:pPr>
        <w:widowControl w:val="0"/>
        <w:autoSpaceDE w:val="0"/>
        <w:autoSpaceDN w:val="0"/>
        <w:adjustRightInd w:val="0"/>
        <w:jc w:val="both"/>
        <w:rPr>
          <w:lang w:eastAsia="en-US"/>
        </w:rPr>
      </w:pPr>
      <w:r w:rsidRPr="00B5590D">
        <w:rPr>
          <w:lang w:eastAsia="en-US"/>
        </w:rPr>
        <w:t>_________________________</w:t>
      </w:r>
    </w:p>
    <w:p w:rsidR="00BC19CE" w:rsidRPr="00B5590D" w:rsidRDefault="00BC19CE" w:rsidP="00644702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lang w:eastAsia="en-US"/>
        </w:rPr>
      </w:pPr>
      <w:r w:rsidRPr="00B5590D">
        <w:rPr>
          <w:lang w:eastAsia="en-US"/>
        </w:rPr>
        <w:t>Примечание.</w:t>
      </w:r>
      <w:r>
        <w:rPr>
          <w:lang w:eastAsia="en-US"/>
        </w:rPr>
        <w:t>*</w:t>
      </w:r>
    </w:p>
    <w:p w:rsidR="00BC19CE" w:rsidRPr="00B5590D" w:rsidRDefault="00BC19CE" w:rsidP="00FC34AC">
      <w:pPr>
        <w:widowControl w:val="0"/>
        <w:autoSpaceDE w:val="0"/>
        <w:autoSpaceDN w:val="0"/>
        <w:ind w:right="-143" w:firstLine="709"/>
        <w:jc w:val="both"/>
        <w:rPr>
          <w:lang w:eastAsia="en-US"/>
        </w:rPr>
      </w:pPr>
      <w:r w:rsidRPr="00B5590D">
        <w:rPr>
          <w:lang w:eastAsia="en-US"/>
        </w:rPr>
        <w:t xml:space="preserve">Количество канцелярских принадлежностей для </w:t>
      </w:r>
      <w:r>
        <w:t>администрации</w:t>
      </w:r>
      <w:r w:rsidRPr="00366C74">
        <w:t xml:space="preserve"> Темрюкского городского поселения Темрюкского района, в том числе подведомственных </w:t>
      </w:r>
      <w:r>
        <w:t>ей</w:t>
      </w:r>
      <w:r w:rsidRPr="00366C74">
        <w:t xml:space="preserve"> </w:t>
      </w:r>
      <w:r>
        <w:t xml:space="preserve">муниципальных </w:t>
      </w:r>
      <w:r w:rsidRPr="00366C74">
        <w:t>казенных учреждений</w:t>
      </w:r>
      <w:r w:rsidRPr="00B5590D">
        <w:rPr>
          <w:lang w:eastAsia="en-US"/>
        </w:rPr>
        <w:t xml:space="preserve">  может отличаться от приведенного в зависимости от решаемых им</w:t>
      </w:r>
      <w:r>
        <w:rPr>
          <w:lang w:eastAsia="en-US"/>
        </w:rPr>
        <w:t>и</w:t>
      </w:r>
      <w:r w:rsidRPr="00B5590D">
        <w:rPr>
          <w:lang w:eastAsia="en-US"/>
        </w:rPr>
        <w:t xml:space="preserve"> задач. При этом закупка канцелярских принадлежностей, не указанных в Приложении, осуществляется в пределах доведенных лимитов бюджетных обязательств</w:t>
      </w:r>
      <w:r w:rsidRPr="00B5590D">
        <w:t xml:space="preserve"> по соответствующему коду классификации расходов бюджетов.</w:t>
      </w:r>
    </w:p>
    <w:p w:rsidR="00BC19CE" w:rsidRDefault="00BC19CE" w:rsidP="00FC34AC">
      <w:pPr>
        <w:jc w:val="center"/>
      </w:pPr>
    </w:p>
    <w:p w:rsidR="00BC19CE" w:rsidRDefault="00BC19CE" w:rsidP="00FC34AC">
      <w:pPr>
        <w:jc w:val="center"/>
      </w:pPr>
    </w:p>
    <w:p w:rsidR="00BC19CE" w:rsidRPr="00ED54DD" w:rsidRDefault="00BC19CE" w:rsidP="00FC34AC">
      <w:pPr>
        <w:jc w:val="center"/>
      </w:pPr>
    </w:p>
    <w:p w:rsidR="00BC19CE" w:rsidRPr="00243674" w:rsidRDefault="00BC19CE" w:rsidP="00FC34AC">
      <w:pPr>
        <w:jc w:val="center"/>
        <w:rPr>
          <w:sz w:val="28"/>
          <w:szCs w:val="28"/>
        </w:rPr>
      </w:pPr>
    </w:p>
    <w:p w:rsidR="00BC19CE" w:rsidRPr="00243674" w:rsidRDefault="00BC19CE" w:rsidP="00644702">
      <w:pPr>
        <w:jc w:val="both"/>
        <w:outlineLvl w:val="0"/>
        <w:rPr>
          <w:sz w:val="28"/>
          <w:szCs w:val="28"/>
        </w:rPr>
      </w:pPr>
      <w:r w:rsidRPr="00243674">
        <w:rPr>
          <w:sz w:val="28"/>
          <w:szCs w:val="28"/>
        </w:rPr>
        <w:t>Заместитель главы</w:t>
      </w:r>
    </w:p>
    <w:p w:rsidR="00BC19CE" w:rsidRPr="00243674" w:rsidRDefault="00BC19CE" w:rsidP="00FC34AC">
      <w:pPr>
        <w:jc w:val="both"/>
        <w:rPr>
          <w:sz w:val="28"/>
          <w:szCs w:val="28"/>
        </w:rPr>
      </w:pPr>
      <w:r w:rsidRPr="00243674">
        <w:rPr>
          <w:sz w:val="28"/>
          <w:szCs w:val="28"/>
        </w:rPr>
        <w:t>Темрюкского городского поселения</w:t>
      </w:r>
    </w:p>
    <w:p w:rsidR="00BC19CE" w:rsidRPr="00243674" w:rsidRDefault="00BC19CE" w:rsidP="00243674">
      <w:pPr>
        <w:rPr>
          <w:sz w:val="28"/>
          <w:szCs w:val="28"/>
        </w:rPr>
      </w:pPr>
      <w:r w:rsidRPr="00243674">
        <w:rPr>
          <w:sz w:val="28"/>
          <w:szCs w:val="28"/>
        </w:rPr>
        <w:t xml:space="preserve">Темрюкского района                         </w:t>
      </w:r>
      <w:r>
        <w:rPr>
          <w:sz w:val="28"/>
          <w:szCs w:val="28"/>
        </w:rPr>
        <w:t xml:space="preserve"> </w:t>
      </w:r>
      <w:r w:rsidRPr="00243674">
        <w:rPr>
          <w:sz w:val="28"/>
          <w:szCs w:val="28"/>
        </w:rPr>
        <w:t xml:space="preserve">                                                А.В. Румянцева</w:t>
      </w:r>
    </w:p>
    <w:p w:rsidR="00BC19CE" w:rsidRPr="00243674" w:rsidRDefault="00BC19CE" w:rsidP="00FC34AC">
      <w:pPr>
        <w:jc w:val="center"/>
        <w:rPr>
          <w:sz w:val="28"/>
          <w:szCs w:val="28"/>
        </w:rPr>
      </w:pPr>
    </w:p>
    <w:p w:rsidR="00BC19CE" w:rsidRPr="00ED54DD" w:rsidRDefault="00BC19CE" w:rsidP="00FC34AC">
      <w:pPr>
        <w:jc w:val="center"/>
      </w:pPr>
    </w:p>
    <w:p w:rsidR="00BC19CE" w:rsidRPr="00ED54DD" w:rsidRDefault="00BC19CE" w:rsidP="00FC34AC">
      <w:pPr>
        <w:jc w:val="center"/>
      </w:pPr>
    </w:p>
    <w:p w:rsidR="00BC19CE" w:rsidRDefault="00BC19CE" w:rsidP="00FC34AC">
      <w:pPr>
        <w:jc w:val="center"/>
      </w:pPr>
    </w:p>
    <w:p w:rsidR="00BC19CE" w:rsidRPr="00ED54DD" w:rsidRDefault="00BC19CE" w:rsidP="00883845">
      <w:pPr>
        <w:jc w:val="center"/>
      </w:pPr>
    </w:p>
    <w:p w:rsidR="00BC19CE" w:rsidRDefault="00BC19CE" w:rsidP="00243674"/>
    <w:p w:rsidR="00BC19CE" w:rsidRDefault="00BC19CE" w:rsidP="00883845">
      <w:pPr>
        <w:jc w:val="center"/>
      </w:pPr>
    </w:p>
    <w:p w:rsidR="00BC19CE" w:rsidRDefault="00BC19CE" w:rsidP="00883845">
      <w:pPr>
        <w:jc w:val="center"/>
      </w:pPr>
    </w:p>
    <w:p w:rsidR="00BC19CE" w:rsidRDefault="00BC19CE" w:rsidP="00883845">
      <w:pPr>
        <w:jc w:val="center"/>
      </w:pPr>
    </w:p>
    <w:p w:rsidR="00BC19CE" w:rsidRDefault="00BC19CE" w:rsidP="00883845">
      <w:pPr>
        <w:jc w:val="center"/>
      </w:pPr>
    </w:p>
    <w:p w:rsidR="00BC19CE" w:rsidRDefault="00BC19CE" w:rsidP="00883845">
      <w:pPr>
        <w:jc w:val="center"/>
      </w:pPr>
    </w:p>
    <w:p w:rsidR="00BC19CE" w:rsidRDefault="00BC19CE" w:rsidP="00883845">
      <w:pPr>
        <w:jc w:val="center"/>
      </w:pPr>
    </w:p>
    <w:p w:rsidR="00BC19CE" w:rsidRDefault="00BC19CE" w:rsidP="00883845">
      <w:pPr>
        <w:jc w:val="center"/>
      </w:pPr>
    </w:p>
    <w:p w:rsidR="00BC19CE" w:rsidRDefault="00BC19CE" w:rsidP="00883845">
      <w:pPr>
        <w:jc w:val="center"/>
      </w:pPr>
    </w:p>
    <w:p w:rsidR="00BC19CE" w:rsidRDefault="00BC19CE" w:rsidP="00883845">
      <w:pPr>
        <w:jc w:val="center"/>
      </w:pPr>
    </w:p>
    <w:p w:rsidR="00BC19CE" w:rsidRDefault="00BC19CE" w:rsidP="00883845">
      <w:pPr>
        <w:jc w:val="center"/>
      </w:pPr>
    </w:p>
    <w:p w:rsidR="00BC19CE" w:rsidRDefault="00BC19CE" w:rsidP="00883845">
      <w:pPr>
        <w:jc w:val="center"/>
      </w:pPr>
    </w:p>
    <w:p w:rsidR="00BC19CE" w:rsidRDefault="00BC19CE" w:rsidP="00883845">
      <w:pPr>
        <w:jc w:val="center"/>
      </w:pPr>
    </w:p>
    <w:p w:rsidR="00BC19CE" w:rsidRDefault="00BC19CE" w:rsidP="00883845">
      <w:pPr>
        <w:jc w:val="center"/>
      </w:pPr>
    </w:p>
    <w:p w:rsidR="00BC19CE" w:rsidRPr="004B1B6B" w:rsidRDefault="00BC19CE" w:rsidP="00644702">
      <w:pPr>
        <w:pStyle w:val="ConsPlusNormal"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</w:t>
      </w:r>
      <w:r w:rsidRPr="004B1B6B">
        <w:rPr>
          <w:rFonts w:ascii="Times New Roman" w:hAnsi="Times New Roman" w:cs="Times New Roman"/>
          <w:sz w:val="28"/>
          <w:szCs w:val="28"/>
        </w:rPr>
        <w:t>ПРИЛОЖЕНИЕ</w:t>
      </w:r>
      <w:r>
        <w:rPr>
          <w:rFonts w:ascii="Times New Roman" w:hAnsi="Times New Roman" w:cs="Times New Roman"/>
          <w:sz w:val="28"/>
          <w:szCs w:val="28"/>
        </w:rPr>
        <w:t xml:space="preserve"> № 2</w:t>
      </w:r>
    </w:p>
    <w:p w:rsidR="00BC19CE" w:rsidRDefault="00BC19CE" w:rsidP="00A339A8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BC19CE" w:rsidRDefault="00BC19CE" w:rsidP="00644702">
      <w:pPr>
        <w:pStyle w:val="ConsPlusNormal"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УТВЕРЖДЕНЫ</w:t>
      </w:r>
    </w:p>
    <w:p w:rsidR="00BC19CE" w:rsidRDefault="00BC19CE" w:rsidP="00A339A8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постановлением администрации                                                                                                                                                                                         </w:t>
      </w:r>
    </w:p>
    <w:p w:rsidR="00BC19CE" w:rsidRDefault="00BC19CE" w:rsidP="00A339A8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Темрюкского городского поселения </w:t>
      </w:r>
    </w:p>
    <w:p w:rsidR="00BC19CE" w:rsidRDefault="00BC19CE" w:rsidP="00A339A8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Темрюкского района</w:t>
      </w:r>
    </w:p>
    <w:p w:rsidR="00BC19CE" w:rsidRDefault="00BC19CE" w:rsidP="00A339A8">
      <w:pPr>
        <w:ind w:left="5529" w:right="139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1F5CAE">
        <w:rPr>
          <w:sz w:val="28"/>
          <w:szCs w:val="28"/>
        </w:rPr>
        <w:t xml:space="preserve">от   </w:t>
      </w:r>
      <w:r w:rsidRPr="001F5CAE">
        <w:rPr>
          <w:sz w:val="28"/>
          <w:szCs w:val="28"/>
          <w:u w:val="single"/>
        </w:rPr>
        <w:t xml:space="preserve">11.10.2016      </w:t>
      </w:r>
      <w:r w:rsidRPr="001F5CAE">
        <w:rPr>
          <w:sz w:val="28"/>
          <w:szCs w:val="28"/>
        </w:rPr>
        <w:t xml:space="preserve">№    </w:t>
      </w:r>
      <w:r w:rsidRPr="001F5CAE">
        <w:rPr>
          <w:sz w:val="28"/>
          <w:szCs w:val="28"/>
          <w:u w:val="single"/>
        </w:rPr>
        <w:t xml:space="preserve">  1268  </w:t>
      </w:r>
    </w:p>
    <w:p w:rsidR="00BC19CE" w:rsidRDefault="00BC19CE" w:rsidP="00A339A8">
      <w:pPr>
        <w:ind w:left="5529" w:right="139"/>
      </w:pPr>
    </w:p>
    <w:p w:rsidR="00BC19CE" w:rsidRPr="00A339A8" w:rsidRDefault="00BC19CE" w:rsidP="00644702">
      <w:pPr>
        <w:jc w:val="center"/>
        <w:outlineLvl w:val="0"/>
        <w:rPr>
          <w:b/>
          <w:sz w:val="28"/>
          <w:szCs w:val="28"/>
        </w:rPr>
      </w:pPr>
      <w:r w:rsidRPr="00A339A8">
        <w:rPr>
          <w:b/>
          <w:sz w:val="28"/>
          <w:szCs w:val="28"/>
        </w:rPr>
        <w:t>НОРМАТИВЫ</w:t>
      </w:r>
    </w:p>
    <w:p w:rsidR="00BC19CE" w:rsidRPr="00A339A8" w:rsidRDefault="00BC19CE" w:rsidP="00B025C3">
      <w:pPr>
        <w:jc w:val="center"/>
        <w:rPr>
          <w:b/>
          <w:sz w:val="28"/>
          <w:szCs w:val="28"/>
        </w:rPr>
      </w:pPr>
      <w:r w:rsidRPr="00A339A8">
        <w:rPr>
          <w:b/>
          <w:sz w:val="28"/>
          <w:szCs w:val="28"/>
        </w:rPr>
        <w:t xml:space="preserve">обеспечения функций администрации Темрюкского городского поселения Темрюкского района, в том числе подведомственных ей </w:t>
      </w:r>
      <w:r>
        <w:rPr>
          <w:b/>
          <w:sz w:val="28"/>
          <w:szCs w:val="28"/>
        </w:rPr>
        <w:t xml:space="preserve">муниципальных </w:t>
      </w:r>
      <w:r w:rsidRPr="00A339A8">
        <w:rPr>
          <w:b/>
          <w:sz w:val="28"/>
          <w:szCs w:val="28"/>
        </w:rPr>
        <w:t>казенных учреждений, применяемые при расчете нормативных затрат на приобретение периодических печатных изданий и справочной литературы</w:t>
      </w:r>
    </w:p>
    <w:p w:rsidR="00BC19CE" w:rsidRDefault="00BC19CE" w:rsidP="00B025C3">
      <w:pPr>
        <w:jc w:val="center"/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817"/>
        <w:gridCol w:w="1418"/>
        <w:gridCol w:w="3685"/>
        <w:gridCol w:w="1914"/>
        <w:gridCol w:w="2197"/>
      </w:tblGrid>
      <w:tr w:rsidR="00BC19CE" w:rsidRPr="003D316A" w:rsidTr="00606134">
        <w:tc>
          <w:tcPr>
            <w:tcW w:w="817" w:type="dxa"/>
          </w:tcPr>
          <w:p w:rsidR="00BC19CE" w:rsidRPr="00606134" w:rsidRDefault="00BC19CE" w:rsidP="00606134">
            <w:pPr>
              <w:jc w:val="center"/>
            </w:pPr>
            <w:r w:rsidRPr="00606134">
              <w:t>№ п/п</w:t>
            </w:r>
          </w:p>
        </w:tc>
        <w:tc>
          <w:tcPr>
            <w:tcW w:w="1418" w:type="dxa"/>
          </w:tcPr>
          <w:p w:rsidR="00BC19CE" w:rsidRPr="00606134" w:rsidRDefault="00BC19CE" w:rsidP="00606134">
            <w:pPr>
              <w:jc w:val="center"/>
            </w:pPr>
            <w:r w:rsidRPr="00606134">
              <w:t>Вид издания</w:t>
            </w:r>
          </w:p>
        </w:tc>
        <w:tc>
          <w:tcPr>
            <w:tcW w:w="3685" w:type="dxa"/>
          </w:tcPr>
          <w:p w:rsidR="00BC19CE" w:rsidRPr="00606134" w:rsidRDefault="00BC19CE" w:rsidP="00606134">
            <w:pPr>
              <w:jc w:val="center"/>
            </w:pPr>
            <w:r w:rsidRPr="00606134">
              <w:t>Наименование издания</w:t>
            </w:r>
          </w:p>
        </w:tc>
        <w:tc>
          <w:tcPr>
            <w:tcW w:w="1914" w:type="dxa"/>
          </w:tcPr>
          <w:p w:rsidR="00BC19CE" w:rsidRPr="00606134" w:rsidRDefault="00BC19CE" w:rsidP="00606134">
            <w:pPr>
              <w:jc w:val="center"/>
            </w:pPr>
            <w:r w:rsidRPr="00606134">
              <w:t>Единица измерения</w:t>
            </w:r>
          </w:p>
        </w:tc>
        <w:tc>
          <w:tcPr>
            <w:tcW w:w="2197" w:type="dxa"/>
          </w:tcPr>
          <w:p w:rsidR="00BC19CE" w:rsidRPr="00606134" w:rsidRDefault="00BC19CE" w:rsidP="00606134">
            <w:pPr>
              <w:jc w:val="center"/>
            </w:pPr>
            <w:r w:rsidRPr="00606134">
              <w:t xml:space="preserve">Количество </w:t>
            </w:r>
          </w:p>
        </w:tc>
      </w:tr>
      <w:tr w:rsidR="00BC19CE" w:rsidRPr="002F1A39" w:rsidTr="00606134">
        <w:tc>
          <w:tcPr>
            <w:tcW w:w="817" w:type="dxa"/>
          </w:tcPr>
          <w:p w:rsidR="00BC19CE" w:rsidRPr="00606134" w:rsidRDefault="00BC19CE" w:rsidP="00606134">
            <w:pPr>
              <w:jc w:val="center"/>
            </w:pPr>
            <w:r w:rsidRPr="00606134">
              <w:t>1</w:t>
            </w:r>
          </w:p>
        </w:tc>
        <w:tc>
          <w:tcPr>
            <w:tcW w:w="1418" w:type="dxa"/>
          </w:tcPr>
          <w:p w:rsidR="00BC19CE" w:rsidRPr="00606134" w:rsidRDefault="00BC19CE" w:rsidP="00606134">
            <w:pPr>
              <w:jc w:val="center"/>
            </w:pPr>
            <w:r w:rsidRPr="00606134">
              <w:t>2</w:t>
            </w:r>
          </w:p>
        </w:tc>
        <w:tc>
          <w:tcPr>
            <w:tcW w:w="3685" w:type="dxa"/>
          </w:tcPr>
          <w:p w:rsidR="00BC19CE" w:rsidRPr="00606134" w:rsidRDefault="00BC19CE" w:rsidP="00606134">
            <w:pPr>
              <w:jc w:val="center"/>
            </w:pPr>
            <w:r w:rsidRPr="00606134">
              <w:t>3</w:t>
            </w:r>
          </w:p>
        </w:tc>
        <w:tc>
          <w:tcPr>
            <w:tcW w:w="1914" w:type="dxa"/>
          </w:tcPr>
          <w:p w:rsidR="00BC19CE" w:rsidRPr="00606134" w:rsidRDefault="00BC19CE" w:rsidP="00606134">
            <w:pPr>
              <w:jc w:val="center"/>
            </w:pPr>
            <w:r w:rsidRPr="00606134">
              <w:t>4</w:t>
            </w:r>
          </w:p>
        </w:tc>
        <w:tc>
          <w:tcPr>
            <w:tcW w:w="2197" w:type="dxa"/>
          </w:tcPr>
          <w:p w:rsidR="00BC19CE" w:rsidRPr="00606134" w:rsidRDefault="00BC19CE" w:rsidP="00606134">
            <w:pPr>
              <w:jc w:val="center"/>
            </w:pPr>
            <w:r w:rsidRPr="00606134">
              <w:t>5</w:t>
            </w:r>
          </w:p>
        </w:tc>
      </w:tr>
      <w:tr w:rsidR="00BC19CE" w:rsidRPr="00E87EBC" w:rsidTr="00606134">
        <w:tc>
          <w:tcPr>
            <w:tcW w:w="817" w:type="dxa"/>
          </w:tcPr>
          <w:p w:rsidR="00BC19CE" w:rsidRPr="00606134" w:rsidRDefault="00BC19CE" w:rsidP="00606134">
            <w:pPr>
              <w:jc w:val="center"/>
            </w:pPr>
            <w:r w:rsidRPr="00606134">
              <w:t>1.</w:t>
            </w:r>
          </w:p>
        </w:tc>
        <w:tc>
          <w:tcPr>
            <w:tcW w:w="9214" w:type="dxa"/>
            <w:gridSpan w:val="4"/>
          </w:tcPr>
          <w:p w:rsidR="00BC19CE" w:rsidRPr="00606134" w:rsidRDefault="00BC19CE" w:rsidP="00606134">
            <w:pPr>
              <w:jc w:val="center"/>
            </w:pPr>
            <w:r w:rsidRPr="00606134">
              <w:t>Администрация Темрюкского городского поселения Темрюкского района</w:t>
            </w:r>
          </w:p>
        </w:tc>
      </w:tr>
      <w:tr w:rsidR="00BC19CE" w:rsidRPr="003D316A" w:rsidTr="00606134">
        <w:tc>
          <w:tcPr>
            <w:tcW w:w="817" w:type="dxa"/>
            <w:vMerge w:val="restart"/>
          </w:tcPr>
          <w:p w:rsidR="00BC19CE" w:rsidRPr="00606134" w:rsidRDefault="00BC19CE" w:rsidP="00606134">
            <w:pPr>
              <w:jc w:val="center"/>
            </w:pPr>
          </w:p>
        </w:tc>
        <w:tc>
          <w:tcPr>
            <w:tcW w:w="1418" w:type="dxa"/>
          </w:tcPr>
          <w:p w:rsidR="00BC19CE" w:rsidRPr="00606134" w:rsidRDefault="00BC19CE" w:rsidP="00606134">
            <w:pPr>
              <w:jc w:val="center"/>
            </w:pPr>
            <w:r w:rsidRPr="00606134">
              <w:t xml:space="preserve">Газета </w:t>
            </w:r>
          </w:p>
        </w:tc>
        <w:tc>
          <w:tcPr>
            <w:tcW w:w="3685" w:type="dxa"/>
          </w:tcPr>
          <w:p w:rsidR="00BC19CE" w:rsidRPr="00606134" w:rsidRDefault="00BC19CE" w:rsidP="00606134">
            <w:pPr>
              <w:jc w:val="center"/>
            </w:pPr>
            <w:r w:rsidRPr="00606134">
              <w:t>Тамань</w:t>
            </w:r>
          </w:p>
        </w:tc>
        <w:tc>
          <w:tcPr>
            <w:tcW w:w="1914" w:type="dxa"/>
          </w:tcPr>
          <w:p w:rsidR="00BC19CE" w:rsidRPr="00606134" w:rsidRDefault="00BC19CE" w:rsidP="00606134">
            <w:pPr>
              <w:jc w:val="center"/>
            </w:pPr>
            <w:r w:rsidRPr="00606134">
              <w:t>Экз.</w:t>
            </w:r>
          </w:p>
        </w:tc>
        <w:tc>
          <w:tcPr>
            <w:tcW w:w="2197" w:type="dxa"/>
          </w:tcPr>
          <w:p w:rsidR="00BC19CE" w:rsidRPr="00606134" w:rsidRDefault="00BC19CE" w:rsidP="00606134">
            <w:pPr>
              <w:jc w:val="center"/>
            </w:pPr>
            <w:r w:rsidRPr="00606134">
              <w:t>1</w:t>
            </w:r>
          </w:p>
        </w:tc>
      </w:tr>
      <w:tr w:rsidR="00BC19CE" w:rsidRPr="003D316A" w:rsidTr="00606134">
        <w:tc>
          <w:tcPr>
            <w:tcW w:w="817" w:type="dxa"/>
            <w:vMerge/>
          </w:tcPr>
          <w:p w:rsidR="00BC19CE" w:rsidRPr="00606134" w:rsidRDefault="00BC19CE" w:rsidP="00606134">
            <w:pPr>
              <w:jc w:val="center"/>
            </w:pPr>
          </w:p>
        </w:tc>
        <w:tc>
          <w:tcPr>
            <w:tcW w:w="1418" w:type="dxa"/>
          </w:tcPr>
          <w:p w:rsidR="00BC19CE" w:rsidRPr="00606134" w:rsidRDefault="00BC19CE" w:rsidP="00606134">
            <w:pPr>
              <w:jc w:val="center"/>
            </w:pPr>
            <w:r w:rsidRPr="00606134">
              <w:t>Газета</w:t>
            </w:r>
          </w:p>
        </w:tc>
        <w:tc>
          <w:tcPr>
            <w:tcW w:w="3685" w:type="dxa"/>
          </w:tcPr>
          <w:p w:rsidR="00BC19CE" w:rsidRPr="00606134" w:rsidRDefault="00BC19CE" w:rsidP="00606134">
            <w:pPr>
              <w:jc w:val="center"/>
            </w:pPr>
            <w:r w:rsidRPr="00606134">
              <w:t xml:space="preserve">Орбита </w:t>
            </w:r>
          </w:p>
        </w:tc>
        <w:tc>
          <w:tcPr>
            <w:tcW w:w="1914" w:type="dxa"/>
          </w:tcPr>
          <w:p w:rsidR="00BC19CE" w:rsidRPr="00606134" w:rsidRDefault="00BC19CE" w:rsidP="00606134">
            <w:pPr>
              <w:jc w:val="center"/>
            </w:pPr>
            <w:r w:rsidRPr="00606134">
              <w:t>Экз.</w:t>
            </w:r>
          </w:p>
        </w:tc>
        <w:tc>
          <w:tcPr>
            <w:tcW w:w="2197" w:type="dxa"/>
          </w:tcPr>
          <w:p w:rsidR="00BC19CE" w:rsidRPr="00606134" w:rsidRDefault="00BC19CE" w:rsidP="00606134">
            <w:pPr>
              <w:jc w:val="center"/>
            </w:pPr>
            <w:r w:rsidRPr="00606134">
              <w:t>1</w:t>
            </w:r>
          </w:p>
        </w:tc>
      </w:tr>
      <w:tr w:rsidR="00BC19CE" w:rsidRPr="003D316A" w:rsidTr="00606134">
        <w:tc>
          <w:tcPr>
            <w:tcW w:w="817" w:type="dxa"/>
            <w:vMerge/>
          </w:tcPr>
          <w:p w:rsidR="00BC19CE" w:rsidRPr="00606134" w:rsidRDefault="00BC19CE" w:rsidP="00606134">
            <w:pPr>
              <w:jc w:val="center"/>
            </w:pPr>
          </w:p>
        </w:tc>
        <w:tc>
          <w:tcPr>
            <w:tcW w:w="1418" w:type="dxa"/>
          </w:tcPr>
          <w:p w:rsidR="00BC19CE" w:rsidRPr="00606134" w:rsidRDefault="00BC19CE" w:rsidP="00606134">
            <w:pPr>
              <w:jc w:val="center"/>
            </w:pPr>
            <w:r w:rsidRPr="00606134">
              <w:t>Газета</w:t>
            </w:r>
          </w:p>
        </w:tc>
        <w:tc>
          <w:tcPr>
            <w:tcW w:w="3685" w:type="dxa"/>
          </w:tcPr>
          <w:p w:rsidR="00BC19CE" w:rsidRPr="00606134" w:rsidRDefault="00BC19CE" w:rsidP="00606134">
            <w:pPr>
              <w:jc w:val="center"/>
            </w:pPr>
            <w:r w:rsidRPr="00606134">
              <w:t>Кубанские новости</w:t>
            </w:r>
          </w:p>
        </w:tc>
        <w:tc>
          <w:tcPr>
            <w:tcW w:w="1914" w:type="dxa"/>
          </w:tcPr>
          <w:p w:rsidR="00BC19CE" w:rsidRPr="00606134" w:rsidRDefault="00BC19CE" w:rsidP="00606134">
            <w:pPr>
              <w:jc w:val="center"/>
            </w:pPr>
            <w:r w:rsidRPr="00606134">
              <w:t>Экз.</w:t>
            </w:r>
          </w:p>
        </w:tc>
        <w:tc>
          <w:tcPr>
            <w:tcW w:w="2197" w:type="dxa"/>
          </w:tcPr>
          <w:p w:rsidR="00BC19CE" w:rsidRPr="00606134" w:rsidRDefault="00BC19CE" w:rsidP="00606134">
            <w:pPr>
              <w:jc w:val="center"/>
            </w:pPr>
            <w:r w:rsidRPr="00606134">
              <w:t>1</w:t>
            </w:r>
          </w:p>
        </w:tc>
      </w:tr>
      <w:tr w:rsidR="00BC19CE" w:rsidRPr="003D316A" w:rsidTr="00606134">
        <w:tc>
          <w:tcPr>
            <w:tcW w:w="817" w:type="dxa"/>
            <w:vMerge/>
          </w:tcPr>
          <w:p w:rsidR="00BC19CE" w:rsidRPr="00606134" w:rsidRDefault="00BC19CE" w:rsidP="00606134">
            <w:pPr>
              <w:jc w:val="center"/>
            </w:pPr>
          </w:p>
        </w:tc>
        <w:tc>
          <w:tcPr>
            <w:tcW w:w="1418" w:type="dxa"/>
          </w:tcPr>
          <w:p w:rsidR="00BC19CE" w:rsidRPr="00606134" w:rsidRDefault="00BC19CE" w:rsidP="00606134">
            <w:pPr>
              <w:jc w:val="center"/>
            </w:pPr>
            <w:r w:rsidRPr="00606134">
              <w:t xml:space="preserve">Журнал </w:t>
            </w:r>
          </w:p>
        </w:tc>
        <w:tc>
          <w:tcPr>
            <w:tcW w:w="3685" w:type="dxa"/>
          </w:tcPr>
          <w:p w:rsidR="00BC19CE" w:rsidRPr="00606134" w:rsidRDefault="00BC19CE" w:rsidP="00606134">
            <w:pPr>
              <w:jc w:val="center"/>
            </w:pPr>
            <w:r w:rsidRPr="00606134">
              <w:t>Местное самоуправление Кубани</w:t>
            </w:r>
          </w:p>
        </w:tc>
        <w:tc>
          <w:tcPr>
            <w:tcW w:w="1914" w:type="dxa"/>
          </w:tcPr>
          <w:p w:rsidR="00BC19CE" w:rsidRPr="00606134" w:rsidRDefault="00BC19CE" w:rsidP="00606134">
            <w:pPr>
              <w:jc w:val="center"/>
            </w:pPr>
            <w:r w:rsidRPr="00606134">
              <w:t>Экз.</w:t>
            </w:r>
          </w:p>
        </w:tc>
        <w:tc>
          <w:tcPr>
            <w:tcW w:w="2197" w:type="dxa"/>
          </w:tcPr>
          <w:p w:rsidR="00BC19CE" w:rsidRPr="00606134" w:rsidRDefault="00BC19CE" w:rsidP="00606134">
            <w:pPr>
              <w:jc w:val="center"/>
            </w:pPr>
            <w:r w:rsidRPr="00606134">
              <w:t>1</w:t>
            </w:r>
          </w:p>
        </w:tc>
      </w:tr>
      <w:tr w:rsidR="00BC19CE" w:rsidRPr="00E87EBC" w:rsidTr="00606134">
        <w:tc>
          <w:tcPr>
            <w:tcW w:w="817" w:type="dxa"/>
            <w:vMerge/>
          </w:tcPr>
          <w:p w:rsidR="00BC19CE" w:rsidRPr="00606134" w:rsidRDefault="00BC19CE" w:rsidP="00606134">
            <w:pPr>
              <w:jc w:val="center"/>
            </w:pPr>
          </w:p>
        </w:tc>
        <w:tc>
          <w:tcPr>
            <w:tcW w:w="1418" w:type="dxa"/>
          </w:tcPr>
          <w:p w:rsidR="00BC19CE" w:rsidRPr="00606134" w:rsidRDefault="00BC19CE" w:rsidP="00606134">
            <w:pPr>
              <w:jc w:val="center"/>
            </w:pPr>
            <w:r w:rsidRPr="00606134">
              <w:t>Журнал</w:t>
            </w:r>
          </w:p>
        </w:tc>
        <w:tc>
          <w:tcPr>
            <w:tcW w:w="3685" w:type="dxa"/>
          </w:tcPr>
          <w:p w:rsidR="00BC19CE" w:rsidRPr="00606134" w:rsidRDefault="00BC19CE" w:rsidP="00606134">
            <w:pPr>
              <w:jc w:val="center"/>
            </w:pPr>
            <w:r w:rsidRPr="00606134">
              <w:t>Глава местной администрации</w:t>
            </w:r>
          </w:p>
        </w:tc>
        <w:tc>
          <w:tcPr>
            <w:tcW w:w="1914" w:type="dxa"/>
          </w:tcPr>
          <w:p w:rsidR="00BC19CE" w:rsidRPr="00606134" w:rsidRDefault="00BC19CE" w:rsidP="00606134">
            <w:pPr>
              <w:jc w:val="center"/>
            </w:pPr>
            <w:r w:rsidRPr="00606134">
              <w:t>Экз.</w:t>
            </w:r>
          </w:p>
        </w:tc>
        <w:tc>
          <w:tcPr>
            <w:tcW w:w="2197" w:type="dxa"/>
          </w:tcPr>
          <w:p w:rsidR="00BC19CE" w:rsidRPr="00606134" w:rsidRDefault="00BC19CE" w:rsidP="00606134">
            <w:pPr>
              <w:jc w:val="center"/>
            </w:pPr>
            <w:r w:rsidRPr="00606134">
              <w:t>1</w:t>
            </w:r>
          </w:p>
        </w:tc>
      </w:tr>
      <w:tr w:rsidR="00BC19CE" w:rsidRPr="00E87EBC" w:rsidTr="00606134">
        <w:tc>
          <w:tcPr>
            <w:tcW w:w="817" w:type="dxa"/>
            <w:vMerge/>
          </w:tcPr>
          <w:p w:rsidR="00BC19CE" w:rsidRPr="00606134" w:rsidRDefault="00BC19CE" w:rsidP="00606134">
            <w:pPr>
              <w:jc w:val="center"/>
            </w:pPr>
          </w:p>
        </w:tc>
        <w:tc>
          <w:tcPr>
            <w:tcW w:w="1418" w:type="dxa"/>
          </w:tcPr>
          <w:p w:rsidR="00BC19CE" w:rsidRPr="00606134" w:rsidRDefault="00BC19CE" w:rsidP="00606134">
            <w:pPr>
              <w:jc w:val="center"/>
            </w:pPr>
            <w:r w:rsidRPr="00606134">
              <w:t>Журнал</w:t>
            </w:r>
          </w:p>
        </w:tc>
        <w:tc>
          <w:tcPr>
            <w:tcW w:w="3685" w:type="dxa"/>
          </w:tcPr>
          <w:p w:rsidR="00BC19CE" w:rsidRPr="00606134" w:rsidRDefault="00BC19CE" w:rsidP="00606134">
            <w:pPr>
              <w:jc w:val="center"/>
            </w:pPr>
            <w:r w:rsidRPr="00606134">
              <w:t xml:space="preserve">Налоговые и финансовые известия Кубани  </w:t>
            </w:r>
          </w:p>
        </w:tc>
        <w:tc>
          <w:tcPr>
            <w:tcW w:w="1914" w:type="dxa"/>
          </w:tcPr>
          <w:p w:rsidR="00BC19CE" w:rsidRPr="00606134" w:rsidRDefault="00BC19CE" w:rsidP="00606134">
            <w:pPr>
              <w:jc w:val="center"/>
            </w:pPr>
            <w:r w:rsidRPr="00606134">
              <w:t>Экз.</w:t>
            </w:r>
          </w:p>
        </w:tc>
        <w:tc>
          <w:tcPr>
            <w:tcW w:w="2197" w:type="dxa"/>
          </w:tcPr>
          <w:p w:rsidR="00BC19CE" w:rsidRPr="00606134" w:rsidRDefault="00BC19CE" w:rsidP="00606134">
            <w:pPr>
              <w:jc w:val="center"/>
            </w:pPr>
            <w:r w:rsidRPr="00606134">
              <w:t>1</w:t>
            </w:r>
          </w:p>
        </w:tc>
      </w:tr>
      <w:tr w:rsidR="00BC19CE" w:rsidRPr="00E87EBC" w:rsidTr="00606134">
        <w:tc>
          <w:tcPr>
            <w:tcW w:w="817" w:type="dxa"/>
          </w:tcPr>
          <w:p w:rsidR="00BC19CE" w:rsidRPr="00606134" w:rsidRDefault="00BC19CE" w:rsidP="00606134">
            <w:pPr>
              <w:jc w:val="center"/>
            </w:pPr>
            <w:r w:rsidRPr="00606134">
              <w:t>2.</w:t>
            </w:r>
          </w:p>
        </w:tc>
        <w:tc>
          <w:tcPr>
            <w:tcW w:w="9214" w:type="dxa"/>
            <w:gridSpan w:val="4"/>
          </w:tcPr>
          <w:p w:rsidR="00BC19CE" w:rsidRPr="00606134" w:rsidRDefault="00BC19CE" w:rsidP="00606134">
            <w:pPr>
              <w:jc w:val="center"/>
            </w:pPr>
            <w:r w:rsidRPr="00606134">
              <w:t>Муниципальное казенное учреждение Темрюкского городского поселения Темрюкского района «Городское библиотечное объединение»</w:t>
            </w:r>
          </w:p>
        </w:tc>
      </w:tr>
      <w:tr w:rsidR="00BC19CE" w:rsidRPr="00EA61A2" w:rsidTr="00606134">
        <w:tc>
          <w:tcPr>
            <w:tcW w:w="817" w:type="dxa"/>
            <w:vMerge w:val="restart"/>
          </w:tcPr>
          <w:p w:rsidR="00BC19CE" w:rsidRPr="00606134" w:rsidRDefault="00BC19CE" w:rsidP="003D316A"/>
        </w:tc>
        <w:tc>
          <w:tcPr>
            <w:tcW w:w="1418" w:type="dxa"/>
          </w:tcPr>
          <w:p w:rsidR="00BC19CE" w:rsidRPr="00606134" w:rsidRDefault="00BC19CE" w:rsidP="00606134">
            <w:pPr>
              <w:jc w:val="center"/>
            </w:pPr>
            <w:r w:rsidRPr="00606134">
              <w:t>Газета</w:t>
            </w:r>
          </w:p>
        </w:tc>
        <w:tc>
          <w:tcPr>
            <w:tcW w:w="3685" w:type="dxa"/>
          </w:tcPr>
          <w:p w:rsidR="00BC19CE" w:rsidRPr="00606134" w:rsidRDefault="00BC19CE" w:rsidP="00606134">
            <w:pPr>
              <w:jc w:val="center"/>
            </w:pPr>
            <w:r w:rsidRPr="00606134">
              <w:t>Аргументы и факты</w:t>
            </w:r>
          </w:p>
        </w:tc>
        <w:tc>
          <w:tcPr>
            <w:tcW w:w="1914" w:type="dxa"/>
          </w:tcPr>
          <w:p w:rsidR="00BC19CE" w:rsidRPr="00606134" w:rsidRDefault="00BC19CE" w:rsidP="00606134">
            <w:pPr>
              <w:jc w:val="center"/>
            </w:pPr>
            <w:r w:rsidRPr="00606134">
              <w:t>Экз.</w:t>
            </w:r>
          </w:p>
        </w:tc>
        <w:tc>
          <w:tcPr>
            <w:tcW w:w="2197" w:type="dxa"/>
          </w:tcPr>
          <w:p w:rsidR="00BC19CE" w:rsidRPr="00606134" w:rsidRDefault="00BC19CE" w:rsidP="00606134">
            <w:pPr>
              <w:jc w:val="center"/>
            </w:pPr>
            <w:r w:rsidRPr="00606134">
              <w:t>2</w:t>
            </w:r>
          </w:p>
        </w:tc>
      </w:tr>
      <w:tr w:rsidR="00BC19CE" w:rsidRPr="00EA61A2" w:rsidTr="00606134">
        <w:tc>
          <w:tcPr>
            <w:tcW w:w="817" w:type="dxa"/>
            <w:vMerge/>
          </w:tcPr>
          <w:p w:rsidR="00BC19CE" w:rsidRPr="00606134" w:rsidRDefault="00BC19CE" w:rsidP="003D316A"/>
        </w:tc>
        <w:tc>
          <w:tcPr>
            <w:tcW w:w="1418" w:type="dxa"/>
          </w:tcPr>
          <w:p w:rsidR="00BC19CE" w:rsidRPr="00606134" w:rsidRDefault="00BC19CE" w:rsidP="00606134">
            <w:pPr>
              <w:jc w:val="center"/>
              <w:rPr>
                <w:rFonts w:ascii="Calibri" w:hAnsi="Calibri"/>
              </w:rPr>
            </w:pPr>
            <w:r w:rsidRPr="00606134">
              <w:t>Газета</w:t>
            </w:r>
          </w:p>
        </w:tc>
        <w:tc>
          <w:tcPr>
            <w:tcW w:w="3685" w:type="dxa"/>
          </w:tcPr>
          <w:p w:rsidR="00BC19CE" w:rsidRPr="00606134" w:rsidRDefault="00BC19CE" w:rsidP="00606134">
            <w:pPr>
              <w:jc w:val="center"/>
            </w:pPr>
            <w:r w:rsidRPr="00606134">
              <w:t>Веста-М</w:t>
            </w:r>
          </w:p>
        </w:tc>
        <w:tc>
          <w:tcPr>
            <w:tcW w:w="1914" w:type="dxa"/>
          </w:tcPr>
          <w:p w:rsidR="00BC19CE" w:rsidRPr="00606134" w:rsidRDefault="00BC19CE" w:rsidP="00606134">
            <w:pPr>
              <w:jc w:val="center"/>
              <w:rPr>
                <w:rFonts w:ascii="Calibri" w:hAnsi="Calibri"/>
              </w:rPr>
            </w:pPr>
            <w:r w:rsidRPr="00606134">
              <w:t>Экз.</w:t>
            </w:r>
          </w:p>
        </w:tc>
        <w:tc>
          <w:tcPr>
            <w:tcW w:w="2197" w:type="dxa"/>
          </w:tcPr>
          <w:p w:rsidR="00BC19CE" w:rsidRPr="00606134" w:rsidRDefault="00BC19CE" w:rsidP="00606134">
            <w:pPr>
              <w:jc w:val="center"/>
            </w:pPr>
            <w:r w:rsidRPr="00606134">
              <w:t>2</w:t>
            </w:r>
          </w:p>
        </w:tc>
      </w:tr>
      <w:tr w:rsidR="00BC19CE" w:rsidRPr="00EA61A2" w:rsidTr="00606134">
        <w:tc>
          <w:tcPr>
            <w:tcW w:w="817" w:type="dxa"/>
            <w:vMerge/>
          </w:tcPr>
          <w:p w:rsidR="00BC19CE" w:rsidRPr="00606134" w:rsidRDefault="00BC19CE" w:rsidP="003D316A"/>
        </w:tc>
        <w:tc>
          <w:tcPr>
            <w:tcW w:w="1418" w:type="dxa"/>
          </w:tcPr>
          <w:p w:rsidR="00BC19CE" w:rsidRPr="00606134" w:rsidRDefault="00BC19CE" w:rsidP="00606134">
            <w:pPr>
              <w:jc w:val="center"/>
              <w:rPr>
                <w:rFonts w:ascii="Calibri" w:hAnsi="Calibri"/>
              </w:rPr>
            </w:pPr>
            <w:r w:rsidRPr="00606134">
              <w:t>Газета</w:t>
            </w:r>
          </w:p>
        </w:tc>
        <w:tc>
          <w:tcPr>
            <w:tcW w:w="3685" w:type="dxa"/>
          </w:tcPr>
          <w:p w:rsidR="00BC19CE" w:rsidRPr="00606134" w:rsidRDefault="00BC19CE" w:rsidP="00606134">
            <w:pPr>
              <w:ind w:left="-250" w:firstLine="250"/>
              <w:jc w:val="center"/>
            </w:pPr>
            <w:r w:rsidRPr="00606134">
              <w:t>Вестник ЗОЖ</w:t>
            </w:r>
          </w:p>
        </w:tc>
        <w:tc>
          <w:tcPr>
            <w:tcW w:w="1914" w:type="dxa"/>
          </w:tcPr>
          <w:p w:rsidR="00BC19CE" w:rsidRPr="00606134" w:rsidRDefault="00BC19CE" w:rsidP="00606134">
            <w:pPr>
              <w:jc w:val="center"/>
              <w:rPr>
                <w:rFonts w:ascii="Calibri" w:hAnsi="Calibri"/>
              </w:rPr>
            </w:pPr>
            <w:r w:rsidRPr="00606134">
              <w:t>Экз.</w:t>
            </w:r>
          </w:p>
        </w:tc>
        <w:tc>
          <w:tcPr>
            <w:tcW w:w="2197" w:type="dxa"/>
          </w:tcPr>
          <w:p w:rsidR="00BC19CE" w:rsidRPr="00606134" w:rsidRDefault="00BC19CE" w:rsidP="00606134">
            <w:pPr>
              <w:jc w:val="center"/>
            </w:pPr>
            <w:r w:rsidRPr="00606134">
              <w:t>2</w:t>
            </w:r>
          </w:p>
        </w:tc>
      </w:tr>
      <w:tr w:rsidR="00BC19CE" w:rsidRPr="00EA61A2" w:rsidTr="00606134">
        <w:tc>
          <w:tcPr>
            <w:tcW w:w="817" w:type="dxa"/>
            <w:vMerge/>
          </w:tcPr>
          <w:p w:rsidR="00BC19CE" w:rsidRPr="00606134" w:rsidRDefault="00BC19CE" w:rsidP="003D316A">
            <w:pPr>
              <w:rPr>
                <w:rFonts w:ascii="Calibri" w:hAnsi="Calibri"/>
              </w:rPr>
            </w:pPr>
          </w:p>
        </w:tc>
        <w:tc>
          <w:tcPr>
            <w:tcW w:w="1418" w:type="dxa"/>
          </w:tcPr>
          <w:p w:rsidR="00BC19CE" w:rsidRPr="00606134" w:rsidRDefault="00BC19CE" w:rsidP="00606134">
            <w:pPr>
              <w:jc w:val="center"/>
              <w:rPr>
                <w:rFonts w:ascii="Calibri" w:hAnsi="Calibri"/>
              </w:rPr>
            </w:pPr>
            <w:r w:rsidRPr="00606134">
              <w:t>Газета</w:t>
            </w:r>
          </w:p>
        </w:tc>
        <w:tc>
          <w:tcPr>
            <w:tcW w:w="3685" w:type="dxa"/>
          </w:tcPr>
          <w:p w:rsidR="00BC19CE" w:rsidRPr="00606134" w:rsidRDefault="00BC19CE" w:rsidP="00606134">
            <w:pPr>
              <w:jc w:val="center"/>
            </w:pPr>
            <w:r w:rsidRPr="00606134">
              <w:t>Звери - домашние животные</w:t>
            </w:r>
          </w:p>
        </w:tc>
        <w:tc>
          <w:tcPr>
            <w:tcW w:w="1914" w:type="dxa"/>
          </w:tcPr>
          <w:p w:rsidR="00BC19CE" w:rsidRPr="00606134" w:rsidRDefault="00BC19CE" w:rsidP="00606134">
            <w:pPr>
              <w:jc w:val="center"/>
              <w:rPr>
                <w:rFonts w:ascii="Calibri" w:hAnsi="Calibri"/>
              </w:rPr>
            </w:pPr>
            <w:r w:rsidRPr="00606134">
              <w:t>Экз.</w:t>
            </w:r>
          </w:p>
        </w:tc>
        <w:tc>
          <w:tcPr>
            <w:tcW w:w="2197" w:type="dxa"/>
          </w:tcPr>
          <w:p w:rsidR="00BC19CE" w:rsidRPr="00606134" w:rsidRDefault="00BC19CE" w:rsidP="00606134">
            <w:pPr>
              <w:jc w:val="center"/>
            </w:pPr>
            <w:r w:rsidRPr="00606134">
              <w:t>2</w:t>
            </w:r>
          </w:p>
        </w:tc>
      </w:tr>
      <w:tr w:rsidR="00BC19CE" w:rsidRPr="00EA61A2" w:rsidTr="00606134">
        <w:tc>
          <w:tcPr>
            <w:tcW w:w="817" w:type="dxa"/>
            <w:vMerge/>
          </w:tcPr>
          <w:p w:rsidR="00BC19CE" w:rsidRPr="00606134" w:rsidRDefault="00BC19CE" w:rsidP="003D316A"/>
        </w:tc>
        <w:tc>
          <w:tcPr>
            <w:tcW w:w="1418" w:type="dxa"/>
          </w:tcPr>
          <w:p w:rsidR="00BC19CE" w:rsidRPr="00606134" w:rsidRDefault="00BC19CE" w:rsidP="00606134">
            <w:pPr>
              <w:jc w:val="center"/>
              <w:rPr>
                <w:rFonts w:ascii="Calibri" w:hAnsi="Calibri"/>
              </w:rPr>
            </w:pPr>
            <w:r w:rsidRPr="00606134">
              <w:t>Газета</w:t>
            </w:r>
          </w:p>
        </w:tc>
        <w:tc>
          <w:tcPr>
            <w:tcW w:w="3685" w:type="dxa"/>
          </w:tcPr>
          <w:p w:rsidR="00BC19CE" w:rsidRPr="00606134" w:rsidRDefault="00BC19CE" w:rsidP="00606134">
            <w:pPr>
              <w:jc w:val="center"/>
            </w:pPr>
            <w:r w:rsidRPr="00606134">
              <w:t>Кубань сегодня</w:t>
            </w:r>
          </w:p>
        </w:tc>
        <w:tc>
          <w:tcPr>
            <w:tcW w:w="1914" w:type="dxa"/>
          </w:tcPr>
          <w:p w:rsidR="00BC19CE" w:rsidRPr="00606134" w:rsidRDefault="00BC19CE" w:rsidP="00606134">
            <w:pPr>
              <w:jc w:val="center"/>
              <w:rPr>
                <w:rFonts w:ascii="Calibri" w:hAnsi="Calibri"/>
              </w:rPr>
            </w:pPr>
            <w:r w:rsidRPr="00606134">
              <w:t>Экз.</w:t>
            </w:r>
          </w:p>
        </w:tc>
        <w:tc>
          <w:tcPr>
            <w:tcW w:w="2197" w:type="dxa"/>
          </w:tcPr>
          <w:p w:rsidR="00BC19CE" w:rsidRPr="00606134" w:rsidRDefault="00BC19CE" w:rsidP="00606134">
            <w:pPr>
              <w:jc w:val="center"/>
            </w:pPr>
            <w:r w:rsidRPr="00606134">
              <w:t>2</w:t>
            </w:r>
          </w:p>
        </w:tc>
      </w:tr>
      <w:tr w:rsidR="00BC19CE" w:rsidRPr="00EA61A2" w:rsidTr="00606134">
        <w:tc>
          <w:tcPr>
            <w:tcW w:w="817" w:type="dxa"/>
            <w:vMerge/>
          </w:tcPr>
          <w:p w:rsidR="00BC19CE" w:rsidRPr="00606134" w:rsidRDefault="00BC19CE" w:rsidP="003D316A">
            <w:pPr>
              <w:rPr>
                <w:rFonts w:ascii="Calibri" w:hAnsi="Calibri"/>
              </w:rPr>
            </w:pPr>
          </w:p>
        </w:tc>
        <w:tc>
          <w:tcPr>
            <w:tcW w:w="1418" w:type="dxa"/>
          </w:tcPr>
          <w:p w:rsidR="00BC19CE" w:rsidRPr="00606134" w:rsidRDefault="00BC19CE" w:rsidP="00606134">
            <w:pPr>
              <w:jc w:val="center"/>
              <w:rPr>
                <w:rFonts w:ascii="Calibri" w:hAnsi="Calibri"/>
              </w:rPr>
            </w:pPr>
            <w:r w:rsidRPr="00606134">
              <w:t>Газета</w:t>
            </w:r>
          </w:p>
        </w:tc>
        <w:tc>
          <w:tcPr>
            <w:tcW w:w="3685" w:type="dxa"/>
          </w:tcPr>
          <w:p w:rsidR="00BC19CE" w:rsidRPr="00606134" w:rsidRDefault="00BC19CE" w:rsidP="00606134">
            <w:pPr>
              <w:jc w:val="center"/>
            </w:pPr>
            <w:r w:rsidRPr="00606134">
              <w:t>Кубанские новости</w:t>
            </w:r>
          </w:p>
        </w:tc>
        <w:tc>
          <w:tcPr>
            <w:tcW w:w="1914" w:type="dxa"/>
          </w:tcPr>
          <w:p w:rsidR="00BC19CE" w:rsidRPr="00606134" w:rsidRDefault="00BC19CE" w:rsidP="00606134">
            <w:pPr>
              <w:jc w:val="center"/>
              <w:rPr>
                <w:rFonts w:ascii="Calibri" w:hAnsi="Calibri"/>
              </w:rPr>
            </w:pPr>
            <w:r w:rsidRPr="00606134">
              <w:t>Экз.</w:t>
            </w:r>
          </w:p>
        </w:tc>
        <w:tc>
          <w:tcPr>
            <w:tcW w:w="2197" w:type="dxa"/>
          </w:tcPr>
          <w:p w:rsidR="00BC19CE" w:rsidRPr="00606134" w:rsidRDefault="00BC19CE" w:rsidP="00606134">
            <w:pPr>
              <w:jc w:val="center"/>
            </w:pPr>
            <w:r w:rsidRPr="00606134">
              <w:t>2</w:t>
            </w:r>
          </w:p>
        </w:tc>
      </w:tr>
      <w:tr w:rsidR="00BC19CE" w:rsidRPr="00EA61A2" w:rsidTr="00606134">
        <w:tc>
          <w:tcPr>
            <w:tcW w:w="817" w:type="dxa"/>
            <w:vMerge/>
          </w:tcPr>
          <w:p w:rsidR="00BC19CE" w:rsidRPr="00606134" w:rsidRDefault="00BC19CE" w:rsidP="003D316A">
            <w:pPr>
              <w:rPr>
                <w:rFonts w:ascii="Calibri" w:hAnsi="Calibri"/>
              </w:rPr>
            </w:pPr>
          </w:p>
        </w:tc>
        <w:tc>
          <w:tcPr>
            <w:tcW w:w="1418" w:type="dxa"/>
          </w:tcPr>
          <w:p w:rsidR="00BC19CE" w:rsidRPr="00606134" w:rsidRDefault="00BC19CE" w:rsidP="00606134">
            <w:pPr>
              <w:jc w:val="center"/>
              <w:rPr>
                <w:rFonts w:ascii="Calibri" w:hAnsi="Calibri"/>
              </w:rPr>
            </w:pPr>
            <w:r w:rsidRPr="00606134">
              <w:t>Газета</w:t>
            </w:r>
          </w:p>
        </w:tc>
        <w:tc>
          <w:tcPr>
            <w:tcW w:w="3685" w:type="dxa"/>
          </w:tcPr>
          <w:p w:rsidR="00BC19CE" w:rsidRPr="00606134" w:rsidRDefault="00BC19CE" w:rsidP="00606134">
            <w:pPr>
              <w:jc w:val="center"/>
            </w:pPr>
            <w:r w:rsidRPr="00606134">
              <w:t>Комсомольская правда (толст.)</w:t>
            </w:r>
          </w:p>
        </w:tc>
        <w:tc>
          <w:tcPr>
            <w:tcW w:w="1914" w:type="dxa"/>
          </w:tcPr>
          <w:p w:rsidR="00BC19CE" w:rsidRPr="00606134" w:rsidRDefault="00BC19CE" w:rsidP="00606134">
            <w:pPr>
              <w:jc w:val="center"/>
              <w:rPr>
                <w:rFonts w:ascii="Calibri" w:hAnsi="Calibri"/>
              </w:rPr>
            </w:pPr>
            <w:r w:rsidRPr="00606134">
              <w:t>Экз.</w:t>
            </w:r>
          </w:p>
        </w:tc>
        <w:tc>
          <w:tcPr>
            <w:tcW w:w="2197" w:type="dxa"/>
          </w:tcPr>
          <w:p w:rsidR="00BC19CE" w:rsidRPr="00606134" w:rsidRDefault="00BC19CE" w:rsidP="00606134">
            <w:pPr>
              <w:jc w:val="center"/>
            </w:pPr>
            <w:r w:rsidRPr="00606134">
              <w:t>2</w:t>
            </w:r>
          </w:p>
        </w:tc>
      </w:tr>
      <w:tr w:rsidR="00BC19CE" w:rsidRPr="00EA61A2" w:rsidTr="00606134">
        <w:tc>
          <w:tcPr>
            <w:tcW w:w="817" w:type="dxa"/>
            <w:vMerge/>
          </w:tcPr>
          <w:p w:rsidR="00BC19CE" w:rsidRPr="00606134" w:rsidRDefault="00BC19CE" w:rsidP="003D316A">
            <w:pPr>
              <w:rPr>
                <w:rFonts w:ascii="Calibri" w:hAnsi="Calibri"/>
              </w:rPr>
            </w:pPr>
          </w:p>
        </w:tc>
        <w:tc>
          <w:tcPr>
            <w:tcW w:w="1418" w:type="dxa"/>
          </w:tcPr>
          <w:p w:rsidR="00BC19CE" w:rsidRPr="00606134" w:rsidRDefault="00BC19CE" w:rsidP="00606134">
            <w:pPr>
              <w:jc w:val="center"/>
              <w:rPr>
                <w:rFonts w:ascii="Calibri" w:hAnsi="Calibri"/>
              </w:rPr>
            </w:pPr>
            <w:r w:rsidRPr="00606134">
              <w:t>Газета</w:t>
            </w:r>
          </w:p>
        </w:tc>
        <w:tc>
          <w:tcPr>
            <w:tcW w:w="3685" w:type="dxa"/>
          </w:tcPr>
          <w:p w:rsidR="00BC19CE" w:rsidRPr="00606134" w:rsidRDefault="00BC19CE" w:rsidP="00606134">
            <w:pPr>
              <w:jc w:val="center"/>
            </w:pPr>
            <w:r w:rsidRPr="00606134">
              <w:t>Культура</w:t>
            </w:r>
          </w:p>
        </w:tc>
        <w:tc>
          <w:tcPr>
            <w:tcW w:w="1914" w:type="dxa"/>
          </w:tcPr>
          <w:p w:rsidR="00BC19CE" w:rsidRPr="00606134" w:rsidRDefault="00BC19CE" w:rsidP="00606134">
            <w:pPr>
              <w:jc w:val="center"/>
              <w:rPr>
                <w:rFonts w:ascii="Calibri" w:hAnsi="Calibri"/>
              </w:rPr>
            </w:pPr>
            <w:r w:rsidRPr="00606134">
              <w:t>Экз.</w:t>
            </w:r>
          </w:p>
        </w:tc>
        <w:tc>
          <w:tcPr>
            <w:tcW w:w="2197" w:type="dxa"/>
          </w:tcPr>
          <w:p w:rsidR="00BC19CE" w:rsidRPr="00606134" w:rsidRDefault="00BC19CE" w:rsidP="00606134">
            <w:pPr>
              <w:jc w:val="center"/>
            </w:pPr>
            <w:r w:rsidRPr="00606134">
              <w:t>1</w:t>
            </w:r>
          </w:p>
        </w:tc>
      </w:tr>
      <w:tr w:rsidR="00BC19CE" w:rsidRPr="00EA61A2" w:rsidTr="00606134">
        <w:tc>
          <w:tcPr>
            <w:tcW w:w="817" w:type="dxa"/>
            <w:vMerge/>
          </w:tcPr>
          <w:p w:rsidR="00BC19CE" w:rsidRPr="00606134" w:rsidRDefault="00BC19CE" w:rsidP="003D316A">
            <w:pPr>
              <w:rPr>
                <w:rFonts w:ascii="Calibri" w:hAnsi="Calibri"/>
              </w:rPr>
            </w:pPr>
          </w:p>
        </w:tc>
        <w:tc>
          <w:tcPr>
            <w:tcW w:w="1418" w:type="dxa"/>
          </w:tcPr>
          <w:p w:rsidR="00BC19CE" w:rsidRPr="00606134" w:rsidRDefault="00BC19CE" w:rsidP="00606134">
            <w:pPr>
              <w:jc w:val="center"/>
              <w:rPr>
                <w:rFonts w:ascii="Calibri" w:hAnsi="Calibri"/>
              </w:rPr>
            </w:pPr>
            <w:r w:rsidRPr="00606134">
              <w:t>Газета</w:t>
            </w:r>
          </w:p>
        </w:tc>
        <w:tc>
          <w:tcPr>
            <w:tcW w:w="3685" w:type="dxa"/>
          </w:tcPr>
          <w:p w:rsidR="00BC19CE" w:rsidRPr="00606134" w:rsidRDefault="00BC19CE" w:rsidP="00606134">
            <w:pPr>
              <w:jc w:val="center"/>
            </w:pPr>
            <w:r w:rsidRPr="00606134">
              <w:t>1000 советов</w:t>
            </w:r>
          </w:p>
        </w:tc>
        <w:tc>
          <w:tcPr>
            <w:tcW w:w="1914" w:type="dxa"/>
          </w:tcPr>
          <w:p w:rsidR="00BC19CE" w:rsidRPr="00606134" w:rsidRDefault="00BC19CE" w:rsidP="00606134">
            <w:pPr>
              <w:jc w:val="center"/>
              <w:rPr>
                <w:rFonts w:ascii="Calibri" w:hAnsi="Calibri"/>
              </w:rPr>
            </w:pPr>
            <w:r w:rsidRPr="00606134">
              <w:t>Экз.</w:t>
            </w:r>
          </w:p>
        </w:tc>
        <w:tc>
          <w:tcPr>
            <w:tcW w:w="2197" w:type="dxa"/>
          </w:tcPr>
          <w:p w:rsidR="00BC19CE" w:rsidRPr="00606134" w:rsidRDefault="00BC19CE" w:rsidP="00606134">
            <w:pPr>
              <w:jc w:val="center"/>
            </w:pPr>
            <w:r w:rsidRPr="00606134">
              <w:t>1</w:t>
            </w:r>
          </w:p>
        </w:tc>
      </w:tr>
      <w:tr w:rsidR="00BC19CE" w:rsidRPr="00EA61A2" w:rsidTr="00606134">
        <w:tc>
          <w:tcPr>
            <w:tcW w:w="817" w:type="dxa"/>
            <w:vMerge/>
          </w:tcPr>
          <w:p w:rsidR="00BC19CE" w:rsidRPr="00606134" w:rsidRDefault="00BC19CE" w:rsidP="003D316A">
            <w:pPr>
              <w:rPr>
                <w:rFonts w:ascii="Calibri" w:hAnsi="Calibri"/>
              </w:rPr>
            </w:pPr>
          </w:p>
        </w:tc>
        <w:tc>
          <w:tcPr>
            <w:tcW w:w="1418" w:type="dxa"/>
          </w:tcPr>
          <w:p w:rsidR="00BC19CE" w:rsidRPr="00606134" w:rsidRDefault="00BC19CE" w:rsidP="00606134">
            <w:pPr>
              <w:jc w:val="center"/>
              <w:rPr>
                <w:rFonts w:ascii="Calibri" w:hAnsi="Calibri"/>
              </w:rPr>
            </w:pPr>
            <w:r w:rsidRPr="00606134">
              <w:t>Газета</w:t>
            </w:r>
          </w:p>
        </w:tc>
        <w:tc>
          <w:tcPr>
            <w:tcW w:w="3685" w:type="dxa"/>
          </w:tcPr>
          <w:p w:rsidR="00BC19CE" w:rsidRPr="00606134" w:rsidRDefault="00BC19CE" w:rsidP="00606134">
            <w:pPr>
              <w:jc w:val="center"/>
            </w:pPr>
            <w:r w:rsidRPr="00606134">
              <w:t>Собеседник</w:t>
            </w:r>
          </w:p>
        </w:tc>
        <w:tc>
          <w:tcPr>
            <w:tcW w:w="1914" w:type="dxa"/>
          </w:tcPr>
          <w:p w:rsidR="00BC19CE" w:rsidRPr="00606134" w:rsidRDefault="00BC19CE" w:rsidP="00606134">
            <w:pPr>
              <w:jc w:val="center"/>
              <w:rPr>
                <w:rFonts w:ascii="Calibri" w:hAnsi="Calibri"/>
              </w:rPr>
            </w:pPr>
            <w:r w:rsidRPr="00606134">
              <w:t>Экз.</w:t>
            </w:r>
          </w:p>
        </w:tc>
        <w:tc>
          <w:tcPr>
            <w:tcW w:w="2197" w:type="dxa"/>
          </w:tcPr>
          <w:p w:rsidR="00BC19CE" w:rsidRPr="00606134" w:rsidRDefault="00BC19CE" w:rsidP="00606134">
            <w:pPr>
              <w:jc w:val="center"/>
            </w:pPr>
            <w:r w:rsidRPr="00606134">
              <w:t>1</w:t>
            </w:r>
          </w:p>
        </w:tc>
      </w:tr>
      <w:tr w:rsidR="00BC19CE" w:rsidRPr="00EA61A2" w:rsidTr="00606134">
        <w:tc>
          <w:tcPr>
            <w:tcW w:w="817" w:type="dxa"/>
            <w:vMerge/>
          </w:tcPr>
          <w:p w:rsidR="00BC19CE" w:rsidRPr="00606134" w:rsidRDefault="00BC19CE" w:rsidP="003D316A">
            <w:pPr>
              <w:rPr>
                <w:rFonts w:ascii="Calibri" w:hAnsi="Calibri"/>
              </w:rPr>
            </w:pPr>
          </w:p>
        </w:tc>
        <w:tc>
          <w:tcPr>
            <w:tcW w:w="1418" w:type="dxa"/>
          </w:tcPr>
          <w:p w:rsidR="00BC19CE" w:rsidRPr="00606134" w:rsidRDefault="00BC19CE" w:rsidP="00606134">
            <w:pPr>
              <w:jc w:val="center"/>
              <w:rPr>
                <w:rFonts w:ascii="Calibri" w:hAnsi="Calibri"/>
              </w:rPr>
            </w:pPr>
            <w:r w:rsidRPr="00606134">
              <w:t>Газета</w:t>
            </w:r>
          </w:p>
        </w:tc>
        <w:tc>
          <w:tcPr>
            <w:tcW w:w="3685" w:type="dxa"/>
          </w:tcPr>
          <w:p w:rsidR="00BC19CE" w:rsidRPr="00606134" w:rsidRDefault="00BC19CE" w:rsidP="00606134">
            <w:pPr>
              <w:jc w:val="center"/>
            </w:pPr>
            <w:r w:rsidRPr="00606134">
              <w:t>Тамань</w:t>
            </w:r>
          </w:p>
        </w:tc>
        <w:tc>
          <w:tcPr>
            <w:tcW w:w="1914" w:type="dxa"/>
          </w:tcPr>
          <w:p w:rsidR="00BC19CE" w:rsidRPr="00606134" w:rsidRDefault="00BC19CE" w:rsidP="00606134">
            <w:pPr>
              <w:jc w:val="center"/>
              <w:rPr>
                <w:rFonts w:ascii="Calibri" w:hAnsi="Calibri"/>
              </w:rPr>
            </w:pPr>
            <w:r w:rsidRPr="00606134">
              <w:t>Экз.</w:t>
            </w:r>
          </w:p>
        </w:tc>
        <w:tc>
          <w:tcPr>
            <w:tcW w:w="2197" w:type="dxa"/>
          </w:tcPr>
          <w:p w:rsidR="00BC19CE" w:rsidRPr="00606134" w:rsidRDefault="00BC19CE" w:rsidP="00606134">
            <w:pPr>
              <w:jc w:val="center"/>
            </w:pPr>
            <w:r w:rsidRPr="00606134">
              <w:t>4</w:t>
            </w:r>
          </w:p>
        </w:tc>
      </w:tr>
      <w:tr w:rsidR="00BC19CE" w:rsidRPr="00EA61A2" w:rsidTr="00606134">
        <w:tc>
          <w:tcPr>
            <w:tcW w:w="817" w:type="dxa"/>
            <w:vMerge/>
          </w:tcPr>
          <w:p w:rsidR="00BC19CE" w:rsidRPr="00606134" w:rsidRDefault="00BC19CE" w:rsidP="003D316A">
            <w:pPr>
              <w:rPr>
                <w:rFonts w:ascii="Calibri" w:hAnsi="Calibri"/>
              </w:rPr>
            </w:pPr>
          </w:p>
        </w:tc>
        <w:tc>
          <w:tcPr>
            <w:tcW w:w="1418" w:type="dxa"/>
          </w:tcPr>
          <w:p w:rsidR="00BC19CE" w:rsidRPr="00606134" w:rsidRDefault="00BC19CE" w:rsidP="00606134">
            <w:pPr>
              <w:jc w:val="center"/>
              <w:rPr>
                <w:rFonts w:ascii="Calibri" w:hAnsi="Calibri"/>
              </w:rPr>
            </w:pPr>
            <w:r w:rsidRPr="00606134">
              <w:t>Газета</w:t>
            </w:r>
          </w:p>
        </w:tc>
        <w:tc>
          <w:tcPr>
            <w:tcW w:w="3685" w:type="dxa"/>
          </w:tcPr>
          <w:p w:rsidR="00BC19CE" w:rsidRPr="00606134" w:rsidRDefault="00BC19CE" w:rsidP="00606134">
            <w:pPr>
              <w:jc w:val="center"/>
            </w:pPr>
            <w:r w:rsidRPr="00606134">
              <w:t xml:space="preserve">Тайны </w:t>
            </w:r>
            <w:r w:rsidRPr="00606134">
              <w:rPr>
                <w:lang w:val="en-US"/>
              </w:rPr>
              <w:t>XX</w:t>
            </w:r>
            <w:r w:rsidRPr="00606134">
              <w:t xml:space="preserve"> век</w:t>
            </w:r>
          </w:p>
        </w:tc>
        <w:tc>
          <w:tcPr>
            <w:tcW w:w="1914" w:type="dxa"/>
          </w:tcPr>
          <w:p w:rsidR="00BC19CE" w:rsidRPr="00606134" w:rsidRDefault="00BC19CE" w:rsidP="00606134">
            <w:pPr>
              <w:jc w:val="center"/>
              <w:rPr>
                <w:rFonts w:ascii="Calibri" w:hAnsi="Calibri"/>
              </w:rPr>
            </w:pPr>
            <w:r w:rsidRPr="00606134">
              <w:t>Экз.</w:t>
            </w:r>
          </w:p>
        </w:tc>
        <w:tc>
          <w:tcPr>
            <w:tcW w:w="2197" w:type="dxa"/>
          </w:tcPr>
          <w:p w:rsidR="00BC19CE" w:rsidRPr="00606134" w:rsidRDefault="00BC19CE" w:rsidP="00606134">
            <w:pPr>
              <w:jc w:val="center"/>
            </w:pPr>
            <w:r w:rsidRPr="00606134">
              <w:t>1</w:t>
            </w:r>
          </w:p>
        </w:tc>
      </w:tr>
      <w:tr w:rsidR="00BC19CE" w:rsidRPr="00EA61A2" w:rsidTr="00606134">
        <w:tc>
          <w:tcPr>
            <w:tcW w:w="817" w:type="dxa"/>
            <w:vMerge/>
          </w:tcPr>
          <w:p w:rsidR="00BC19CE" w:rsidRPr="00606134" w:rsidRDefault="00BC19CE" w:rsidP="003D316A">
            <w:pPr>
              <w:rPr>
                <w:rFonts w:ascii="Calibri" w:hAnsi="Calibri"/>
              </w:rPr>
            </w:pPr>
          </w:p>
        </w:tc>
        <w:tc>
          <w:tcPr>
            <w:tcW w:w="1418" w:type="dxa"/>
          </w:tcPr>
          <w:p w:rsidR="00BC19CE" w:rsidRPr="00606134" w:rsidRDefault="00BC19CE" w:rsidP="00606134">
            <w:pPr>
              <w:jc w:val="center"/>
              <w:rPr>
                <w:rFonts w:ascii="Calibri" w:hAnsi="Calibri"/>
              </w:rPr>
            </w:pPr>
            <w:r w:rsidRPr="00606134">
              <w:t>Газета</w:t>
            </w:r>
          </w:p>
        </w:tc>
        <w:tc>
          <w:tcPr>
            <w:tcW w:w="3685" w:type="dxa"/>
          </w:tcPr>
          <w:p w:rsidR="00BC19CE" w:rsidRPr="00606134" w:rsidRDefault="00BC19CE" w:rsidP="00606134">
            <w:pPr>
              <w:jc w:val="center"/>
            </w:pPr>
            <w:r w:rsidRPr="00606134">
              <w:t>Загадки истории</w:t>
            </w:r>
          </w:p>
        </w:tc>
        <w:tc>
          <w:tcPr>
            <w:tcW w:w="1914" w:type="dxa"/>
          </w:tcPr>
          <w:p w:rsidR="00BC19CE" w:rsidRPr="00606134" w:rsidRDefault="00BC19CE" w:rsidP="00606134">
            <w:pPr>
              <w:jc w:val="center"/>
              <w:rPr>
                <w:rFonts w:ascii="Calibri" w:hAnsi="Calibri"/>
              </w:rPr>
            </w:pPr>
            <w:r w:rsidRPr="00606134">
              <w:t>Экз.</w:t>
            </w:r>
          </w:p>
        </w:tc>
        <w:tc>
          <w:tcPr>
            <w:tcW w:w="2197" w:type="dxa"/>
          </w:tcPr>
          <w:p w:rsidR="00BC19CE" w:rsidRPr="00606134" w:rsidRDefault="00BC19CE" w:rsidP="00606134">
            <w:pPr>
              <w:jc w:val="center"/>
            </w:pPr>
            <w:r w:rsidRPr="00606134">
              <w:t>3</w:t>
            </w:r>
          </w:p>
        </w:tc>
      </w:tr>
      <w:tr w:rsidR="00BC19CE" w:rsidRPr="00EA61A2" w:rsidTr="00606134">
        <w:tc>
          <w:tcPr>
            <w:tcW w:w="817" w:type="dxa"/>
            <w:vMerge/>
          </w:tcPr>
          <w:p w:rsidR="00BC19CE" w:rsidRPr="00606134" w:rsidRDefault="00BC19CE" w:rsidP="003D316A">
            <w:pPr>
              <w:rPr>
                <w:rFonts w:ascii="Calibri" w:hAnsi="Calibri"/>
              </w:rPr>
            </w:pPr>
          </w:p>
        </w:tc>
        <w:tc>
          <w:tcPr>
            <w:tcW w:w="1418" w:type="dxa"/>
          </w:tcPr>
          <w:p w:rsidR="00BC19CE" w:rsidRPr="00606134" w:rsidRDefault="00BC19CE" w:rsidP="00606134">
            <w:pPr>
              <w:jc w:val="center"/>
              <w:rPr>
                <w:rFonts w:ascii="Calibri" w:hAnsi="Calibri"/>
              </w:rPr>
            </w:pPr>
            <w:r w:rsidRPr="00606134">
              <w:t>Газета</w:t>
            </w:r>
          </w:p>
        </w:tc>
        <w:tc>
          <w:tcPr>
            <w:tcW w:w="3685" w:type="dxa"/>
          </w:tcPr>
          <w:p w:rsidR="00BC19CE" w:rsidRPr="00606134" w:rsidRDefault="00BC19CE" w:rsidP="00606134">
            <w:pPr>
              <w:jc w:val="center"/>
            </w:pPr>
            <w:r w:rsidRPr="00606134">
              <w:t>Российская газета неделя</w:t>
            </w:r>
          </w:p>
        </w:tc>
        <w:tc>
          <w:tcPr>
            <w:tcW w:w="1914" w:type="dxa"/>
          </w:tcPr>
          <w:p w:rsidR="00BC19CE" w:rsidRPr="00606134" w:rsidRDefault="00BC19CE" w:rsidP="00606134">
            <w:pPr>
              <w:jc w:val="center"/>
              <w:rPr>
                <w:rFonts w:ascii="Calibri" w:hAnsi="Calibri"/>
              </w:rPr>
            </w:pPr>
            <w:r w:rsidRPr="00606134">
              <w:t>Экз.</w:t>
            </w:r>
          </w:p>
        </w:tc>
        <w:tc>
          <w:tcPr>
            <w:tcW w:w="2197" w:type="dxa"/>
          </w:tcPr>
          <w:p w:rsidR="00BC19CE" w:rsidRPr="00606134" w:rsidRDefault="00BC19CE" w:rsidP="00606134">
            <w:pPr>
              <w:jc w:val="center"/>
            </w:pPr>
            <w:r w:rsidRPr="00606134">
              <w:t>1</w:t>
            </w:r>
          </w:p>
        </w:tc>
      </w:tr>
      <w:tr w:rsidR="00BC19CE" w:rsidRPr="00EA61A2" w:rsidTr="00606134">
        <w:tc>
          <w:tcPr>
            <w:tcW w:w="817" w:type="dxa"/>
            <w:vMerge/>
          </w:tcPr>
          <w:p w:rsidR="00BC19CE" w:rsidRPr="00606134" w:rsidRDefault="00BC19CE" w:rsidP="003D316A">
            <w:pPr>
              <w:rPr>
                <w:rFonts w:ascii="Calibri" w:hAnsi="Calibri"/>
              </w:rPr>
            </w:pPr>
          </w:p>
        </w:tc>
        <w:tc>
          <w:tcPr>
            <w:tcW w:w="1418" w:type="dxa"/>
          </w:tcPr>
          <w:p w:rsidR="00BC19CE" w:rsidRPr="00606134" w:rsidRDefault="00BC19CE" w:rsidP="00606134">
            <w:pPr>
              <w:jc w:val="center"/>
            </w:pPr>
            <w:r w:rsidRPr="00606134">
              <w:t>Журнал</w:t>
            </w:r>
          </w:p>
        </w:tc>
        <w:tc>
          <w:tcPr>
            <w:tcW w:w="3685" w:type="dxa"/>
          </w:tcPr>
          <w:p w:rsidR="00BC19CE" w:rsidRPr="00606134" w:rsidRDefault="00BC19CE" w:rsidP="00606134">
            <w:pPr>
              <w:jc w:val="center"/>
            </w:pPr>
            <w:r w:rsidRPr="00606134">
              <w:t>Азбука вязания</w:t>
            </w:r>
          </w:p>
        </w:tc>
        <w:tc>
          <w:tcPr>
            <w:tcW w:w="1914" w:type="dxa"/>
          </w:tcPr>
          <w:p w:rsidR="00BC19CE" w:rsidRPr="00606134" w:rsidRDefault="00BC19CE" w:rsidP="00606134">
            <w:pPr>
              <w:jc w:val="center"/>
              <w:rPr>
                <w:rFonts w:ascii="Calibri" w:hAnsi="Calibri"/>
              </w:rPr>
            </w:pPr>
            <w:r w:rsidRPr="00606134">
              <w:t>Экз.</w:t>
            </w:r>
          </w:p>
        </w:tc>
        <w:tc>
          <w:tcPr>
            <w:tcW w:w="2197" w:type="dxa"/>
          </w:tcPr>
          <w:p w:rsidR="00BC19CE" w:rsidRPr="00606134" w:rsidRDefault="00BC19CE" w:rsidP="00606134">
            <w:pPr>
              <w:jc w:val="center"/>
            </w:pPr>
            <w:r w:rsidRPr="00606134">
              <w:t>1</w:t>
            </w:r>
          </w:p>
        </w:tc>
      </w:tr>
      <w:tr w:rsidR="00BC19CE" w:rsidRPr="00EA61A2" w:rsidTr="00606134">
        <w:tc>
          <w:tcPr>
            <w:tcW w:w="817" w:type="dxa"/>
            <w:vMerge/>
          </w:tcPr>
          <w:p w:rsidR="00BC19CE" w:rsidRPr="00606134" w:rsidRDefault="00BC19CE" w:rsidP="003D316A">
            <w:pPr>
              <w:rPr>
                <w:rFonts w:ascii="Calibri" w:hAnsi="Calibri"/>
              </w:rPr>
            </w:pPr>
          </w:p>
        </w:tc>
        <w:tc>
          <w:tcPr>
            <w:tcW w:w="1418" w:type="dxa"/>
          </w:tcPr>
          <w:p w:rsidR="00BC19CE" w:rsidRPr="00606134" w:rsidRDefault="00BC19CE" w:rsidP="00606134">
            <w:pPr>
              <w:jc w:val="center"/>
              <w:rPr>
                <w:rFonts w:ascii="Calibri" w:hAnsi="Calibri"/>
              </w:rPr>
            </w:pPr>
            <w:r w:rsidRPr="00606134">
              <w:t>Журнал</w:t>
            </w:r>
          </w:p>
        </w:tc>
        <w:tc>
          <w:tcPr>
            <w:tcW w:w="3685" w:type="dxa"/>
          </w:tcPr>
          <w:p w:rsidR="00BC19CE" w:rsidRPr="00606134" w:rsidRDefault="00BC19CE" w:rsidP="00606134">
            <w:pPr>
              <w:jc w:val="center"/>
            </w:pPr>
            <w:r w:rsidRPr="00606134">
              <w:t>АБВГД</w:t>
            </w:r>
          </w:p>
        </w:tc>
        <w:tc>
          <w:tcPr>
            <w:tcW w:w="1914" w:type="dxa"/>
          </w:tcPr>
          <w:p w:rsidR="00BC19CE" w:rsidRPr="00606134" w:rsidRDefault="00BC19CE" w:rsidP="00606134">
            <w:pPr>
              <w:jc w:val="center"/>
              <w:rPr>
                <w:rFonts w:ascii="Calibri" w:hAnsi="Calibri"/>
              </w:rPr>
            </w:pPr>
            <w:r w:rsidRPr="00606134">
              <w:t>Экз.</w:t>
            </w:r>
          </w:p>
        </w:tc>
        <w:tc>
          <w:tcPr>
            <w:tcW w:w="2197" w:type="dxa"/>
          </w:tcPr>
          <w:p w:rsidR="00BC19CE" w:rsidRPr="00606134" w:rsidRDefault="00BC19CE" w:rsidP="00606134">
            <w:pPr>
              <w:jc w:val="center"/>
            </w:pPr>
            <w:r w:rsidRPr="00606134">
              <w:t>1</w:t>
            </w:r>
          </w:p>
        </w:tc>
      </w:tr>
      <w:tr w:rsidR="00BC19CE" w:rsidRPr="00EA61A2" w:rsidTr="00606134">
        <w:tc>
          <w:tcPr>
            <w:tcW w:w="817" w:type="dxa"/>
            <w:vMerge/>
          </w:tcPr>
          <w:p w:rsidR="00BC19CE" w:rsidRPr="00606134" w:rsidRDefault="00BC19CE" w:rsidP="003D316A">
            <w:pPr>
              <w:rPr>
                <w:rFonts w:ascii="Calibri" w:hAnsi="Calibri"/>
              </w:rPr>
            </w:pPr>
          </w:p>
        </w:tc>
        <w:tc>
          <w:tcPr>
            <w:tcW w:w="1418" w:type="dxa"/>
          </w:tcPr>
          <w:p w:rsidR="00BC19CE" w:rsidRPr="00606134" w:rsidRDefault="00BC19CE" w:rsidP="00606134">
            <w:pPr>
              <w:jc w:val="center"/>
              <w:rPr>
                <w:rFonts w:ascii="Calibri" w:hAnsi="Calibri"/>
              </w:rPr>
            </w:pPr>
            <w:r w:rsidRPr="00606134">
              <w:t>Журнал</w:t>
            </w:r>
          </w:p>
        </w:tc>
        <w:tc>
          <w:tcPr>
            <w:tcW w:w="3685" w:type="dxa"/>
          </w:tcPr>
          <w:p w:rsidR="00BC19CE" w:rsidRPr="00606134" w:rsidRDefault="00BC19CE" w:rsidP="00606134">
            <w:pPr>
              <w:jc w:val="center"/>
            </w:pPr>
            <w:r w:rsidRPr="00606134">
              <w:t>Библиотечное дело</w:t>
            </w:r>
          </w:p>
        </w:tc>
        <w:tc>
          <w:tcPr>
            <w:tcW w:w="1914" w:type="dxa"/>
          </w:tcPr>
          <w:p w:rsidR="00BC19CE" w:rsidRPr="00606134" w:rsidRDefault="00BC19CE" w:rsidP="00606134">
            <w:pPr>
              <w:jc w:val="center"/>
              <w:rPr>
                <w:rFonts w:ascii="Calibri" w:hAnsi="Calibri"/>
              </w:rPr>
            </w:pPr>
            <w:r w:rsidRPr="00606134">
              <w:t>Экз.</w:t>
            </w:r>
          </w:p>
        </w:tc>
        <w:tc>
          <w:tcPr>
            <w:tcW w:w="2197" w:type="dxa"/>
          </w:tcPr>
          <w:p w:rsidR="00BC19CE" w:rsidRPr="00606134" w:rsidRDefault="00BC19CE" w:rsidP="00606134">
            <w:pPr>
              <w:jc w:val="center"/>
            </w:pPr>
            <w:r w:rsidRPr="00606134">
              <w:t>2</w:t>
            </w:r>
          </w:p>
        </w:tc>
      </w:tr>
      <w:tr w:rsidR="00BC19CE" w:rsidRPr="00EA61A2" w:rsidTr="00606134">
        <w:tc>
          <w:tcPr>
            <w:tcW w:w="817" w:type="dxa"/>
            <w:vMerge/>
          </w:tcPr>
          <w:p w:rsidR="00BC19CE" w:rsidRPr="00606134" w:rsidRDefault="00BC19CE" w:rsidP="003D316A">
            <w:pPr>
              <w:rPr>
                <w:rFonts w:ascii="Calibri" w:hAnsi="Calibri"/>
              </w:rPr>
            </w:pPr>
          </w:p>
        </w:tc>
        <w:tc>
          <w:tcPr>
            <w:tcW w:w="1418" w:type="dxa"/>
          </w:tcPr>
          <w:p w:rsidR="00BC19CE" w:rsidRPr="00606134" w:rsidRDefault="00BC19CE" w:rsidP="00606134">
            <w:pPr>
              <w:jc w:val="center"/>
              <w:rPr>
                <w:rFonts w:ascii="Calibri" w:hAnsi="Calibri"/>
              </w:rPr>
            </w:pPr>
            <w:r w:rsidRPr="00606134">
              <w:t>Журнал</w:t>
            </w:r>
          </w:p>
        </w:tc>
        <w:tc>
          <w:tcPr>
            <w:tcW w:w="3685" w:type="dxa"/>
          </w:tcPr>
          <w:p w:rsidR="00BC19CE" w:rsidRPr="00606134" w:rsidRDefault="00BC19CE" w:rsidP="00606134">
            <w:pPr>
              <w:jc w:val="center"/>
            </w:pPr>
            <w:r w:rsidRPr="00606134">
              <w:t>Библиополе</w:t>
            </w:r>
          </w:p>
        </w:tc>
        <w:tc>
          <w:tcPr>
            <w:tcW w:w="1914" w:type="dxa"/>
          </w:tcPr>
          <w:p w:rsidR="00BC19CE" w:rsidRPr="00606134" w:rsidRDefault="00BC19CE" w:rsidP="00606134">
            <w:pPr>
              <w:jc w:val="center"/>
              <w:rPr>
                <w:rFonts w:ascii="Calibri" w:hAnsi="Calibri"/>
              </w:rPr>
            </w:pPr>
            <w:r w:rsidRPr="00606134">
              <w:t>Экз.</w:t>
            </w:r>
          </w:p>
        </w:tc>
        <w:tc>
          <w:tcPr>
            <w:tcW w:w="2197" w:type="dxa"/>
          </w:tcPr>
          <w:p w:rsidR="00BC19CE" w:rsidRPr="00606134" w:rsidRDefault="00BC19CE" w:rsidP="00606134">
            <w:pPr>
              <w:jc w:val="center"/>
            </w:pPr>
            <w:r w:rsidRPr="00606134">
              <w:t>2</w:t>
            </w:r>
          </w:p>
        </w:tc>
      </w:tr>
      <w:tr w:rsidR="00BC19CE" w:rsidRPr="00EA61A2" w:rsidTr="00606134">
        <w:tc>
          <w:tcPr>
            <w:tcW w:w="817" w:type="dxa"/>
            <w:vMerge/>
          </w:tcPr>
          <w:p w:rsidR="00BC19CE" w:rsidRPr="00606134" w:rsidRDefault="00BC19CE" w:rsidP="003D316A">
            <w:pPr>
              <w:rPr>
                <w:rFonts w:ascii="Calibri" w:hAnsi="Calibri"/>
              </w:rPr>
            </w:pPr>
          </w:p>
        </w:tc>
        <w:tc>
          <w:tcPr>
            <w:tcW w:w="1418" w:type="dxa"/>
          </w:tcPr>
          <w:p w:rsidR="00BC19CE" w:rsidRPr="00606134" w:rsidRDefault="00BC19CE" w:rsidP="00606134">
            <w:pPr>
              <w:jc w:val="center"/>
              <w:rPr>
                <w:rFonts w:ascii="Calibri" w:hAnsi="Calibri"/>
              </w:rPr>
            </w:pPr>
            <w:r w:rsidRPr="00606134">
              <w:t>Журнал</w:t>
            </w:r>
          </w:p>
        </w:tc>
        <w:tc>
          <w:tcPr>
            <w:tcW w:w="3685" w:type="dxa"/>
          </w:tcPr>
          <w:p w:rsidR="00BC19CE" w:rsidRPr="00606134" w:rsidRDefault="00BC19CE" w:rsidP="00606134">
            <w:pPr>
              <w:jc w:val="center"/>
            </w:pPr>
            <w:r w:rsidRPr="00606134">
              <w:t>Библиография</w:t>
            </w:r>
          </w:p>
        </w:tc>
        <w:tc>
          <w:tcPr>
            <w:tcW w:w="1914" w:type="dxa"/>
          </w:tcPr>
          <w:p w:rsidR="00BC19CE" w:rsidRPr="00606134" w:rsidRDefault="00BC19CE" w:rsidP="00606134">
            <w:pPr>
              <w:jc w:val="center"/>
              <w:rPr>
                <w:rFonts w:ascii="Calibri" w:hAnsi="Calibri"/>
              </w:rPr>
            </w:pPr>
            <w:r w:rsidRPr="00606134">
              <w:t>Экз.</w:t>
            </w:r>
          </w:p>
        </w:tc>
        <w:tc>
          <w:tcPr>
            <w:tcW w:w="2197" w:type="dxa"/>
          </w:tcPr>
          <w:p w:rsidR="00BC19CE" w:rsidRPr="00606134" w:rsidRDefault="00BC19CE" w:rsidP="00606134">
            <w:pPr>
              <w:jc w:val="center"/>
            </w:pPr>
            <w:r w:rsidRPr="00606134">
              <w:t>1</w:t>
            </w:r>
          </w:p>
        </w:tc>
      </w:tr>
      <w:tr w:rsidR="00BC19CE" w:rsidRPr="00EA61A2" w:rsidTr="00606134">
        <w:tc>
          <w:tcPr>
            <w:tcW w:w="817" w:type="dxa"/>
            <w:vMerge/>
          </w:tcPr>
          <w:p w:rsidR="00BC19CE" w:rsidRPr="00606134" w:rsidRDefault="00BC19CE" w:rsidP="003D316A">
            <w:pPr>
              <w:rPr>
                <w:rFonts w:ascii="Calibri" w:hAnsi="Calibri"/>
              </w:rPr>
            </w:pPr>
          </w:p>
        </w:tc>
        <w:tc>
          <w:tcPr>
            <w:tcW w:w="1418" w:type="dxa"/>
          </w:tcPr>
          <w:p w:rsidR="00BC19CE" w:rsidRPr="00606134" w:rsidRDefault="00BC19CE" w:rsidP="00606134">
            <w:pPr>
              <w:jc w:val="center"/>
              <w:rPr>
                <w:rFonts w:ascii="Calibri" w:hAnsi="Calibri"/>
              </w:rPr>
            </w:pPr>
            <w:r w:rsidRPr="00606134">
              <w:t>Журнал</w:t>
            </w:r>
          </w:p>
        </w:tc>
        <w:tc>
          <w:tcPr>
            <w:tcW w:w="3685" w:type="dxa"/>
          </w:tcPr>
          <w:p w:rsidR="00BC19CE" w:rsidRPr="00606134" w:rsidRDefault="00BC19CE" w:rsidP="00606134">
            <w:pPr>
              <w:jc w:val="center"/>
            </w:pPr>
            <w:r w:rsidRPr="00606134">
              <w:t>Будь здоров</w:t>
            </w:r>
          </w:p>
        </w:tc>
        <w:tc>
          <w:tcPr>
            <w:tcW w:w="1914" w:type="dxa"/>
          </w:tcPr>
          <w:p w:rsidR="00BC19CE" w:rsidRPr="00606134" w:rsidRDefault="00BC19CE" w:rsidP="00606134">
            <w:pPr>
              <w:jc w:val="center"/>
              <w:rPr>
                <w:rFonts w:ascii="Calibri" w:hAnsi="Calibri"/>
              </w:rPr>
            </w:pPr>
            <w:r w:rsidRPr="00606134">
              <w:t>Экз.</w:t>
            </w:r>
          </w:p>
        </w:tc>
        <w:tc>
          <w:tcPr>
            <w:tcW w:w="2197" w:type="dxa"/>
          </w:tcPr>
          <w:p w:rsidR="00BC19CE" w:rsidRPr="00606134" w:rsidRDefault="00BC19CE" w:rsidP="00606134">
            <w:pPr>
              <w:jc w:val="center"/>
            </w:pPr>
            <w:r w:rsidRPr="00606134">
              <w:t>2</w:t>
            </w:r>
          </w:p>
        </w:tc>
      </w:tr>
      <w:tr w:rsidR="00BC19CE" w:rsidRPr="00EA61A2" w:rsidTr="00606134">
        <w:tc>
          <w:tcPr>
            <w:tcW w:w="817" w:type="dxa"/>
            <w:vMerge/>
          </w:tcPr>
          <w:p w:rsidR="00BC19CE" w:rsidRPr="00606134" w:rsidRDefault="00BC19CE" w:rsidP="003D316A">
            <w:pPr>
              <w:rPr>
                <w:rFonts w:ascii="Calibri" w:hAnsi="Calibri"/>
              </w:rPr>
            </w:pPr>
          </w:p>
        </w:tc>
        <w:tc>
          <w:tcPr>
            <w:tcW w:w="1418" w:type="dxa"/>
          </w:tcPr>
          <w:p w:rsidR="00BC19CE" w:rsidRPr="00606134" w:rsidRDefault="00BC19CE" w:rsidP="00606134">
            <w:pPr>
              <w:jc w:val="center"/>
              <w:rPr>
                <w:rFonts w:ascii="Calibri" w:hAnsi="Calibri"/>
              </w:rPr>
            </w:pPr>
            <w:r w:rsidRPr="00606134">
              <w:t>Журнал</w:t>
            </w:r>
          </w:p>
        </w:tc>
        <w:tc>
          <w:tcPr>
            <w:tcW w:w="3685" w:type="dxa"/>
          </w:tcPr>
          <w:p w:rsidR="00BC19CE" w:rsidRPr="00606134" w:rsidRDefault="00BC19CE" w:rsidP="00606134">
            <w:pPr>
              <w:jc w:val="center"/>
            </w:pPr>
            <w:r w:rsidRPr="00606134">
              <w:t>Веселые уроки</w:t>
            </w:r>
          </w:p>
        </w:tc>
        <w:tc>
          <w:tcPr>
            <w:tcW w:w="1914" w:type="dxa"/>
          </w:tcPr>
          <w:p w:rsidR="00BC19CE" w:rsidRPr="00606134" w:rsidRDefault="00BC19CE" w:rsidP="00606134">
            <w:pPr>
              <w:jc w:val="center"/>
              <w:rPr>
                <w:rFonts w:ascii="Calibri" w:hAnsi="Calibri"/>
              </w:rPr>
            </w:pPr>
            <w:r w:rsidRPr="00606134">
              <w:t>Экз.</w:t>
            </w:r>
          </w:p>
        </w:tc>
        <w:tc>
          <w:tcPr>
            <w:tcW w:w="2197" w:type="dxa"/>
          </w:tcPr>
          <w:p w:rsidR="00BC19CE" w:rsidRPr="00606134" w:rsidRDefault="00BC19CE" w:rsidP="00606134">
            <w:pPr>
              <w:jc w:val="center"/>
            </w:pPr>
            <w:r w:rsidRPr="00606134">
              <w:t>3</w:t>
            </w:r>
          </w:p>
        </w:tc>
      </w:tr>
      <w:tr w:rsidR="00BC19CE" w:rsidRPr="00AE1BA0" w:rsidTr="00606134">
        <w:tc>
          <w:tcPr>
            <w:tcW w:w="817" w:type="dxa"/>
          </w:tcPr>
          <w:p w:rsidR="00BC19CE" w:rsidRPr="00606134" w:rsidRDefault="00BC19CE" w:rsidP="00606134">
            <w:pPr>
              <w:jc w:val="center"/>
            </w:pPr>
            <w:r w:rsidRPr="00606134">
              <w:t>1</w:t>
            </w:r>
          </w:p>
        </w:tc>
        <w:tc>
          <w:tcPr>
            <w:tcW w:w="1418" w:type="dxa"/>
          </w:tcPr>
          <w:p w:rsidR="00BC19CE" w:rsidRPr="00606134" w:rsidRDefault="00BC19CE" w:rsidP="00606134">
            <w:pPr>
              <w:jc w:val="center"/>
            </w:pPr>
            <w:r w:rsidRPr="00606134">
              <w:t>2</w:t>
            </w:r>
          </w:p>
        </w:tc>
        <w:tc>
          <w:tcPr>
            <w:tcW w:w="3685" w:type="dxa"/>
          </w:tcPr>
          <w:p w:rsidR="00BC19CE" w:rsidRPr="00606134" w:rsidRDefault="00BC19CE" w:rsidP="00606134">
            <w:pPr>
              <w:jc w:val="center"/>
            </w:pPr>
            <w:r w:rsidRPr="00606134">
              <w:t>3</w:t>
            </w:r>
          </w:p>
        </w:tc>
        <w:tc>
          <w:tcPr>
            <w:tcW w:w="1914" w:type="dxa"/>
          </w:tcPr>
          <w:p w:rsidR="00BC19CE" w:rsidRPr="00606134" w:rsidRDefault="00BC19CE" w:rsidP="00606134">
            <w:pPr>
              <w:jc w:val="center"/>
            </w:pPr>
            <w:r w:rsidRPr="00606134">
              <w:t>4</w:t>
            </w:r>
          </w:p>
        </w:tc>
        <w:tc>
          <w:tcPr>
            <w:tcW w:w="2197" w:type="dxa"/>
          </w:tcPr>
          <w:p w:rsidR="00BC19CE" w:rsidRPr="00606134" w:rsidRDefault="00BC19CE" w:rsidP="00606134">
            <w:pPr>
              <w:jc w:val="center"/>
            </w:pPr>
            <w:r w:rsidRPr="00606134">
              <w:t>5</w:t>
            </w:r>
          </w:p>
        </w:tc>
      </w:tr>
      <w:tr w:rsidR="00BC19CE" w:rsidRPr="00EA61A2" w:rsidTr="00606134">
        <w:tc>
          <w:tcPr>
            <w:tcW w:w="817" w:type="dxa"/>
            <w:vMerge w:val="restart"/>
          </w:tcPr>
          <w:p w:rsidR="00BC19CE" w:rsidRPr="00606134" w:rsidRDefault="00BC19CE" w:rsidP="003D316A">
            <w:pPr>
              <w:rPr>
                <w:rFonts w:ascii="Calibri" w:hAnsi="Calibri"/>
              </w:rPr>
            </w:pPr>
          </w:p>
        </w:tc>
        <w:tc>
          <w:tcPr>
            <w:tcW w:w="1418" w:type="dxa"/>
          </w:tcPr>
          <w:p w:rsidR="00BC19CE" w:rsidRPr="00606134" w:rsidRDefault="00BC19CE" w:rsidP="00606134">
            <w:pPr>
              <w:jc w:val="center"/>
              <w:rPr>
                <w:rFonts w:ascii="Calibri" w:hAnsi="Calibri"/>
              </w:rPr>
            </w:pPr>
            <w:r w:rsidRPr="00606134">
              <w:t>Журнал</w:t>
            </w:r>
          </w:p>
        </w:tc>
        <w:tc>
          <w:tcPr>
            <w:tcW w:w="3685" w:type="dxa"/>
          </w:tcPr>
          <w:p w:rsidR="00BC19CE" w:rsidRPr="00606134" w:rsidRDefault="00BC19CE" w:rsidP="00606134">
            <w:pPr>
              <w:jc w:val="center"/>
            </w:pPr>
            <w:r w:rsidRPr="00606134">
              <w:t>Всё для женщин</w:t>
            </w:r>
          </w:p>
        </w:tc>
        <w:tc>
          <w:tcPr>
            <w:tcW w:w="1914" w:type="dxa"/>
          </w:tcPr>
          <w:p w:rsidR="00BC19CE" w:rsidRPr="00606134" w:rsidRDefault="00BC19CE" w:rsidP="00606134">
            <w:pPr>
              <w:jc w:val="center"/>
              <w:rPr>
                <w:rFonts w:ascii="Calibri" w:hAnsi="Calibri"/>
              </w:rPr>
            </w:pPr>
            <w:r w:rsidRPr="00606134">
              <w:t>Экз.</w:t>
            </w:r>
          </w:p>
        </w:tc>
        <w:tc>
          <w:tcPr>
            <w:tcW w:w="2197" w:type="dxa"/>
          </w:tcPr>
          <w:p w:rsidR="00BC19CE" w:rsidRPr="00606134" w:rsidRDefault="00BC19CE" w:rsidP="00606134">
            <w:pPr>
              <w:jc w:val="center"/>
            </w:pPr>
            <w:r w:rsidRPr="00606134">
              <w:t>1</w:t>
            </w:r>
          </w:p>
        </w:tc>
      </w:tr>
      <w:tr w:rsidR="00BC19CE" w:rsidRPr="00EA61A2" w:rsidTr="00606134">
        <w:tc>
          <w:tcPr>
            <w:tcW w:w="817" w:type="dxa"/>
            <w:vMerge/>
          </w:tcPr>
          <w:p w:rsidR="00BC19CE" w:rsidRPr="00606134" w:rsidRDefault="00BC19CE" w:rsidP="003D316A">
            <w:pPr>
              <w:rPr>
                <w:rFonts w:ascii="Calibri" w:hAnsi="Calibri"/>
              </w:rPr>
            </w:pPr>
          </w:p>
        </w:tc>
        <w:tc>
          <w:tcPr>
            <w:tcW w:w="1418" w:type="dxa"/>
          </w:tcPr>
          <w:p w:rsidR="00BC19CE" w:rsidRPr="00606134" w:rsidRDefault="00BC19CE" w:rsidP="00606134">
            <w:pPr>
              <w:jc w:val="center"/>
              <w:rPr>
                <w:rFonts w:ascii="Calibri" w:hAnsi="Calibri"/>
              </w:rPr>
            </w:pPr>
            <w:r w:rsidRPr="00606134">
              <w:t>Журнал</w:t>
            </w:r>
          </w:p>
        </w:tc>
        <w:tc>
          <w:tcPr>
            <w:tcW w:w="3685" w:type="dxa"/>
          </w:tcPr>
          <w:p w:rsidR="00BC19CE" w:rsidRPr="00606134" w:rsidRDefault="00BC19CE" w:rsidP="00606134">
            <w:pPr>
              <w:jc w:val="center"/>
            </w:pPr>
            <w:r w:rsidRPr="00606134">
              <w:t>Детская энциклопедия</w:t>
            </w:r>
          </w:p>
        </w:tc>
        <w:tc>
          <w:tcPr>
            <w:tcW w:w="1914" w:type="dxa"/>
          </w:tcPr>
          <w:p w:rsidR="00BC19CE" w:rsidRPr="00606134" w:rsidRDefault="00BC19CE" w:rsidP="00606134">
            <w:pPr>
              <w:jc w:val="center"/>
              <w:rPr>
                <w:rFonts w:ascii="Calibri" w:hAnsi="Calibri"/>
              </w:rPr>
            </w:pPr>
            <w:r w:rsidRPr="00606134">
              <w:t>Экз.</w:t>
            </w:r>
          </w:p>
        </w:tc>
        <w:tc>
          <w:tcPr>
            <w:tcW w:w="2197" w:type="dxa"/>
          </w:tcPr>
          <w:p w:rsidR="00BC19CE" w:rsidRPr="00606134" w:rsidRDefault="00BC19CE" w:rsidP="00606134">
            <w:pPr>
              <w:jc w:val="center"/>
            </w:pPr>
            <w:r w:rsidRPr="00606134">
              <w:t>3</w:t>
            </w:r>
          </w:p>
        </w:tc>
      </w:tr>
      <w:tr w:rsidR="00BC19CE" w:rsidRPr="00EA61A2" w:rsidTr="00606134">
        <w:trPr>
          <w:trHeight w:val="288"/>
        </w:trPr>
        <w:tc>
          <w:tcPr>
            <w:tcW w:w="817" w:type="dxa"/>
            <w:vMerge/>
          </w:tcPr>
          <w:p w:rsidR="00BC19CE" w:rsidRPr="00606134" w:rsidRDefault="00BC19CE" w:rsidP="003D316A">
            <w:pPr>
              <w:rPr>
                <w:rFonts w:ascii="Calibri" w:hAnsi="Calibri"/>
              </w:rPr>
            </w:pPr>
          </w:p>
        </w:tc>
        <w:tc>
          <w:tcPr>
            <w:tcW w:w="1418" w:type="dxa"/>
          </w:tcPr>
          <w:p w:rsidR="00BC19CE" w:rsidRPr="00606134" w:rsidRDefault="00BC19CE" w:rsidP="00606134">
            <w:pPr>
              <w:jc w:val="center"/>
              <w:rPr>
                <w:rFonts w:ascii="Calibri" w:hAnsi="Calibri"/>
              </w:rPr>
            </w:pPr>
            <w:r w:rsidRPr="00606134">
              <w:t>Журнал</w:t>
            </w:r>
          </w:p>
        </w:tc>
        <w:tc>
          <w:tcPr>
            <w:tcW w:w="3685" w:type="dxa"/>
          </w:tcPr>
          <w:p w:rsidR="00BC19CE" w:rsidRPr="00606134" w:rsidRDefault="00BC19CE" w:rsidP="00606134">
            <w:pPr>
              <w:jc w:val="center"/>
            </w:pPr>
            <w:r w:rsidRPr="00606134">
              <w:t>Девчонки и мальчишки</w:t>
            </w:r>
          </w:p>
        </w:tc>
        <w:tc>
          <w:tcPr>
            <w:tcW w:w="1914" w:type="dxa"/>
          </w:tcPr>
          <w:p w:rsidR="00BC19CE" w:rsidRPr="00606134" w:rsidRDefault="00BC19CE" w:rsidP="00606134">
            <w:pPr>
              <w:jc w:val="center"/>
              <w:rPr>
                <w:rFonts w:ascii="Calibri" w:hAnsi="Calibri"/>
              </w:rPr>
            </w:pPr>
            <w:r w:rsidRPr="00606134">
              <w:t>Экз.</w:t>
            </w:r>
          </w:p>
        </w:tc>
        <w:tc>
          <w:tcPr>
            <w:tcW w:w="2197" w:type="dxa"/>
          </w:tcPr>
          <w:p w:rsidR="00BC19CE" w:rsidRPr="00606134" w:rsidRDefault="00BC19CE" w:rsidP="00606134">
            <w:pPr>
              <w:jc w:val="center"/>
            </w:pPr>
            <w:r w:rsidRPr="00606134">
              <w:t>1</w:t>
            </w:r>
          </w:p>
        </w:tc>
      </w:tr>
      <w:tr w:rsidR="00BC19CE" w:rsidRPr="00EA61A2" w:rsidTr="00606134">
        <w:tc>
          <w:tcPr>
            <w:tcW w:w="817" w:type="dxa"/>
            <w:vMerge/>
          </w:tcPr>
          <w:p w:rsidR="00BC19CE" w:rsidRPr="00606134" w:rsidRDefault="00BC19CE" w:rsidP="003D316A">
            <w:pPr>
              <w:rPr>
                <w:rFonts w:ascii="Calibri" w:hAnsi="Calibri"/>
              </w:rPr>
            </w:pPr>
          </w:p>
        </w:tc>
        <w:tc>
          <w:tcPr>
            <w:tcW w:w="1418" w:type="dxa"/>
          </w:tcPr>
          <w:p w:rsidR="00BC19CE" w:rsidRPr="00606134" w:rsidRDefault="00BC19CE" w:rsidP="00606134">
            <w:pPr>
              <w:jc w:val="center"/>
              <w:rPr>
                <w:rFonts w:ascii="Calibri" w:hAnsi="Calibri"/>
              </w:rPr>
            </w:pPr>
            <w:r w:rsidRPr="00606134">
              <w:t>Журнал</w:t>
            </w:r>
          </w:p>
        </w:tc>
        <w:tc>
          <w:tcPr>
            <w:tcW w:w="3685" w:type="dxa"/>
          </w:tcPr>
          <w:p w:rsidR="00BC19CE" w:rsidRPr="00606134" w:rsidRDefault="00BC19CE" w:rsidP="00606134">
            <w:pPr>
              <w:jc w:val="center"/>
            </w:pPr>
            <w:r w:rsidRPr="00606134">
              <w:t>Добрые советы</w:t>
            </w:r>
          </w:p>
        </w:tc>
        <w:tc>
          <w:tcPr>
            <w:tcW w:w="1914" w:type="dxa"/>
          </w:tcPr>
          <w:p w:rsidR="00BC19CE" w:rsidRPr="00606134" w:rsidRDefault="00BC19CE" w:rsidP="00606134">
            <w:pPr>
              <w:jc w:val="center"/>
              <w:rPr>
                <w:rFonts w:ascii="Calibri" w:hAnsi="Calibri"/>
              </w:rPr>
            </w:pPr>
            <w:r w:rsidRPr="00606134">
              <w:t>Экз.</w:t>
            </w:r>
          </w:p>
        </w:tc>
        <w:tc>
          <w:tcPr>
            <w:tcW w:w="2197" w:type="dxa"/>
          </w:tcPr>
          <w:p w:rsidR="00BC19CE" w:rsidRPr="00606134" w:rsidRDefault="00BC19CE" w:rsidP="00606134">
            <w:pPr>
              <w:jc w:val="center"/>
            </w:pPr>
            <w:r w:rsidRPr="00606134">
              <w:t>1</w:t>
            </w:r>
          </w:p>
        </w:tc>
      </w:tr>
      <w:tr w:rsidR="00BC19CE" w:rsidRPr="00E8184C" w:rsidTr="00606134">
        <w:tc>
          <w:tcPr>
            <w:tcW w:w="817" w:type="dxa"/>
            <w:vMerge/>
          </w:tcPr>
          <w:p w:rsidR="00BC19CE" w:rsidRPr="00606134" w:rsidRDefault="00BC19CE" w:rsidP="003D316A"/>
        </w:tc>
        <w:tc>
          <w:tcPr>
            <w:tcW w:w="1418" w:type="dxa"/>
          </w:tcPr>
          <w:p w:rsidR="00BC19CE" w:rsidRPr="00606134" w:rsidRDefault="00BC19CE" w:rsidP="00606134">
            <w:pPr>
              <w:jc w:val="center"/>
            </w:pPr>
            <w:r w:rsidRPr="00606134">
              <w:t>Журнал</w:t>
            </w:r>
          </w:p>
        </w:tc>
        <w:tc>
          <w:tcPr>
            <w:tcW w:w="3685" w:type="dxa"/>
          </w:tcPr>
          <w:p w:rsidR="00BC19CE" w:rsidRPr="00606134" w:rsidRDefault="00BC19CE" w:rsidP="00606134">
            <w:pPr>
              <w:jc w:val="center"/>
            </w:pPr>
            <w:r w:rsidRPr="00606134">
              <w:t>Дарья</w:t>
            </w:r>
          </w:p>
        </w:tc>
        <w:tc>
          <w:tcPr>
            <w:tcW w:w="1914" w:type="dxa"/>
          </w:tcPr>
          <w:p w:rsidR="00BC19CE" w:rsidRPr="00606134" w:rsidRDefault="00BC19CE" w:rsidP="00606134">
            <w:pPr>
              <w:jc w:val="center"/>
            </w:pPr>
            <w:r w:rsidRPr="00606134">
              <w:t>Экз.</w:t>
            </w:r>
          </w:p>
        </w:tc>
        <w:tc>
          <w:tcPr>
            <w:tcW w:w="2197" w:type="dxa"/>
          </w:tcPr>
          <w:p w:rsidR="00BC19CE" w:rsidRPr="00606134" w:rsidRDefault="00BC19CE" w:rsidP="00606134">
            <w:pPr>
              <w:jc w:val="center"/>
            </w:pPr>
            <w:r w:rsidRPr="00606134">
              <w:t>3</w:t>
            </w:r>
          </w:p>
        </w:tc>
      </w:tr>
      <w:tr w:rsidR="00BC19CE" w:rsidRPr="00E8184C" w:rsidTr="00606134">
        <w:tc>
          <w:tcPr>
            <w:tcW w:w="817" w:type="dxa"/>
            <w:vMerge/>
          </w:tcPr>
          <w:p w:rsidR="00BC19CE" w:rsidRPr="00606134" w:rsidRDefault="00BC19CE" w:rsidP="003D316A"/>
        </w:tc>
        <w:tc>
          <w:tcPr>
            <w:tcW w:w="1418" w:type="dxa"/>
          </w:tcPr>
          <w:p w:rsidR="00BC19CE" w:rsidRPr="00606134" w:rsidRDefault="00BC19CE" w:rsidP="00606134">
            <w:pPr>
              <w:jc w:val="center"/>
            </w:pPr>
            <w:r w:rsidRPr="00606134">
              <w:t>Журнал</w:t>
            </w:r>
          </w:p>
        </w:tc>
        <w:tc>
          <w:tcPr>
            <w:tcW w:w="3685" w:type="dxa"/>
          </w:tcPr>
          <w:p w:rsidR="00BC19CE" w:rsidRPr="00606134" w:rsidRDefault="00BC19CE" w:rsidP="00606134">
            <w:pPr>
              <w:jc w:val="center"/>
            </w:pPr>
            <w:r w:rsidRPr="00606134">
              <w:t>Дошкольное воспитание</w:t>
            </w:r>
          </w:p>
        </w:tc>
        <w:tc>
          <w:tcPr>
            <w:tcW w:w="1914" w:type="dxa"/>
          </w:tcPr>
          <w:p w:rsidR="00BC19CE" w:rsidRPr="00606134" w:rsidRDefault="00BC19CE" w:rsidP="00606134">
            <w:pPr>
              <w:jc w:val="center"/>
            </w:pPr>
            <w:r w:rsidRPr="00606134">
              <w:t>Экз.</w:t>
            </w:r>
          </w:p>
        </w:tc>
        <w:tc>
          <w:tcPr>
            <w:tcW w:w="2197" w:type="dxa"/>
          </w:tcPr>
          <w:p w:rsidR="00BC19CE" w:rsidRPr="00606134" w:rsidRDefault="00BC19CE" w:rsidP="00606134">
            <w:pPr>
              <w:jc w:val="center"/>
            </w:pPr>
            <w:r w:rsidRPr="00606134">
              <w:t>1</w:t>
            </w:r>
          </w:p>
        </w:tc>
      </w:tr>
      <w:tr w:rsidR="00BC19CE" w:rsidRPr="00E8184C" w:rsidTr="00606134">
        <w:tc>
          <w:tcPr>
            <w:tcW w:w="817" w:type="dxa"/>
            <w:vMerge/>
          </w:tcPr>
          <w:p w:rsidR="00BC19CE" w:rsidRPr="00606134" w:rsidRDefault="00BC19CE" w:rsidP="003D316A"/>
        </w:tc>
        <w:tc>
          <w:tcPr>
            <w:tcW w:w="1418" w:type="dxa"/>
          </w:tcPr>
          <w:p w:rsidR="00BC19CE" w:rsidRPr="00606134" w:rsidRDefault="00BC19CE" w:rsidP="00606134">
            <w:pPr>
              <w:jc w:val="center"/>
            </w:pPr>
            <w:r w:rsidRPr="00606134">
              <w:t>Журнал</w:t>
            </w:r>
          </w:p>
        </w:tc>
        <w:tc>
          <w:tcPr>
            <w:tcW w:w="3685" w:type="dxa"/>
          </w:tcPr>
          <w:p w:rsidR="00BC19CE" w:rsidRPr="00606134" w:rsidRDefault="00BC19CE" w:rsidP="00606134">
            <w:pPr>
              <w:jc w:val="center"/>
            </w:pPr>
            <w:r w:rsidRPr="00606134">
              <w:t>За рулем</w:t>
            </w:r>
          </w:p>
        </w:tc>
        <w:tc>
          <w:tcPr>
            <w:tcW w:w="1914" w:type="dxa"/>
          </w:tcPr>
          <w:p w:rsidR="00BC19CE" w:rsidRPr="00606134" w:rsidRDefault="00BC19CE" w:rsidP="00606134">
            <w:pPr>
              <w:jc w:val="center"/>
            </w:pPr>
            <w:r w:rsidRPr="00606134">
              <w:t>Экз.</w:t>
            </w:r>
          </w:p>
        </w:tc>
        <w:tc>
          <w:tcPr>
            <w:tcW w:w="2197" w:type="dxa"/>
          </w:tcPr>
          <w:p w:rsidR="00BC19CE" w:rsidRPr="00606134" w:rsidRDefault="00BC19CE" w:rsidP="00606134">
            <w:pPr>
              <w:jc w:val="center"/>
            </w:pPr>
            <w:r w:rsidRPr="00606134">
              <w:t>1</w:t>
            </w:r>
          </w:p>
        </w:tc>
      </w:tr>
      <w:tr w:rsidR="00BC19CE" w:rsidRPr="00E8184C" w:rsidTr="00606134">
        <w:tc>
          <w:tcPr>
            <w:tcW w:w="817" w:type="dxa"/>
            <w:vMerge/>
          </w:tcPr>
          <w:p w:rsidR="00BC19CE" w:rsidRPr="00606134" w:rsidRDefault="00BC19CE" w:rsidP="003D316A"/>
        </w:tc>
        <w:tc>
          <w:tcPr>
            <w:tcW w:w="1418" w:type="dxa"/>
          </w:tcPr>
          <w:p w:rsidR="00BC19CE" w:rsidRPr="00606134" w:rsidRDefault="00BC19CE" w:rsidP="00606134">
            <w:pPr>
              <w:jc w:val="center"/>
            </w:pPr>
            <w:r w:rsidRPr="00606134">
              <w:t>Журнал</w:t>
            </w:r>
          </w:p>
        </w:tc>
        <w:tc>
          <w:tcPr>
            <w:tcW w:w="3685" w:type="dxa"/>
          </w:tcPr>
          <w:p w:rsidR="00BC19CE" w:rsidRPr="00606134" w:rsidRDefault="00BC19CE" w:rsidP="00606134">
            <w:pPr>
              <w:jc w:val="center"/>
            </w:pPr>
            <w:r w:rsidRPr="00606134">
              <w:t>Идеи вашего дома</w:t>
            </w:r>
          </w:p>
        </w:tc>
        <w:tc>
          <w:tcPr>
            <w:tcW w:w="1914" w:type="dxa"/>
          </w:tcPr>
          <w:p w:rsidR="00BC19CE" w:rsidRPr="00606134" w:rsidRDefault="00BC19CE" w:rsidP="00606134">
            <w:pPr>
              <w:jc w:val="center"/>
            </w:pPr>
            <w:r w:rsidRPr="00606134">
              <w:t>Экз.</w:t>
            </w:r>
          </w:p>
        </w:tc>
        <w:tc>
          <w:tcPr>
            <w:tcW w:w="2197" w:type="dxa"/>
          </w:tcPr>
          <w:p w:rsidR="00BC19CE" w:rsidRPr="00606134" w:rsidRDefault="00BC19CE" w:rsidP="00606134">
            <w:pPr>
              <w:jc w:val="center"/>
            </w:pPr>
            <w:r w:rsidRPr="00606134">
              <w:t>2</w:t>
            </w:r>
          </w:p>
        </w:tc>
      </w:tr>
      <w:tr w:rsidR="00BC19CE" w:rsidRPr="00E8184C" w:rsidTr="00606134">
        <w:tc>
          <w:tcPr>
            <w:tcW w:w="817" w:type="dxa"/>
            <w:vMerge/>
          </w:tcPr>
          <w:p w:rsidR="00BC19CE" w:rsidRPr="00606134" w:rsidRDefault="00BC19CE" w:rsidP="003D316A"/>
        </w:tc>
        <w:tc>
          <w:tcPr>
            <w:tcW w:w="1418" w:type="dxa"/>
          </w:tcPr>
          <w:p w:rsidR="00BC19CE" w:rsidRPr="00606134" w:rsidRDefault="00BC19CE" w:rsidP="00606134">
            <w:pPr>
              <w:jc w:val="center"/>
            </w:pPr>
            <w:r w:rsidRPr="00606134">
              <w:t>Журнал</w:t>
            </w:r>
          </w:p>
        </w:tc>
        <w:tc>
          <w:tcPr>
            <w:tcW w:w="3685" w:type="dxa"/>
          </w:tcPr>
          <w:p w:rsidR="00BC19CE" w:rsidRPr="00606134" w:rsidRDefault="00BC19CE" w:rsidP="00606134">
            <w:pPr>
              <w:jc w:val="center"/>
            </w:pPr>
            <w:r w:rsidRPr="00606134">
              <w:t>Коллекция идей</w:t>
            </w:r>
          </w:p>
        </w:tc>
        <w:tc>
          <w:tcPr>
            <w:tcW w:w="1914" w:type="dxa"/>
          </w:tcPr>
          <w:p w:rsidR="00BC19CE" w:rsidRPr="00606134" w:rsidRDefault="00BC19CE" w:rsidP="00606134">
            <w:pPr>
              <w:jc w:val="center"/>
            </w:pPr>
            <w:r w:rsidRPr="00606134">
              <w:t>Экз.</w:t>
            </w:r>
          </w:p>
        </w:tc>
        <w:tc>
          <w:tcPr>
            <w:tcW w:w="2197" w:type="dxa"/>
          </w:tcPr>
          <w:p w:rsidR="00BC19CE" w:rsidRPr="00606134" w:rsidRDefault="00BC19CE" w:rsidP="00606134">
            <w:pPr>
              <w:jc w:val="center"/>
            </w:pPr>
            <w:r w:rsidRPr="00606134">
              <w:t>2</w:t>
            </w:r>
          </w:p>
        </w:tc>
      </w:tr>
      <w:tr w:rsidR="00BC19CE" w:rsidRPr="00E8184C" w:rsidTr="00606134">
        <w:tc>
          <w:tcPr>
            <w:tcW w:w="817" w:type="dxa"/>
            <w:vMerge/>
          </w:tcPr>
          <w:p w:rsidR="00BC19CE" w:rsidRPr="00606134" w:rsidRDefault="00BC19CE" w:rsidP="003D316A"/>
        </w:tc>
        <w:tc>
          <w:tcPr>
            <w:tcW w:w="1418" w:type="dxa"/>
          </w:tcPr>
          <w:p w:rsidR="00BC19CE" w:rsidRPr="00606134" w:rsidRDefault="00BC19CE" w:rsidP="00606134">
            <w:pPr>
              <w:jc w:val="center"/>
            </w:pPr>
            <w:r w:rsidRPr="00606134">
              <w:t>Журнал</w:t>
            </w:r>
          </w:p>
        </w:tc>
        <w:tc>
          <w:tcPr>
            <w:tcW w:w="3685" w:type="dxa"/>
          </w:tcPr>
          <w:p w:rsidR="00BC19CE" w:rsidRPr="00606134" w:rsidRDefault="00BC19CE" w:rsidP="00606134">
            <w:pPr>
              <w:jc w:val="center"/>
            </w:pPr>
            <w:r w:rsidRPr="00606134">
              <w:t>Литература в школе</w:t>
            </w:r>
          </w:p>
        </w:tc>
        <w:tc>
          <w:tcPr>
            <w:tcW w:w="1914" w:type="dxa"/>
          </w:tcPr>
          <w:p w:rsidR="00BC19CE" w:rsidRPr="00606134" w:rsidRDefault="00BC19CE" w:rsidP="00606134">
            <w:pPr>
              <w:jc w:val="center"/>
            </w:pPr>
            <w:r w:rsidRPr="00606134">
              <w:t>Экз.</w:t>
            </w:r>
          </w:p>
        </w:tc>
        <w:tc>
          <w:tcPr>
            <w:tcW w:w="2197" w:type="dxa"/>
          </w:tcPr>
          <w:p w:rsidR="00BC19CE" w:rsidRPr="00606134" w:rsidRDefault="00BC19CE" w:rsidP="00606134">
            <w:pPr>
              <w:jc w:val="center"/>
            </w:pPr>
            <w:r w:rsidRPr="00606134">
              <w:t>4</w:t>
            </w:r>
          </w:p>
        </w:tc>
      </w:tr>
      <w:tr w:rsidR="00BC19CE" w:rsidRPr="00E8184C" w:rsidTr="00606134">
        <w:tc>
          <w:tcPr>
            <w:tcW w:w="817" w:type="dxa"/>
            <w:vMerge/>
          </w:tcPr>
          <w:p w:rsidR="00BC19CE" w:rsidRPr="00606134" w:rsidRDefault="00BC19CE" w:rsidP="003D316A"/>
        </w:tc>
        <w:tc>
          <w:tcPr>
            <w:tcW w:w="1418" w:type="dxa"/>
          </w:tcPr>
          <w:p w:rsidR="00BC19CE" w:rsidRPr="00606134" w:rsidRDefault="00BC19CE" w:rsidP="00606134">
            <w:pPr>
              <w:jc w:val="center"/>
            </w:pPr>
            <w:r w:rsidRPr="00606134">
              <w:t>Журнал</w:t>
            </w:r>
          </w:p>
        </w:tc>
        <w:tc>
          <w:tcPr>
            <w:tcW w:w="3685" w:type="dxa"/>
          </w:tcPr>
          <w:p w:rsidR="00BC19CE" w:rsidRPr="00606134" w:rsidRDefault="00BC19CE" w:rsidP="00606134">
            <w:pPr>
              <w:jc w:val="center"/>
            </w:pPr>
            <w:r w:rsidRPr="00606134">
              <w:t>Лиза</w:t>
            </w:r>
          </w:p>
        </w:tc>
        <w:tc>
          <w:tcPr>
            <w:tcW w:w="1914" w:type="dxa"/>
          </w:tcPr>
          <w:p w:rsidR="00BC19CE" w:rsidRPr="00606134" w:rsidRDefault="00BC19CE" w:rsidP="00606134">
            <w:pPr>
              <w:jc w:val="center"/>
            </w:pPr>
            <w:r w:rsidRPr="00606134">
              <w:t>Экз.</w:t>
            </w:r>
          </w:p>
        </w:tc>
        <w:tc>
          <w:tcPr>
            <w:tcW w:w="2197" w:type="dxa"/>
          </w:tcPr>
          <w:p w:rsidR="00BC19CE" w:rsidRPr="00606134" w:rsidRDefault="00BC19CE" w:rsidP="00606134">
            <w:pPr>
              <w:jc w:val="center"/>
            </w:pPr>
            <w:r w:rsidRPr="00606134">
              <w:t>4</w:t>
            </w:r>
          </w:p>
        </w:tc>
      </w:tr>
      <w:tr w:rsidR="00BC19CE" w:rsidRPr="00E8184C" w:rsidTr="00606134">
        <w:tc>
          <w:tcPr>
            <w:tcW w:w="817" w:type="dxa"/>
            <w:vMerge/>
          </w:tcPr>
          <w:p w:rsidR="00BC19CE" w:rsidRPr="00606134" w:rsidRDefault="00BC19CE" w:rsidP="003D316A"/>
        </w:tc>
        <w:tc>
          <w:tcPr>
            <w:tcW w:w="1418" w:type="dxa"/>
          </w:tcPr>
          <w:p w:rsidR="00BC19CE" w:rsidRPr="00606134" w:rsidRDefault="00BC19CE" w:rsidP="00606134">
            <w:pPr>
              <w:jc w:val="center"/>
            </w:pPr>
            <w:r w:rsidRPr="00606134">
              <w:t>Журнал</w:t>
            </w:r>
          </w:p>
        </w:tc>
        <w:tc>
          <w:tcPr>
            <w:tcW w:w="3685" w:type="dxa"/>
          </w:tcPr>
          <w:p w:rsidR="00BC19CE" w:rsidRPr="00606134" w:rsidRDefault="00BC19CE" w:rsidP="00606134">
            <w:pPr>
              <w:jc w:val="center"/>
            </w:pPr>
            <w:r w:rsidRPr="00606134">
              <w:t>Лена. Рукоделие 12+</w:t>
            </w:r>
          </w:p>
        </w:tc>
        <w:tc>
          <w:tcPr>
            <w:tcW w:w="1914" w:type="dxa"/>
          </w:tcPr>
          <w:p w:rsidR="00BC19CE" w:rsidRPr="00606134" w:rsidRDefault="00BC19CE" w:rsidP="00606134">
            <w:pPr>
              <w:jc w:val="center"/>
            </w:pPr>
            <w:r w:rsidRPr="00606134">
              <w:t>Экз.</w:t>
            </w:r>
          </w:p>
        </w:tc>
        <w:tc>
          <w:tcPr>
            <w:tcW w:w="2197" w:type="dxa"/>
          </w:tcPr>
          <w:p w:rsidR="00BC19CE" w:rsidRPr="00606134" w:rsidRDefault="00BC19CE" w:rsidP="00606134">
            <w:pPr>
              <w:jc w:val="center"/>
            </w:pPr>
            <w:r w:rsidRPr="00606134">
              <w:t>2</w:t>
            </w:r>
          </w:p>
        </w:tc>
      </w:tr>
      <w:tr w:rsidR="00BC19CE" w:rsidRPr="00E8184C" w:rsidTr="00606134">
        <w:tc>
          <w:tcPr>
            <w:tcW w:w="817" w:type="dxa"/>
            <w:vMerge/>
          </w:tcPr>
          <w:p w:rsidR="00BC19CE" w:rsidRPr="00606134" w:rsidRDefault="00BC19CE" w:rsidP="003D316A"/>
        </w:tc>
        <w:tc>
          <w:tcPr>
            <w:tcW w:w="1418" w:type="dxa"/>
          </w:tcPr>
          <w:p w:rsidR="00BC19CE" w:rsidRPr="00606134" w:rsidRDefault="00BC19CE" w:rsidP="00606134">
            <w:pPr>
              <w:jc w:val="center"/>
            </w:pPr>
            <w:r w:rsidRPr="00606134">
              <w:t>Журнал</w:t>
            </w:r>
          </w:p>
        </w:tc>
        <w:tc>
          <w:tcPr>
            <w:tcW w:w="3685" w:type="dxa"/>
          </w:tcPr>
          <w:p w:rsidR="00BC19CE" w:rsidRPr="00606134" w:rsidRDefault="00BC19CE" w:rsidP="00606134">
            <w:pPr>
              <w:jc w:val="center"/>
            </w:pPr>
            <w:r w:rsidRPr="00606134">
              <w:t>Маруся</w:t>
            </w:r>
          </w:p>
        </w:tc>
        <w:tc>
          <w:tcPr>
            <w:tcW w:w="1914" w:type="dxa"/>
          </w:tcPr>
          <w:p w:rsidR="00BC19CE" w:rsidRPr="00606134" w:rsidRDefault="00BC19CE" w:rsidP="00606134">
            <w:pPr>
              <w:jc w:val="center"/>
            </w:pPr>
            <w:r w:rsidRPr="00606134">
              <w:t>Экз.</w:t>
            </w:r>
          </w:p>
        </w:tc>
        <w:tc>
          <w:tcPr>
            <w:tcW w:w="2197" w:type="dxa"/>
          </w:tcPr>
          <w:p w:rsidR="00BC19CE" w:rsidRPr="00606134" w:rsidRDefault="00BC19CE" w:rsidP="00606134">
            <w:pPr>
              <w:jc w:val="center"/>
            </w:pPr>
            <w:r w:rsidRPr="00606134">
              <w:t>2</w:t>
            </w:r>
          </w:p>
        </w:tc>
      </w:tr>
      <w:tr w:rsidR="00BC19CE" w:rsidRPr="00E8184C" w:rsidTr="00606134">
        <w:tc>
          <w:tcPr>
            <w:tcW w:w="817" w:type="dxa"/>
            <w:vMerge/>
          </w:tcPr>
          <w:p w:rsidR="00BC19CE" w:rsidRPr="00606134" w:rsidRDefault="00BC19CE" w:rsidP="003D316A"/>
        </w:tc>
        <w:tc>
          <w:tcPr>
            <w:tcW w:w="1418" w:type="dxa"/>
          </w:tcPr>
          <w:p w:rsidR="00BC19CE" w:rsidRPr="00606134" w:rsidRDefault="00BC19CE" w:rsidP="00606134">
            <w:pPr>
              <w:jc w:val="center"/>
            </w:pPr>
            <w:r w:rsidRPr="00606134">
              <w:t>Журнал</w:t>
            </w:r>
          </w:p>
        </w:tc>
        <w:tc>
          <w:tcPr>
            <w:tcW w:w="3685" w:type="dxa"/>
          </w:tcPr>
          <w:p w:rsidR="00BC19CE" w:rsidRPr="00606134" w:rsidRDefault="00BC19CE" w:rsidP="00606134">
            <w:pPr>
              <w:jc w:val="center"/>
            </w:pPr>
            <w:r w:rsidRPr="00606134">
              <w:t>Мир принцесс</w:t>
            </w:r>
          </w:p>
        </w:tc>
        <w:tc>
          <w:tcPr>
            <w:tcW w:w="1914" w:type="dxa"/>
          </w:tcPr>
          <w:p w:rsidR="00BC19CE" w:rsidRPr="00606134" w:rsidRDefault="00BC19CE" w:rsidP="00606134">
            <w:pPr>
              <w:jc w:val="center"/>
            </w:pPr>
            <w:r w:rsidRPr="00606134">
              <w:t>Экз.</w:t>
            </w:r>
          </w:p>
        </w:tc>
        <w:tc>
          <w:tcPr>
            <w:tcW w:w="2197" w:type="dxa"/>
          </w:tcPr>
          <w:p w:rsidR="00BC19CE" w:rsidRPr="00606134" w:rsidRDefault="00BC19CE" w:rsidP="00606134">
            <w:pPr>
              <w:jc w:val="center"/>
            </w:pPr>
            <w:r w:rsidRPr="00606134">
              <w:t>1</w:t>
            </w:r>
          </w:p>
        </w:tc>
      </w:tr>
      <w:tr w:rsidR="00BC19CE" w:rsidRPr="00E8184C" w:rsidTr="00606134">
        <w:tc>
          <w:tcPr>
            <w:tcW w:w="817" w:type="dxa"/>
            <w:vMerge/>
          </w:tcPr>
          <w:p w:rsidR="00BC19CE" w:rsidRPr="00606134" w:rsidRDefault="00BC19CE" w:rsidP="003D316A"/>
        </w:tc>
        <w:tc>
          <w:tcPr>
            <w:tcW w:w="1418" w:type="dxa"/>
          </w:tcPr>
          <w:p w:rsidR="00BC19CE" w:rsidRPr="00606134" w:rsidRDefault="00BC19CE" w:rsidP="00606134">
            <w:pPr>
              <w:jc w:val="center"/>
            </w:pPr>
            <w:r w:rsidRPr="00606134">
              <w:t>Журнал</w:t>
            </w:r>
          </w:p>
        </w:tc>
        <w:tc>
          <w:tcPr>
            <w:tcW w:w="3685" w:type="dxa"/>
          </w:tcPr>
          <w:p w:rsidR="00BC19CE" w:rsidRPr="00606134" w:rsidRDefault="00BC19CE" w:rsidP="00606134">
            <w:pPr>
              <w:jc w:val="center"/>
            </w:pPr>
            <w:r w:rsidRPr="00606134">
              <w:t>Молодые в библиотечном деле</w:t>
            </w:r>
          </w:p>
        </w:tc>
        <w:tc>
          <w:tcPr>
            <w:tcW w:w="1914" w:type="dxa"/>
          </w:tcPr>
          <w:p w:rsidR="00BC19CE" w:rsidRPr="00606134" w:rsidRDefault="00BC19CE" w:rsidP="00606134">
            <w:pPr>
              <w:jc w:val="center"/>
            </w:pPr>
            <w:r w:rsidRPr="00606134">
              <w:t>Экз.</w:t>
            </w:r>
          </w:p>
        </w:tc>
        <w:tc>
          <w:tcPr>
            <w:tcW w:w="2197" w:type="dxa"/>
          </w:tcPr>
          <w:p w:rsidR="00BC19CE" w:rsidRPr="00606134" w:rsidRDefault="00BC19CE" w:rsidP="00606134">
            <w:pPr>
              <w:jc w:val="center"/>
            </w:pPr>
            <w:r w:rsidRPr="00606134">
              <w:t>2</w:t>
            </w:r>
          </w:p>
        </w:tc>
      </w:tr>
      <w:tr w:rsidR="00BC19CE" w:rsidRPr="00E8184C" w:rsidTr="00606134">
        <w:tc>
          <w:tcPr>
            <w:tcW w:w="817" w:type="dxa"/>
            <w:vMerge/>
          </w:tcPr>
          <w:p w:rsidR="00BC19CE" w:rsidRPr="00606134" w:rsidRDefault="00BC19CE" w:rsidP="003D316A"/>
        </w:tc>
        <w:tc>
          <w:tcPr>
            <w:tcW w:w="1418" w:type="dxa"/>
          </w:tcPr>
          <w:p w:rsidR="00BC19CE" w:rsidRPr="00606134" w:rsidRDefault="00BC19CE" w:rsidP="00606134">
            <w:pPr>
              <w:jc w:val="center"/>
            </w:pPr>
            <w:r w:rsidRPr="00606134">
              <w:t>Журнал</w:t>
            </w:r>
          </w:p>
        </w:tc>
        <w:tc>
          <w:tcPr>
            <w:tcW w:w="3685" w:type="dxa"/>
          </w:tcPr>
          <w:p w:rsidR="00BC19CE" w:rsidRPr="00606134" w:rsidRDefault="00BC19CE" w:rsidP="00606134">
            <w:pPr>
              <w:jc w:val="center"/>
            </w:pPr>
            <w:r w:rsidRPr="00606134">
              <w:t>Мурзилка</w:t>
            </w:r>
          </w:p>
        </w:tc>
        <w:tc>
          <w:tcPr>
            <w:tcW w:w="1914" w:type="dxa"/>
          </w:tcPr>
          <w:p w:rsidR="00BC19CE" w:rsidRPr="00606134" w:rsidRDefault="00BC19CE" w:rsidP="00606134">
            <w:pPr>
              <w:jc w:val="center"/>
            </w:pPr>
            <w:r w:rsidRPr="00606134">
              <w:t>Экз.</w:t>
            </w:r>
          </w:p>
        </w:tc>
        <w:tc>
          <w:tcPr>
            <w:tcW w:w="2197" w:type="dxa"/>
          </w:tcPr>
          <w:p w:rsidR="00BC19CE" w:rsidRPr="00606134" w:rsidRDefault="00BC19CE" w:rsidP="00606134">
            <w:pPr>
              <w:jc w:val="center"/>
            </w:pPr>
            <w:r w:rsidRPr="00606134">
              <w:t>2</w:t>
            </w:r>
          </w:p>
        </w:tc>
      </w:tr>
      <w:tr w:rsidR="00BC19CE" w:rsidRPr="00E8184C" w:rsidTr="00606134">
        <w:tc>
          <w:tcPr>
            <w:tcW w:w="817" w:type="dxa"/>
            <w:vMerge/>
          </w:tcPr>
          <w:p w:rsidR="00BC19CE" w:rsidRPr="00606134" w:rsidRDefault="00BC19CE" w:rsidP="003D316A"/>
        </w:tc>
        <w:tc>
          <w:tcPr>
            <w:tcW w:w="1418" w:type="dxa"/>
          </w:tcPr>
          <w:p w:rsidR="00BC19CE" w:rsidRPr="00606134" w:rsidRDefault="00BC19CE" w:rsidP="00606134">
            <w:pPr>
              <w:jc w:val="center"/>
            </w:pPr>
            <w:r w:rsidRPr="00606134">
              <w:t>Журнал</w:t>
            </w:r>
          </w:p>
        </w:tc>
        <w:tc>
          <w:tcPr>
            <w:tcW w:w="3685" w:type="dxa"/>
          </w:tcPr>
          <w:p w:rsidR="00BC19CE" w:rsidRPr="00606134" w:rsidRDefault="00BC19CE" w:rsidP="00606134">
            <w:pPr>
              <w:jc w:val="center"/>
            </w:pPr>
            <w:r w:rsidRPr="00606134">
              <w:t>Местное самоуправление Кубани</w:t>
            </w:r>
          </w:p>
        </w:tc>
        <w:tc>
          <w:tcPr>
            <w:tcW w:w="1914" w:type="dxa"/>
          </w:tcPr>
          <w:p w:rsidR="00BC19CE" w:rsidRPr="00606134" w:rsidRDefault="00BC19CE" w:rsidP="00606134">
            <w:pPr>
              <w:jc w:val="center"/>
            </w:pPr>
            <w:r w:rsidRPr="00606134">
              <w:t>Экз.</w:t>
            </w:r>
          </w:p>
        </w:tc>
        <w:tc>
          <w:tcPr>
            <w:tcW w:w="2197" w:type="dxa"/>
          </w:tcPr>
          <w:p w:rsidR="00BC19CE" w:rsidRPr="00606134" w:rsidRDefault="00BC19CE" w:rsidP="00606134">
            <w:pPr>
              <w:jc w:val="center"/>
            </w:pPr>
            <w:r w:rsidRPr="00606134">
              <w:t>1</w:t>
            </w:r>
          </w:p>
        </w:tc>
      </w:tr>
      <w:tr w:rsidR="00BC19CE" w:rsidRPr="00E8184C" w:rsidTr="00606134">
        <w:tc>
          <w:tcPr>
            <w:tcW w:w="817" w:type="dxa"/>
            <w:vMerge/>
          </w:tcPr>
          <w:p w:rsidR="00BC19CE" w:rsidRPr="00606134" w:rsidRDefault="00BC19CE" w:rsidP="003D316A"/>
        </w:tc>
        <w:tc>
          <w:tcPr>
            <w:tcW w:w="1418" w:type="dxa"/>
          </w:tcPr>
          <w:p w:rsidR="00BC19CE" w:rsidRPr="00606134" w:rsidRDefault="00BC19CE" w:rsidP="00606134">
            <w:pPr>
              <w:jc w:val="center"/>
            </w:pPr>
            <w:r w:rsidRPr="00606134">
              <w:t>Журнал</w:t>
            </w:r>
          </w:p>
        </w:tc>
        <w:tc>
          <w:tcPr>
            <w:tcW w:w="3685" w:type="dxa"/>
          </w:tcPr>
          <w:p w:rsidR="00BC19CE" w:rsidRPr="00606134" w:rsidRDefault="00BC19CE" w:rsidP="00606134">
            <w:pPr>
              <w:jc w:val="center"/>
            </w:pPr>
            <w:r w:rsidRPr="00606134">
              <w:t>Миша</w:t>
            </w:r>
          </w:p>
        </w:tc>
        <w:tc>
          <w:tcPr>
            <w:tcW w:w="1914" w:type="dxa"/>
          </w:tcPr>
          <w:p w:rsidR="00BC19CE" w:rsidRPr="00606134" w:rsidRDefault="00BC19CE" w:rsidP="00606134">
            <w:pPr>
              <w:jc w:val="center"/>
            </w:pPr>
            <w:r w:rsidRPr="00606134">
              <w:t>Экз.</w:t>
            </w:r>
          </w:p>
        </w:tc>
        <w:tc>
          <w:tcPr>
            <w:tcW w:w="2197" w:type="dxa"/>
          </w:tcPr>
          <w:p w:rsidR="00BC19CE" w:rsidRPr="00606134" w:rsidRDefault="00BC19CE" w:rsidP="00606134">
            <w:pPr>
              <w:jc w:val="center"/>
            </w:pPr>
            <w:r w:rsidRPr="00606134">
              <w:t>2</w:t>
            </w:r>
          </w:p>
        </w:tc>
      </w:tr>
      <w:tr w:rsidR="00BC19CE" w:rsidRPr="00E8184C" w:rsidTr="00606134">
        <w:tc>
          <w:tcPr>
            <w:tcW w:w="817" w:type="dxa"/>
            <w:vMerge/>
          </w:tcPr>
          <w:p w:rsidR="00BC19CE" w:rsidRPr="00606134" w:rsidRDefault="00BC19CE" w:rsidP="003D316A"/>
        </w:tc>
        <w:tc>
          <w:tcPr>
            <w:tcW w:w="1418" w:type="dxa"/>
          </w:tcPr>
          <w:p w:rsidR="00BC19CE" w:rsidRPr="00606134" w:rsidRDefault="00BC19CE" w:rsidP="00606134">
            <w:pPr>
              <w:jc w:val="center"/>
            </w:pPr>
            <w:r w:rsidRPr="00606134">
              <w:t>Журнал</w:t>
            </w:r>
          </w:p>
        </w:tc>
        <w:tc>
          <w:tcPr>
            <w:tcW w:w="3685" w:type="dxa"/>
          </w:tcPr>
          <w:p w:rsidR="00BC19CE" w:rsidRPr="00606134" w:rsidRDefault="00BC19CE" w:rsidP="00606134">
            <w:pPr>
              <w:jc w:val="center"/>
            </w:pPr>
            <w:r w:rsidRPr="00606134">
              <w:t>Мой ребенок</w:t>
            </w:r>
          </w:p>
        </w:tc>
        <w:tc>
          <w:tcPr>
            <w:tcW w:w="1914" w:type="dxa"/>
          </w:tcPr>
          <w:p w:rsidR="00BC19CE" w:rsidRPr="00606134" w:rsidRDefault="00BC19CE" w:rsidP="00606134">
            <w:pPr>
              <w:jc w:val="center"/>
            </w:pPr>
            <w:r w:rsidRPr="00606134">
              <w:t>Экз.</w:t>
            </w:r>
          </w:p>
        </w:tc>
        <w:tc>
          <w:tcPr>
            <w:tcW w:w="2197" w:type="dxa"/>
          </w:tcPr>
          <w:p w:rsidR="00BC19CE" w:rsidRPr="00606134" w:rsidRDefault="00BC19CE" w:rsidP="00606134">
            <w:pPr>
              <w:jc w:val="center"/>
            </w:pPr>
            <w:r w:rsidRPr="00606134">
              <w:t>1</w:t>
            </w:r>
          </w:p>
        </w:tc>
      </w:tr>
      <w:tr w:rsidR="00BC19CE" w:rsidRPr="00E8184C" w:rsidTr="00606134">
        <w:tc>
          <w:tcPr>
            <w:tcW w:w="817" w:type="dxa"/>
            <w:vMerge/>
          </w:tcPr>
          <w:p w:rsidR="00BC19CE" w:rsidRPr="00606134" w:rsidRDefault="00BC19CE" w:rsidP="003D316A"/>
        </w:tc>
        <w:tc>
          <w:tcPr>
            <w:tcW w:w="1418" w:type="dxa"/>
          </w:tcPr>
          <w:p w:rsidR="00BC19CE" w:rsidRPr="00606134" w:rsidRDefault="00BC19CE" w:rsidP="00606134">
            <w:pPr>
              <w:jc w:val="center"/>
            </w:pPr>
            <w:r w:rsidRPr="00606134">
              <w:t>Журнал</w:t>
            </w:r>
          </w:p>
        </w:tc>
        <w:tc>
          <w:tcPr>
            <w:tcW w:w="3685" w:type="dxa"/>
          </w:tcPr>
          <w:p w:rsidR="00BC19CE" w:rsidRPr="00606134" w:rsidRDefault="00BC19CE" w:rsidP="00606134">
            <w:pPr>
              <w:jc w:val="center"/>
            </w:pPr>
            <w:r w:rsidRPr="00606134">
              <w:t>Мой прекрасный сад</w:t>
            </w:r>
          </w:p>
        </w:tc>
        <w:tc>
          <w:tcPr>
            <w:tcW w:w="1914" w:type="dxa"/>
          </w:tcPr>
          <w:p w:rsidR="00BC19CE" w:rsidRPr="00606134" w:rsidRDefault="00BC19CE" w:rsidP="00606134">
            <w:pPr>
              <w:jc w:val="center"/>
            </w:pPr>
            <w:r w:rsidRPr="00606134">
              <w:t>Экз.</w:t>
            </w:r>
          </w:p>
        </w:tc>
        <w:tc>
          <w:tcPr>
            <w:tcW w:w="2197" w:type="dxa"/>
          </w:tcPr>
          <w:p w:rsidR="00BC19CE" w:rsidRPr="00606134" w:rsidRDefault="00BC19CE" w:rsidP="00606134">
            <w:pPr>
              <w:jc w:val="center"/>
            </w:pPr>
            <w:r w:rsidRPr="00606134">
              <w:t>4</w:t>
            </w:r>
          </w:p>
        </w:tc>
      </w:tr>
      <w:tr w:rsidR="00BC19CE" w:rsidRPr="00E8184C" w:rsidTr="00606134">
        <w:tc>
          <w:tcPr>
            <w:tcW w:w="817" w:type="dxa"/>
            <w:vMerge/>
          </w:tcPr>
          <w:p w:rsidR="00BC19CE" w:rsidRPr="00606134" w:rsidRDefault="00BC19CE" w:rsidP="003D316A"/>
        </w:tc>
        <w:tc>
          <w:tcPr>
            <w:tcW w:w="1418" w:type="dxa"/>
          </w:tcPr>
          <w:p w:rsidR="00BC19CE" w:rsidRPr="00606134" w:rsidRDefault="00BC19CE" w:rsidP="00606134">
            <w:pPr>
              <w:jc w:val="center"/>
            </w:pPr>
            <w:r w:rsidRPr="00606134">
              <w:t>Журнал</w:t>
            </w:r>
          </w:p>
        </w:tc>
        <w:tc>
          <w:tcPr>
            <w:tcW w:w="3685" w:type="dxa"/>
          </w:tcPr>
          <w:p w:rsidR="00BC19CE" w:rsidRPr="00606134" w:rsidRDefault="00BC19CE" w:rsidP="00606134">
            <w:pPr>
              <w:jc w:val="center"/>
            </w:pPr>
            <w:r w:rsidRPr="00606134">
              <w:t>Маленький академик</w:t>
            </w:r>
          </w:p>
        </w:tc>
        <w:tc>
          <w:tcPr>
            <w:tcW w:w="1914" w:type="dxa"/>
          </w:tcPr>
          <w:p w:rsidR="00BC19CE" w:rsidRPr="00606134" w:rsidRDefault="00BC19CE" w:rsidP="00606134">
            <w:pPr>
              <w:jc w:val="center"/>
            </w:pPr>
            <w:r w:rsidRPr="00606134">
              <w:t>Экз.</w:t>
            </w:r>
          </w:p>
        </w:tc>
        <w:tc>
          <w:tcPr>
            <w:tcW w:w="2197" w:type="dxa"/>
          </w:tcPr>
          <w:p w:rsidR="00BC19CE" w:rsidRPr="00606134" w:rsidRDefault="00BC19CE" w:rsidP="00606134">
            <w:pPr>
              <w:jc w:val="center"/>
            </w:pPr>
            <w:r w:rsidRPr="00606134">
              <w:t>2</w:t>
            </w:r>
          </w:p>
        </w:tc>
      </w:tr>
      <w:tr w:rsidR="00BC19CE" w:rsidRPr="00E8184C" w:rsidTr="00606134">
        <w:tc>
          <w:tcPr>
            <w:tcW w:w="817" w:type="dxa"/>
            <w:vMerge/>
          </w:tcPr>
          <w:p w:rsidR="00BC19CE" w:rsidRPr="00606134" w:rsidRDefault="00BC19CE" w:rsidP="003D316A"/>
        </w:tc>
        <w:tc>
          <w:tcPr>
            <w:tcW w:w="1418" w:type="dxa"/>
          </w:tcPr>
          <w:p w:rsidR="00BC19CE" w:rsidRPr="00606134" w:rsidRDefault="00BC19CE" w:rsidP="00606134">
            <w:pPr>
              <w:jc w:val="center"/>
            </w:pPr>
            <w:r w:rsidRPr="00606134">
              <w:t>Журнал</w:t>
            </w:r>
          </w:p>
        </w:tc>
        <w:tc>
          <w:tcPr>
            <w:tcW w:w="3685" w:type="dxa"/>
          </w:tcPr>
          <w:p w:rsidR="00BC19CE" w:rsidRPr="00606134" w:rsidRDefault="00BC19CE" w:rsidP="00606134">
            <w:pPr>
              <w:jc w:val="center"/>
            </w:pPr>
            <w:r w:rsidRPr="00606134">
              <w:t>Наша молодёжь</w:t>
            </w:r>
          </w:p>
        </w:tc>
        <w:tc>
          <w:tcPr>
            <w:tcW w:w="1914" w:type="dxa"/>
          </w:tcPr>
          <w:p w:rsidR="00BC19CE" w:rsidRPr="00606134" w:rsidRDefault="00BC19CE" w:rsidP="00606134">
            <w:pPr>
              <w:jc w:val="center"/>
            </w:pPr>
            <w:r w:rsidRPr="00606134">
              <w:t>Экз.</w:t>
            </w:r>
          </w:p>
        </w:tc>
        <w:tc>
          <w:tcPr>
            <w:tcW w:w="2197" w:type="dxa"/>
          </w:tcPr>
          <w:p w:rsidR="00BC19CE" w:rsidRPr="00606134" w:rsidRDefault="00BC19CE" w:rsidP="00606134">
            <w:pPr>
              <w:jc w:val="center"/>
            </w:pPr>
            <w:r w:rsidRPr="00606134">
              <w:t>1</w:t>
            </w:r>
          </w:p>
        </w:tc>
      </w:tr>
      <w:tr w:rsidR="00BC19CE" w:rsidRPr="00E8184C" w:rsidTr="00606134">
        <w:tc>
          <w:tcPr>
            <w:tcW w:w="817" w:type="dxa"/>
            <w:vMerge/>
          </w:tcPr>
          <w:p w:rsidR="00BC19CE" w:rsidRPr="00606134" w:rsidRDefault="00BC19CE" w:rsidP="003D316A"/>
        </w:tc>
        <w:tc>
          <w:tcPr>
            <w:tcW w:w="1418" w:type="dxa"/>
          </w:tcPr>
          <w:p w:rsidR="00BC19CE" w:rsidRPr="00606134" w:rsidRDefault="00BC19CE" w:rsidP="00606134">
            <w:pPr>
              <w:jc w:val="center"/>
            </w:pPr>
            <w:r w:rsidRPr="00606134">
              <w:t>Журнал</w:t>
            </w:r>
          </w:p>
        </w:tc>
        <w:tc>
          <w:tcPr>
            <w:tcW w:w="3685" w:type="dxa"/>
          </w:tcPr>
          <w:p w:rsidR="00BC19CE" w:rsidRPr="00606134" w:rsidRDefault="00BC19CE" w:rsidP="00606134">
            <w:pPr>
              <w:jc w:val="center"/>
            </w:pPr>
            <w:r w:rsidRPr="00606134">
              <w:t>Наука и религия</w:t>
            </w:r>
          </w:p>
        </w:tc>
        <w:tc>
          <w:tcPr>
            <w:tcW w:w="1914" w:type="dxa"/>
          </w:tcPr>
          <w:p w:rsidR="00BC19CE" w:rsidRPr="00606134" w:rsidRDefault="00BC19CE" w:rsidP="00606134">
            <w:pPr>
              <w:jc w:val="center"/>
            </w:pPr>
            <w:r w:rsidRPr="00606134">
              <w:t>Экз.</w:t>
            </w:r>
          </w:p>
        </w:tc>
        <w:tc>
          <w:tcPr>
            <w:tcW w:w="2197" w:type="dxa"/>
          </w:tcPr>
          <w:p w:rsidR="00BC19CE" w:rsidRPr="00606134" w:rsidRDefault="00BC19CE" w:rsidP="00606134">
            <w:pPr>
              <w:jc w:val="center"/>
            </w:pPr>
            <w:r w:rsidRPr="00606134">
              <w:t>1</w:t>
            </w:r>
          </w:p>
        </w:tc>
      </w:tr>
      <w:tr w:rsidR="00BC19CE" w:rsidRPr="00E8184C" w:rsidTr="00606134">
        <w:tc>
          <w:tcPr>
            <w:tcW w:w="817" w:type="dxa"/>
            <w:vMerge/>
          </w:tcPr>
          <w:p w:rsidR="00BC19CE" w:rsidRPr="00606134" w:rsidRDefault="00BC19CE" w:rsidP="003D316A"/>
        </w:tc>
        <w:tc>
          <w:tcPr>
            <w:tcW w:w="1418" w:type="dxa"/>
          </w:tcPr>
          <w:p w:rsidR="00BC19CE" w:rsidRPr="00606134" w:rsidRDefault="00BC19CE" w:rsidP="00606134">
            <w:pPr>
              <w:jc w:val="center"/>
            </w:pPr>
            <w:r w:rsidRPr="00606134">
              <w:t>Журнал</w:t>
            </w:r>
          </w:p>
        </w:tc>
        <w:tc>
          <w:tcPr>
            <w:tcW w:w="3685" w:type="dxa"/>
          </w:tcPr>
          <w:p w:rsidR="00BC19CE" w:rsidRPr="00606134" w:rsidRDefault="00BC19CE" w:rsidP="00606134">
            <w:pPr>
              <w:jc w:val="center"/>
            </w:pPr>
            <w:r w:rsidRPr="00606134">
              <w:t>Наш Филиппок</w:t>
            </w:r>
          </w:p>
        </w:tc>
        <w:tc>
          <w:tcPr>
            <w:tcW w:w="1914" w:type="dxa"/>
          </w:tcPr>
          <w:p w:rsidR="00BC19CE" w:rsidRPr="00606134" w:rsidRDefault="00BC19CE" w:rsidP="00606134">
            <w:pPr>
              <w:jc w:val="center"/>
            </w:pPr>
            <w:r w:rsidRPr="00606134">
              <w:t>Экз.</w:t>
            </w:r>
          </w:p>
        </w:tc>
        <w:tc>
          <w:tcPr>
            <w:tcW w:w="2197" w:type="dxa"/>
          </w:tcPr>
          <w:p w:rsidR="00BC19CE" w:rsidRPr="00606134" w:rsidRDefault="00BC19CE" w:rsidP="00606134">
            <w:pPr>
              <w:jc w:val="center"/>
            </w:pPr>
            <w:r w:rsidRPr="00606134">
              <w:t>1</w:t>
            </w:r>
          </w:p>
        </w:tc>
      </w:tr>
      <w:tr w:rsidR="00BC19CE" w:rsidRPr="00E8184C" w:rsidTr="00606134">
        <w:tc>
          <w:tcPr>
            <w:tcW w:w="817" w:type="dxa"/>
            <w:vMerge/>
          </w:tcPr>
          <w:p w:rsidR="00BC19CE" w:rsidRPr="00606134" w:rsidRDefault="00BC19CE" w:rsidP="003D316A"/>
        </w:tc>
        <w:tc>
          <w:tcPr>
            <w:tcW w:w="1418" w:type="dxa"/>
          </w:tcPr>
          <w:p w:rsidR="00BC19CE" w:rsidRPr="00606134" w:rsidRDefault="00BC19CE" w:rsidP="00606134">
            <w:pPr>
              <w:jc w:val="center"/>
            </w:pPr>
            <w:r w:rsidRPr="00606134">
              <w:t>Журнал</w:t>
            </w:r>
          </w:p>
        </w:tc>
        <w:tc>
          <w:tcPr>
            <w:tcW w:w="3685" w:type="dxa"/>
          </w:tcPr>
          <w:p w:rsidR="00BC19CE" w:rsidRPr="00606134" w:rsidRDefault="00BC19CE" w:rsidP="00606134">
            <w:pPr>
              <w:jc w:val="center"/>
            </w:pPr>
            <w:r w:rsidRPr="00606134">
              <w:t>Отчего и почему</w:t>
            </w:r>
          </w:p>
        </w:tc>
        <w:tc>
          <w:tcPr>
            <w:tcW w:w="1914" w:type="dxa"/>
          </w:tcPr>
          <w:p w:rsidR="00BC19CE" w:rsidRPr="00606134" w:rsidRDefault="00BC19CE" w:rsidP="00606134">
            <w:pPr>
              <w:jc w:val="center"/>
            </w:pPr>
            <w:r w:rsidRPr="00606134">
              <w:t>Экз.</w:t>
            </w:r>
          </w:p>
        </w:tc>
        <w:tc>
          <w:tcPr>
            <w:tcW w:w="2197" w:type="dxa"/>
          </w:tcPr>
          <w:p w:rsidR="00BC19CE" w:rsidRPr="00606134" w:rsidRDefault="00BC19CE" w:rsidP="00606134">
            <w:pPr>
              <w:jc w:val="center"/>
            </w:pPr>
            <w:r w:rsidRPr="00606134">
              <w:t>4</w:t>
            </w:r>
          </w:p>
        </w:tc>
      </w:tr>
      <w:tr w:rsidR="00BC19CE" w:rsidRPr="00E8184C" w:rsidTr="00606134">
        <w:tc>
          <w:tcPr>
            <w:tcW w:w="817" w:type="dxa"/>
            <w:vMerge/>
          </w:tcPr>
          <w:p w:rsidR="00BC19CE" w:rsidRPr="00606134" w:rsidRDefault="00BC19CE" w:rsidP="003D316A"/>
        </w:tc>
        <w:tc>
          <w:tcPr>
            <w:tcW w:w="1418" w:type="dxa"/>
          </w:tcPr>
          <w:p w:rsidR="00BC19CE" w:rsidRPr="00606134" w:rsidRDefault="00BC19CE" w:rsidP="00606134">
            <w:pPr>
              <w:jc w:val="center"/>
            </w:pPr>
            <w:r w:rsidRPr="00606134">
              <w:t>Журнал</w:t>
            </w:r>
          </w:p>
        </w:tc>
        <w:tc>
          <w:tcPr>
            <w:tcW w:w="3685" w:type="dxa"/>
          </w:tcPr>
          <w:p w:rsidR="00BC19CE" w:rsidRPr="00606134" w:rsidRDefault="00BC19CE" w:rsidP="00606134">
            <w:pPr>
              <w:jc w:val="center"/>
            </w:pPr>
            <w:r w:rsidRPr="00606134">
              <w:t>Патриот Отечеств</w:t>
            </w:r>
          </w:p>
        </w:tc>
        <w:tc>
          <w:tcPr>
            <w:tcW w:w="1914" w:type="dxa"/>
          </w:tcPr>
          <w:p w:rsidR="00BC19CE" w:rsidRPr="00606134" w:rsidRDefault="00BC19CE" w:rsidP="00606134">
            <w:pPr>
              <w:jc w:val="center"/>
            </w:pPr>
            <w:r w:rsidRPr="00606134">
              <w:t>Экз.</w:t>
            </w:r>
          </w:p>
        </w:tc>
        <w:tc>
          <w:tcPr>
            <w:tcW w:w="2197" w:type="dxa"/>
          </w:tcPr>
          <w:p w:rsidR="00BC19CE" w:rsidRPr="00606134" w:rsidRDefault="00BC19CE" w:rsidP="00606134">
            <w:pPr>
              <w:jc w:val="center"/>
            </w:pPr>
            <w:r w:rsidRPr="00606134">
              <w:t>1</w:t>
            </w:r>
          </w:p>
        </w:tc>
      </w:tr>
      <w:tr w:rsidR="00BC19CE" w:rsidRPr="00E8184C" w:rsidTr="00606134">
        <w:trPr>
          <w:trHeight w:val="369"/>
        </w:trPr>
        <w:tc>
          <w:tcPr>
            <w:tcW w:w="817" w:type="dxa"/>
            <w:vMerge/>
          </w:tcPr>
          <w:p w:rsidR="00BC19CE" w:rsidRPr="00606134" w:rsidRDefault="00BC19CE" w:rsidP="003D316A"/>
        </w:tc>
        <w:tc>
          <w:tcPr>
            <w:tcW w:w="1418" w:type="dxa"/>
          </w:tcPr>
          <w:p w:rsidR="00BC19CE" w:rsidRPr="00606134" w:rsidRDefault="00BC19CE" w:rsidP="00606134">
            <w:pPr>
              <w:jc w:val="center"/>
            </w:pPr>
            <w:r w:rsidRPr="00606134">
              <w:t>Журнал</w:t>
            </w:r>
          </w:p>
        </w:tc>
        <w:tc>
          <w:tcPr>
            <w:tcW w:w="3685" w:type="dxa"/>
          </w:tcPr>
          <w:p w:rsidR="00BC19CE" w:rsidRPr="00606134" w:rsidRDefault="00BC19CE" w:rsidP="00606134">
            <w:pPr>
              <w:jc w:val="center"/>
            </w:pPr>
            <w:r w:rsidRPr="00606134">
              <w:t>Приключения Скуби</w:t>
            </w:r>
          </w:p>
        </w:tc>
        <w:tc>
          <w:tcPr>
            <w:tcW w:w="1914" w:type="dxa"/>
          </w:tcPr>
          <w:p w:rsidR="00BC19CE" w:rsidRPr="00606134" w:rsidRDefault="00BC19CE" w:rsidP="00606134">
            <w:pPr>
              <w:jc w:val="center"/>
            </w:pPr>
            <w:r w:rsidRPr="00606134">
              <w:t>Экз.</w:t>
            </w:r>
          </w:p>
        </w:tc>
        <w:tc>
          <w:tcPr>
            <w:tcW w:w="2197" w:type="dxa"/>
          </w:tcPr>
          <w:p w:rsidR="00BC19CE" w:rsidRPr="00606134" w:rsidRDefault="00BC19CE" w:rsidP="00606134">
            <w:pPr>
              <w:jc w:val="center"/>
            </w:pPr>
            <w:r w:rsidRPr="00606134">
              <w:t>3</w:t>
            </w:r>
          </w:p>
        </w:tc>
      </w:tr>
      <w:tr w:rsidR="00BC19CE" w:rsidRPr="00E8184C" w:rsidTr="00606134">
        <w:trPr>
          <w:trHeight w:val="405"/>
        </w:trPr>
        <w:tc>
          <w:tcPr>
            <w:tcW w:w="817" w:type="dxa"/>
            <w:vMerge/>
          </w:tcPr>
          <w:p w:rsidR="00BC19CE" w:rsidRPr="00606134" w:rsidRDefault="00BC19CE" w:rsidP="003D316A"/>
        </w:tc>
        <w:tc>
          <w:tcPr>
            <w:tcW w:w="1418" w:type="dxa"/>
          </w:tcPr>
          <w:p w:rsidR="00BC19CE" w:rsidRPr="00606134" w:rsidRDefault="00BC19CE" w:rsidP="00606134">
            <w:pPr>
              <w:jc w:val="center"/>
            </w:pPr>
            <w:r w:rsidRPr="00606134">
              <w:t>Журнал</w:t>
            </w:r>
          </w:p>
        </w:tc>
        <w:tc>
          <w:tcPr>
            <w:tcW w:w="3685" w:type="dxa"/>
          </w:tcPr>
          <w:p w:rsidR="00BC19CE" w:rsidRPr="00606134" w:rsidRDefault="00BC19CE" w:rsidP="00606134">
            <w:pPr>
              <w:jc w:val="center"/>
            </w:pPr>
            <w:r w:rsidRPr="00606134">
              <w:t>Путеводная звезда</w:t>
            </w:r>
          </w:p>
        </w:tc>
        <w:tc>
          <w:tcPr>
            <w:tcW w:w="1914" w:type="dxa"/>
          </w:tcPr>
          <w:p w:rsidR="00BC19CE" w:rsidRPr="00606134" w:rsidRDefault="00BC19CE" w:rsidP="00606134">
            <w:pPr>
              <w:jc w:val="center"/>
            </w:pPr>
            <w:r w:rsidRPr="00606134">
              <w:t>Экз.</w:t>
            </w:r>
          </w:p>
        </w:tc>
        <w:tc>
          <w:tcPr>
            <w:tcW w:w="2197" w:type="dxa"/>
          </w:tcPr>
          <w:p w:rsidR="00BC19CE" w:rsidRPr="00606134" w:rsidRDefault="00BC19CE" w:rsidP="00606134">
            <w:pPr>
              <w:jc w:val="center"/>
            </w:pPr>
            <w:r w:rsidRPr="00606134">
              <w:t>1</w:t>
            </w:r>
          </w:p>
        </w:tc>
      </w:tr>
      <w:tr w:rsidR="00BC19CE" w:rsidRPr="00E8184C" w:rsidTr="00606134">
        <w:trPr>
          <w:trHeight w:val="425"/>
        </w:trPr>
        <w:tc>
          <w:tcPr>
            <w:tcW w:w="817" w:type="dxa"/>
            <w:vMerge/>
          </w:tcPr>
          <w:p w:rsidR="00BC19CE" w:rsidRPr="00606134" w:rsidRDefault="00BC19CE" w:rsidP="003D316A"/>
        </w:tc>
        <w:tc>
          <w:tcPr>
            <w:tcW w:w="1418" w:type="dxa"/>
          </w:tcPr>
          <w:p w:rsidR="00BC19CE" w:rsidRPr="00606134" w:rsidRDefault="00BC19CE" w:rsidP="00606134">
            <w:pPr>
              <w:jc w:val="center"/>
            </w:pPr>
            <w:r w:rsidRPr="00606134">
              <w:t>Журнал</w:t>
            </w:r>
          </w:p>
        </w:tc>
        <w:tc>
          <w:tcPr>
            <w:tcW w:w="3685" w:type="dxa"/>
          </w:tcPr>
          <w:p w:rsidR="00BC19CE" w:rsidRPr="00606134" w:rsidRDefault="00BC19CE" w:rsidP="00606134">
            <w:pPr>
              <w:jc w:val="center"/>
            </w:pPr>
            <w:r w:rsidRPr="00606134">
              <w:t>Праздник в школе</w:t>
            </w:r>
          </w:p>
        </w:tc>
        <w:tc>
          <w:tcPr>
            <w:tcW w:w="1914" w:type="dxa"/>
          </w:tcPr>
          <w:p w:rsidR="00BC19CE" w:rsidRPr="00606134" w:rsidRDefault="00BC19CE" w:rsidP="00606134">
            <w:pPr>
              <w:jc w:val="center"/>
            </w:pPr>
            <w:r w:rsidRPr="00606134">
              <w:t>Экз.</w:t>
            </w:r>
          </w:p>
        </w:tc>
        <w:tc>
          <w:tcPr>
            <w:tcW w:w="2197" w:type="dxa"/>
          </w:tcPr>
          <w:p w:rsidR="00BC19CE" w:rsidRPr="00606134" w:rsidRDefault="00BC19CE" w:rsidP="00606134">
            <w:pPr>
              <w:jc w:val="center"/>
            </w:pPr>
            <w:r w:rsidRPr="00606134">
              <w:t>1</w:t>
            </w:r>
          </w:p>
        </w:tc>
      </w:tr>
      <w:tr w:rsidR="00BC19CE" w:rsidRPr="00E8184C" w:rsidTr="00606134">
        <w:tc>
          <w:tcPr>
            <w:tcW w:w="817" w:type="dxa"/>
            <w:vMerge/>
          </w:tcPr>
          <w:p w:rsidR="00BC19CE" w:rsidRPr="00606134" w:rsidRDefault="00BC19CE" w:rsidP="003D316A"/>
        </w:tc>
        <w:tc>
          <w:tcPr>
            <w:tcW w:w="1418" w:type="dxa"/>
          </w:tcPr>
          <w:p w:rsidR="00BC19CE" w:rsidRPr="00606134" w:rsidRDefault="00BC19CE" w:rsidP="00606134">
            <w:pPr>
              <w:jc w:val="center"/>
            </w:pPr>
            <w:r w:rsidRPr="00606134">
              <w:t>Журнал</w:t>
            </w:r>
          </w:p>
        </w:tc>
        <w:tc>
          <w:tcPr>
            <w:tcW w:w="3685" w:type="dxa"/>
          </w:tcPr>
          <w:p w:rsidR="00BC19CE" w:rsidRPr="00606134" w:rsidRDefault="00BC19CE" w:rsidP="00606134">
            <w:pPr>
              <w:jc w:val="center"/>
            </w:pPr>
            <w:r w:rsidRPr="00606134">
              <w:t>Приусадебное хозяйство</w:t>
            </w:r>
          </w:p>
        </w:tc>
        <w:tc>
          <w:tcPr>
            <w:tcW w:w="1914" w:type="dxa"/>
          </w:tcPr>
          <w:p w:rsidR="00BC19CE" w:rsidRPr="00606134" w:rsidRDefault="00BC19CE" w:rsidP="00606134">
            <w:pPr>
              <w:jc w:val="center"/>
            </w:pPr>
            <w:r w:rsidRPr="00606134">
              <w:t>Экз.</w:t>
            </w:r>
          </w:p>
        </w:tc>
        <w:tc>
          <w:tcPr>
            <w:tcW w:w="2197" w:type="dxa"/>
          </w:tcPr>
          <w:p w:rsidR="00BC19CE" w:rsidRPr="00606134" w:rsidRDefault="00BC19CE" w:rsidP="00606134">
            <w:pPr>
              <w:jc w:val="center"/>
            </w:pPr>
            <w:r w:rsidRPr="00606134">
              <w:t>1</w:t>
            </w:r>
          </w:p>
        </w:tc>
      </w:tr>
      <w:tr w:rsidR="00BC19CE" w:rsidRPr="00E8184C" w:rsidTr="00606134">
        <w:tc>
          <w:tcPr>
            <w:tcW w:w="817" w:type="dxa"/>
            <w:vMerge/>
          </w:tcPr>
          <w:p w:rsidR="00BC19CE" w:rsidRPr="00606134" w:rsidRDefault="00BC19CE" w:rsidP="003D316A"/>
        </w:tc>
        <w:tc>
          <w:tcPr>
            <w:tcW w:w="1418" w:type="dxa"/>
          </w:tcPr>
          <w:p w:rsidR="00BC19CE" w:rsidRPr="00606134" w:rsidRDefault="00BC19CE" w:rsidP="00606134">
            <w:pPr>
              <w:jc w:val="center"/>
            </w:pPr>
            <w:r w:rsidRPr="00606134">
              <w:t>Журнал</w:t>
            </w:r>
          </w:p>
        </w:tc>
        <w:tc>
          <w:tcPr>
            <w:tcW w:w="3685" w:type="dxa"/>
          </w:tcPr>
          <w:p w:rsidR="00BC19CE" w:rsidRPr="00606134" w:rsidRDefault="00BC19CE" w:rsidP="00606134">
            <w:pPr>
              <w:jc w:val="center"/>
            </w:pPr>
            <w:r w:rsidRPr="00606134">
              <w:t>Рыболов 12+</w:t>
            </w:r>
          </w:p>
        </w:tc>
        <w:tc>
          <w:tcPr>
            <w:tcW w:w="1914" w:type="dxa"/>
          </w:tcPr>
          <w:p w:rsidR="00BC19CE" w:rsidRPr="00606134" w:rsidRDefault="00BC19CE" w:rsidP="00606134">
            <w:pPr>
              <w:jc w:val="center"/>
            </w:pPr>
            <w:r w:rsidRPr="00606134">
              <w:t>Экз.</w:t>
            </w:r>
          </w:p>
        </w:tc>
        <w:tc>
          <w:tcPr>
            <w:tcW w:w="2197" w:type="dxa"/>
          </w:tcPr>
          <w:p w:rsidR="00BC19CE" w:rsidRPr="00606134" w:rsidRDefault="00BC19CE" w:rsidP="00606134">
            <w:pPr>
              <w:jc w:val="center"/>
            </w:pPr>
            <w:r w:rsidRPr="00606134">
              <w:t>1</w:t>
            </w:r>
          </w:p>
        </w:tc>
      </w:tr>
      <w:tr w:rsidR="00BC19CE" w:rsidRPr="00E8184C" w:rsidTr="00606134">
        <w:tc>
          <w:tcPr>
            <w:tcW w:w="817" w:type="dxa"/>
            <w:vMerge/>
          </w:tcPr>
          <w:p w:rsidR="00BC19CE" w:rsidRPr="00606134" w:rsidRDefault="00BC19CE" w:rsidP="003D316A"/>
        </w:tc>
        <w:tc>
          <w:tcPr>
            <w:tcW w:w="1418" w:type="dxa"/>
          </w:tcPr>
          <w:p w:rsidR="00BC19CE" w:rsidRPr="00606134" w:rsidRDefault="00BC19CE" w:rsidP="00606134">
            <w:pPr>
              <w:jc w:val="center"/>
            </w:pPr>
            <w:r w:rsidRPr="00606134">
              <w:t>Журнал</w:t>
            </w:r>
          </w:p>
        </w:tc>
        <w:tc>
          <w:tcPr>
            <w:tcW w:w="3685" w:type="dxa"/>
          </w:tcPr>
          <w:p w:rsidR="00BC19CE" w:rsidRPr="00606134" w:rsidRDefault="00BC19CE" w:rsidP="00606134">
            <w:pPr>
              <w:jc w:val="center"/>
            </w:pPr>
            <w:r w:rsidRPr="00606134">
              <w:t>Родная Кубань</w:t>
            </w:r>
          </w:p>
        </w:tc>
        <w:tc>
          <w:tcPr>
            <w:tcW w:w="1914" w:type="dxa"/>
          </w:tcPr>
          <w:p w:rsidR="00BC19CE" w:rsidRPr="00606134" w:rsidRDefault="00BC19CE" w:rsidP="00606134">
            <w:pPr>
              <w:jc w:val="center"/>
            </w:pPr>
            <w:r w:rsidRPr="00606134">
              <w:t>Экз.</w:t>
            </w:r>
          </w:p>
        </w:tc>
        <w:tc>
          <w:tcPr>
            <w:tcW w:w="2197" w:type="dxa"/>
          </w:tcPr>
          <w:p w:rsidR="00BC19CE" w:rsidRPr="00606134" w:rsidRDefault="00BC19CE" w:rsidP="00606134">
            <w:pPr>
              <w:jc w:val="center"/>
            </w:pPr>
            <w:r w:rsidRPr="00606134">
              <w:t>1</w:t>
            </w:r>
          </w:p>
        </w:tc>
      </w:tr>
      <w:tr w:rsidR="00BC19CE" w:rsidRPr="00E8184C" w:rsidTr="00606134">
        <w:tc>
          <w:tcPr>
            <w:tcW w:w="817" w:type="dxa"/>
            <w:vMerge/>
          </w:tcPr>
          <w:p w:rsidR="00BC19CE" w:rsidRPr="00606134" w:rsidRDefault="00BC19CE" w:rsidP="003D316A"/>
        </w:tc>
        <w:tc>
          <w:tcPr>
            <w:tcW w:w="1418" w:type="dxa"/>
          </w:tcPr>
          <w:p w:rsidR="00BC19CE" w:rsidRPr="00606134" w:rsidRDefault="00BC19CE" w:rsidP="00606134">
            <w:pPr>
              <w:jc w:val="center"/>
            </w:pPr>
            <w:r w:rsidRPr="00606134">
              <w:t>Журнал</w:t>
            </w:r>
          </w:p>
        </w:tc>
        <w:tc>
          <w:tcPr>
            <w:tcW w:w="3685" w:type="dxa"/>
          </w:tcPr>
          <w:p w:rsidR="00BC19CE" w:rsidRPr="00606134" w:rsidRDefault="00BC19CE" w:rsidP="00606134">
            <w:pPr>
              <w:jc w:val="center"/>
            </w:pPr>
            <w:r w:rsidRPr="00606134">
              <w:t>Свирель</w:t>
            </w:r>
          </w:p>
        </w:tc>
        <w:tc>
          <w:tcPr>
            <w:tcW w:w="1914" w:type="dxa"/>
          </w:tcPr>
          <w:p w:rsidR="00BC19CE" w:rsidRPr="00606134" w:rsidRDefault="00BC19CE" w:rsidP="00606134">
            <w:pPr>
              <w:jc w:val="center"/>
            </w:pPr>
            <w:r w:rsidRPr="00606134">
              <w:t>Экз.</w:t>
            </w:r>
          </w:p>
        </w:tc>
        <w:tc>
          <w:tcPr>
            <w:tcW w:w="2197" w:type="dxa"/>
          </w:tcPr>
          <w:p w:rsidR="00BC19CE" w:rsidRPr="00606134" w:rsidRDefault="00BC19CE" w:rsidP="00606134">
            <w:pPr>
              <w:jc w:val="center"/>
            </w:pPr>
            <w:r w:rsidRPr="00606134">
              <w:t>2</w:t>
            </w:r>
          </w:p>
        </w:tc>
      </w:tr>
      <w:tr w:rsidR="00BC19CE" w:rsidRPr="00E8184C" w:rsidTr="00606134">
        <w:tc>
          <w:tcPr>
            <w:tcW w:w="817" w:type="dxa"/>
            <w:vMerge/>
          </w:tcPr>
          <w:p w:rsidR="00BC19CE" w:rsidRPr="00606134" w:rsidRDefault="00BC19CE" w:rsidP="003D316A"/>
        </w:tc>
        <w:tc>
          <w:tcPr>
            <w:tcW w:w="1418" w:type="dxa"/>
          </w:tcPr>
          <w:p w:rsidR="00BC19CE" w:rsidRPr="00606134" w:rsidRDefault="00BC19CE" w:rsidP="00606134">
            <w:pPr>
              <w:jc w:val="center"/>
            </w:pPr>
            <w:r w:rsidRPr="00606134">
              <w:t>Журнал</w:t>
            </w:r>
          </w:p>
        </w:tc>
        <w:tc>
          <w:tcPr>
            <w:tcW w:w="3685" w:type="dxa"/>
          </w:tcPr>
          <w:p w:rsidR="00BC19CE" w:rsidRPr="00606134" w:rsidRDefault="00BC19CE" w:rsidP="00606134">
            <w:pPr>
              <w:jc w:val="center"/>
            </w:pPr>
            <w:r w:rsidRPr="00606134">
              <w:t>Свечечка</w:t>
            </w:r>
          </w:p>
        </w:tc>
        <w:tc>
          <w:tcPr>
            <w:tcW w:w="1914" w:type="dxa"/>
          </w:tcPr>
          <w:p w:rsidR="00BC19CE" w:rsidRPr="00606134" w:rsidRDefault="00BC19CE" w:rsidP="00606134">
            <w:pPr>
              <w:jc w:val="center"/>
            </w:pPr>
            <w:r w:rsidRPr="00606134">
              <w:t>Экз.</w:t>
            </w:r>
          </w:p>
        </w:tc>
        <w:tc>
          <w:tcPr>
            <w:tcW w:w="2197" w:type="dxa"/>
          </w:tcPr>
          <w:p w:rsidR="00BC19CE" w:rsidRPr="00606134" w:rsidRDefault="00BC19CE" w:rsidP="00606134">
            <w:pPr>
              <w:jc w:val="center"/>
            </w:pPr>
            <w:r w:rsidRPr="00606134">
              <w:t>2</w:t>
            </w:r>
          </w:p>
        </w:tc>
      </w:tr>
      <w:tr w:rsidR="00BC19CE" w:rsidRPr="00E8184C" w:rsidTr="00606134">
        <w:tc>
          <w:tcPr>
            <w:tcW w:w="817" w:type="dxa"/>
            <w:vMerge/>
          </w:tcPr>
          <w:p w:rsidR="00BC19CE" w:rsidRPr="00606134" w:rsidRDefault="00BC19CE" w:rsidP="003D316A"/>
        </w:tc>
        <w:tc>
          <w:tcPr>
            <w:tcW w:w="1418" w:type="dxa"/>
          </w:tcPr>
          <w:p w:rsidR="00BC19CE" w:rsidRPr="00606134" w:rsidRDefault="00BC19CE" w:rsidP="00606134">
            <w:pPr>
              <w:jc w:val="center"/>
            </w:pPr>
            <w:r w:rsidRPr="00606134">
              <w:t>Журнал</w:t>
            </w:r>
          </w:p>
        </w:tc>
        <w:tc>
          <w:tcPr>
            <w:tcW w:w="3685" w:type="dxa"/>
          </w:tcPr>
          <w:p w:rsidR="00BC19CE" w:rsidRPr="00606134" w:rsidRDefault="00BC19CE" w:rsidP="00606134">
            <w:pPr>
              <w:jc w:val="center"/>
            </w:pPr>
            <w:r w:rsidRPr="00606134">
              <w:t>Смена</w:t>
            </w:r>
          </w:p>
        </w:tc>
        <w:tc>
          <w:tcPr>
            <w:tcW w:w="1914" w:type="dxa"/>
          </w:tcPr>
          <w:p w:rsidR="00BC19CE" w:rsidRPr="00606134" w:rsidRDefault="00BC19CE" w:rsidP="00606134">
            <w:pPr>
              <w:jc w:val="center"/>
            </w:pPr>
            <w:r w:rsidRPr="00606134">
              <w:t>Экз.</w:t>
            </w:r>
          </w:p>
        </w:tc>
        <w:tc>
          <w:tcPr>
            <w:tcW w:w="2197" w:type="dxa"/>
          </w:tcPr>
          <w:p w:rsidR="00BC19CE" w:rsidRPr="00606134" w:rsidRDefault="00BC19CE" w:rsidP="00606134">
            <w:pPr>
              <w:jc w:val="center"/>
            </w:pPr>
            <w:r w:rsidRPr="00606134">
              <w:t>1</w:t>
            </w:r>
          </w:p>
        </w:tc>
      </w:tr>
      <w:tr w:rsidR="00BC19CE" w:rsidRPr="00E8184C" w:rsidTr="00606134">
        <w:trPr>
          <w:trHeight w:val="350"/>
        </w:trPr>
        <w:tc>
          <w:tcPr>
            <w:tcW w:w="817" w:type="dxa"/>
            <w:vMerge/>
          </w:tcPr>
          <w:p w:rsidR="00BC19CE" w:rsidRPr="00606134" w:rsidRDefault="00BC19CE" w:rsidP="003D316A"/>
        </w:tc>
        <w:tc>
          <w:tcPr>
            <w:tcW w:w="1418" w:type="dxa"/>
          </w:tcPr>
          <w:p w:rsidR="00BC19CE" w:rsidRPr="00606134" w:rsidRDefault="00BC19CE" w:rsidP="00606134">
            <w:pPr>
              <w:jc w:val="center"/>
            </w:pPr>
            <w:r w:rsidRPr="00606134">
              <w:t>Журнал</w:t>
            </w:r>
          </w:p>
        </w:tc>
        <w:tc>
          <w:tcPr>
            <w:tcW w:w="3685" w:type="dxa"/>
          </w:tcPr>
          <w:p w:rsidR="00BC19CE" w:rsidRPr="00606134" w:rsidRDefault="00BC19CE" w:rsidP="00606134">
            <w:pPr>
              <w:jc w:val="center"/>
            </w:pPr>
            <w:r w:rsidRPr="00606134">
              <w:t>Семья. Земля. Урожай</w:t>
            </w:r>
          </w:p>
        </w:tc>
        <w:tc>
          <w:tcPr>
            <w:tcW w:w="1914" w:type="dxa"/>
          </w:tcPr>
          <w:p w:rsidR="00BC19CE" w:rsidRPr="00606134" w:rsidRDefault="00BC19CE" w:rsidP="00606134">
            <w:pPr>
              <w:jc w:val="center"/>
            </w:pPr>
            <w:r w:rsidRPr="00606134">
              <w:t>Экз.</w:t>
            </w:r>
          </w:p>
        </w:tc>
        <w:tc>
          <w:tcPr>
            <w:tcW w:w="2197" w:type="dxa"/>
          </w:tcPr>
          <w:p w:rsidR="00BC19CE" w:rsidRPr="00606134" w:rsidRDefault="00BC19CE" w:rsidP="00606134">
            <w:pPr>
              <w:jc w:val="center"/>
            </w:pPr>
            <w:r w:rsidRPr="00606134">
              <w:t>2</w:t>
            </w:r>
          </w:p>
        </w:tc>
      </w:tr>
      <w:tr w:rsidR="00BC19CE" w:rsidRPr="00E8184C" w:rsidTr="00606134">
        <w:trPr>
          <w:trHeight w:val="353"/>
        </w:trPr>
        <w:tc>
          <w:tcPr>
            <w:tcW w:w="817" w:type="dxa"/>
            <w:vMerge/>
          </w:tcPr>
          <w:p w:rsidR="00BC19CE" w:rsidRPr="00606134" w:rsidRDefault="00BC19CE" w:rsidP="003D316A"/>
        </w:tc>
        <w:tc>
          <w:tcPr>
            <w:tcW w:w="1418" w:type="dxa"/>
          </w:tcPr>
          <w:p w:rsidR="00BC19CE" w:rsidRPr="00606134" w:rsidRDefault="00BC19CE" w:rsidP="00606134">
            <w:pPr>
              <w:jc w:val="center"/>
            </w:pPr>
            <w:r w:rsidRPr="00606134">
              <w:t>Журнал</w:t>
            </w:r>
          </w:p>
        </w:tc>
        <w:tc>
          <w:tcPr>
            <w:tcW w:w="3685" w:type="dxa"/>
          </w:tcPr>
          <w:p w:rsidR="00BC19CE" w:rsidRPr="00606134" w:rsidRDefault="00BC19CE" w:rsidP="00606134">
            <w:pPr>
              <w:jc w:val="center"/>
            </w:pPr>
            <w:r w:rsidRPr="00606134">
              <w:t>Сельская Новь</w:t>
            </w:r>
          </w:p>
        </w:tc>
        <w:tc>
          <w:tcPr>
            <w:tcW w:w="1914" w:type="dxa"/>
          </w:tcPr>
          <w:p w:rsidR="00BC19CE" w:rsidRPr="00606134" w:rsidRDefault="00BC19CE" w:rsidP="00606134">
            <w:pPr>
              <w:jc w:val="center"/>
            </w:pPr>
            <w:r w:rsidRPr="00606134">
              <w:t>Экз.</w:t>
            </w:r>
          </w:p>
        </w:tc>
        <w:tc>
          <w:tcPr>
            <w:tcW w:w="2197" w:type="dxa"/>
          </w:tcPr>
          <w:p w:rsidR="00BC19CE" w:rsidRPr="00606134" w:rsidRDefault="00BC19CE" w:rsidP="00606134">
            <w:pPr>
              <w:jc w:val="center"/>
            </w:pPr>
            <w:r w:rsidRPr="00606134">
              <w:t>3</w:t>
            </w:r>
          </w:p>
        </w:tc>
      </w:tr>
      <w:tr w:rsidR="00BC19CE" w:rsidRPr="00E8184C" w:rsidTr="00606134">
        <w:tc>
          <w:tcPr>
            <w:tcW w:w="817" w:type="dxa"/>
            <w:vMerge/>
          </w:tcPr>
          <w:p w:rsidR="00BC19CE" w:rsidRPr="00606134" w:rsidRDefault="00BC19CE" w:rsidP="003D316A"/>
        </w:tc>
        <w:tc>
          <w:tcPr>
            <w:tcW w:w="1418" w:type="dxa"/>
          </w:tcPr>
          <w:p w:rsidR="00BC19CE" w:rsidRPr="00606134" w:rsidRDefault="00BC19CE" w:rsidP="00606134">
            <w:pPr>
              <w:jc w:val="center"/>
            </w:pPr>
            <w:r w:rsidRPr="00606134">
              <w:t>Журнал</w:t>
            </w:r>
          </w:p>
        </w:tc>
        <w:tc>
          <w:tcPr>
            <w:tcW w:w="3685" w:type="dxa"/>
          </w:tcPr>
          <w:p w:rsidR="00BC19CE" w:rsidRPr="00606134" w:rsidRDefault="00BC19CE" w:rsidP="00606134">
            <w:pPr>
              <w:jc w:val="center"/>
            </w:pPr>
            <w:r w:rsidRPr="00606134">
              <w:t>Трансформеры</w:t>
            </w:r>
          </w:p>
        </w:tc>
        <w:tc>
          <w:tcPr>
            <w:tcW w:w="1914" w:type="dxa"/>
          </w:tcPr>
          <w:p w:rsidR="00BC19CE" w:rsidRPr="00606134" w:rsidRDefault="00BC19CE" w:rsidP="00606134">
            <w:pPr>
              <w:jc w:val="center"/>
            </w:pPr>
            <w:r w:rsidRPr="00606134">
              <w:t>Экз.</w:t>
            </w:r>
          </w:p>
        </w:tc>
        <w:tc>
          <w:tcPr>
            <w:tcW w:w="2197" w:type="dxa"/>
          </w:tcPr>
          <w:p w:rsidR="00BC19CE" w:rsidRPr="00606134" w:rsidRDefault="00BC19CE" w:rsidP="00606134">
            <w:pPr>
              <w:jc w:val="center"/>
            </w:pPr>
            <w:r w:rsidRPr="00606134">
              <w:t>1</w:t>
            </w:r>
          </w:p>
        </w:tc>
      </w:tr>
      <w:tr w:rsidR="00BC19CE" w:rsidRPr="00E8184C" w:rsidTr="00606134">
        <w:tc>
          <w:tcPr>
            <w:tcW w:w="817" w:type="dxa"/>
            <w:vMerge/>
          </w:tcPr>
          <w:p w:rsidR="00BC19CE" w:rsidRPr="00606134" w:rsidRDefault="00BC19CE" w:rsidP="003D316A"/>
        </w:tc>
        <w:tc>
          <w:tcPr>
            <w:tcW w:w="1418" w:type="dxa"/>
          </w:tcPr>
          <w:p w:rsidR="00BC19CE" w:rsidRPr="00606134" w:rsidRDefault="00BC19CE" w:rsidP="00606134">
            <w:pPr>
              <w:jc w:val="center"/>
            </w:pPr>
            <w:r w:rsidRPr="00606134">
              <w:t>Журнал</w:t>
            </w:r>
          </w:p>
        </w:tc>
        <w:tc>
          <w:tcPr>
            <w:tcW w:w="3685" w:type="dxa"/>
          </w:tcPr>
          <w:p w:rsidR="00BC19CE" w:rsidRPr="00606134" w:rsidRDefault="00BC19CE" w:rsidP="00606134">
            <w:pPr>
              <w:jc w:val="center"/>
            </w:pPr>
            <w:r w:rsidRPr="00606134">
              <w:t>Тачки</w:t>
            </w:r>
          </w:p>
        </w:tc>
        <w:tc>
          <w:tcPr>
            <w:tcW w:w="1914" w:type="dxa"/>
          </w:tcPr>
          <w:p w:rsidR="00BC19CE" w:rsidRPr="00606134" w:rsidRDefault="00BC19CE" w:rsidP="00606134">
            <w:pPr>
              <w:jc w:val="center"/>
            </w:pPr>
            <w:r w:rsidRPr="00606134">
              <w:t>Экз.</w:t>
            </w:r>
          </w:p>
        </w:tc>
        <w:tc>
          <w:tcPr>
            <w:tcW w:w="2197" w:type="dxa"/>
          </w:tcPr>
          <w:p w:rsidR="00BC19CE" w:rsidRPr="00606134" w:rsidRDefault="00BC19CE" w:rsidP="00606134">
            <w:pPr>
              <w:jc w:val="center"/>
            </w:pPr>
            <w:r w:rsidRPr="00606134">
              <w:t>3</w:t>
            </w:r>
          </w:p>
        </w:tc>
      </w:tr>
      <w:tr w:rsidR="00BC19CE" w:rsidRPr="00E8184C" w:rsidTr="00606134">
        <w:tc>
          <w:tcPr>
            <w:tcW w:w="817" w:type="dxa"/>
            <w:vMerge/>
          </w:tcPr>
          <w:p w:rsidR="00BC19CE" w:rsidRPr="00606134" w:rsidRDefault="00BC19CE" w:rsidP="003D316A"/>
        </w:tc>
        <w:tc>
          <w:tcPr>
            <w:tcW w:w="1418" w:type="dxa"/>
          </w:tcPr>
          <w:p w:rsidR="00BC19CE" w:rsidRPr="00606134" w:rsidRDefault="00BC19CE" w:rsidP="00606134">
            <w:pPr>
              <w:jc w:val="center"/>
            </w:pPr>
            <w:r w:rsidRPr="00606134">
              <w:t>Журнал</w:t>
            </w:r>
          </w:p>
        </w:tc>
        <w:tc>
          <w:tcPr>
            <w:tcW w:w="3685" w:type="dxa"/>
          </w:tcPr>
          <w:p w:rsidR="00BC19CE" w:rsidRPr="00606134" w:rsidRDefault="00BC19CE" w:rsidP="00606134">
            <w:pPr>
              <w:jc w:val="center"/>
            </w:pPr>
            <w:r w:rsidRPr="00606134">
              <w:t>Том и Джерри</w:t>
            </w:r>
          </w:p>
        </w:tc>
        <w:tc>
          <w:tcPr>
            <w:tcW w:w="1914" w:type="dxa"/>
          </w:tcPr>
          <w:p w:rsidR="00BC19CE" w:rsidRPr="00606134" w:rsidRDefault="00BC19CE" w:rsidP="00606134">
            <w:pPr>
              <w:jc w:val="center"/>
            </w:pPr>
            <w:r w:rsidRPr="00606134">
              <w:t>Экз.</w:t>
            </w:r>
          </w:p>
        </w:tc>
        <w:tc>
          <w:tcPr>
            <w:tcW w:w="2197" w:type="dxa"/>
          </w:tcPr>
          <w:p w:rsidR="00BC19CE" w:rsidRPr="00606134" w:rsidRDefault="00BC19CE" w:rsidP="00606134">
            <w:pPr>
              <w:jc w:val="center"/>
            </w:pPr>
            <w:r w:rsidRPr="00606134">
              <w:t>1</w:t>
            </w:r>
          </w:p>
        </w:tc>
      </w:tr>
      <w:tr w:rsidR="00BC19CE" w:rsidRPr="00E8184C" w:rsidTr="00606134">
        <w:tc>
          <w:tcPr>
            <w:tcW w:w="817" w:type="dxa"/>
            <w:vMerge/>
          </w:tcPr>
          <w:p w:rsidR="00BC19CE" w:rsidRPr="00606134" w:rsidRDefault="00BC19CE" w:rsidP="003D316A"/>
        </w:tc>
        <w:tc>
          <w:tcPr>
            <w:tcW w:w="1418" w:type="dxa"/>
          </w:tcPr>
          <w:p w:rsidR="00BC19CE" w:rsidRPr="00606134" w:rsidRDefault="00BC19CE" w:rsidP="00606134">
            <w:pPr>
              <w:jc w:val="center"/>
            </w:pPr>
            <w:r w:rsidRPr="00606134">
              <w:t>Журнал</w:t>
            </w:r>
          </w:p>
        </w:tc>
        <w:tc>
          <w:tcPr>
            <w:tcW w:w="3685" w:type="dxa"/>
          </w:tcPr>
          <w:p w:rsidR="00BC19CE" w:rsidRPr="00606134" w:rsidRDefault="00BC19CE" w:rsidP="00606134">
            <w:pPr>
              <w:jc w:val="center"/>
            </w:pPr>
            <w:r w:rsidRPr="00606134">
              <w:t>Тошка и компания</w:t>
            </w:r>
          </w:p>
        </w:tc>
        <w:tc>
          <w:tcPr>
            <w:tcW w:w="1914" w:type="dxa"/>
          </w:tcPr>
          <w:p w:rsidR="00BC19CE" w:rsidRPr="00606134" w:rsidRDefault="00BC19CE" w:rsidP="00606134">
            <w:pPr>
              <w:jc w:val="center"/>
            </w:pPr>
            <w:r w:rsidRPr="00606134">
              <w:t>Экз.</w:t>
            </w:r>
          </w:p>
        </w:tc>
        <w:tc>
          <w:tcPr>
            <w:tcW w:w="2197" w:type="dxa"/>
          </w:tcPr>
          <w:p w:rsidR="00BC19CE" w:rsidRPr="00606134" w:rsidRDefault="00BC19CE" w:rsidP="00606134">
            <w:pPr>
              <w:jc w:val="center"/>
            </w:pPr>
            <w:r w:rsidRPr="00606134">
              <w:t>1</w:t>
            </w:r>
          </w:p>
        </w:tc>
      </w:tr>
      <w:tr w:rsidR="00BC19CE" w:rsidRPr="00E8184C" w:rsidTr="00606134">
        <w:tc>
          <w:tcPr>
            <w:tcW w:w="817" w:type="dxa"/>
            <w:vMerge/>
          </w:tcPr>
          <w:p w:rsidR="00BC19CE" w:rsidRPr="00606134" w:rsidRDefault="00BC19CE" w:rsidP="003D316A"/>
        </w:tc>
        <w:tc>
          <w:tcPr>
            <w:tcW w:w="1418" w:type="dxa"/>
          </w:tcPr>
          <w:p w:rsidR="00BC19CE" w:rsidRPr="00606134" w:rsidRDefault="00BC19CE" w:rsidP="00606134">
            <w:pPr>
              <w:jc w:val="center"/>
            </w:pPr>
            <w:r w:rsidRPr="00606134">
              <w:t>Журнал</w:t>
            </w:r>
          </w:p>
        </w:tc>
        <w:tc>
          <w:tcPr>
            <w:tcW w:w="3685" w:type="dxa"/>
          </w:tcPr>
          <w:p w:rsidR="00BC19CE" w:rsidRPr="00606134" w:rsidRDefault="00BC19CE" w:rsidP="00606134">
            <w:pPr>
              <w:jc w:val="center"/>
            </w:pPr>
            <w:r w:rsidRPr="00606134">
              <w:t>Физкультура и спорт 12+</w:t>
            </w:r>
          </w:p>
        </w:tc>
        <w:tc>
          <w:tcPr>
            <w:tcW w:w="1914" w:type="dxa"/>
          </w:tcPr>
          <w:p w:rsidR="00BC19CE" w:rsidRPr="00606134" w:rsidRDefault="00BC19CE" w:rsidP="00606134">
            <w:pPr>
              <w:jc w:val="center"/>
            </w:pPr>
            <w:r w:rsidRPr="00606134">
              <w:t>Экз.</w:t>
            </w:r>
          </w:p>
        </w:tc>
        <w:tc>
          <w:tcPr>
            <w:tcW w:w="2197" w:type="dxa"/>
          </w:tcPr>
          <w:p w:rsidR="00BC19CE" w:rsidRPr="00606134" w:rsidRDefault="00BC19CE" w:rsidP="00606134">
            <w:pPr>
              <w:jc w:val="center"/>
            </w:pPr>
            <w:r w:rsidRPr="00606134">
              <w:t>2</w:t>
            </w:r>
          </w:p>
        </w:tc>
      </w:tr>
      <w:tr w:rsidR="00BC19CE" w:rsidRPr="00E8184C" w:rsidTr="00606134">
        <w:tc>
          <w:tcPr>
            <w:tcW w:w="817" w:type="dxa"/>
            <w:vMerge/>
          </w:tcPr>
          <w:p w:rsidR="00BC19CE" w:rsidRPr="00606134" w:rsidRDefault="00BC19CE" w:rsidP="003D316A"/>
        </w:tc>
        <w:tc>
          <w:tcPr>
            <w:tcW w:w="1418" w:type="dxa"/>
          </w:tcPr>
          <w:p w:rsidR="00BC19CE" w:rsidRPr="00606134" w:rsidRDefault="00BC19CE" w:rsidP="00606134">
            <w:pPr>
              <w:jc w:val="center"/>
            </w:pPr>
            <w:r w:rsidRPr="00606134">
              <w:t>Журнал</w:t>
            </w:r>
          </w:p>
        </w:tc>
        <w:tc>
          <w:tcPr>
            <w:tcW w:w="3685" w:type="dxa"/>
          </w:tcPr>
          <w:p w:rsidR="00BC19CE" w:rsidRPr="00606134" w:rsidRDefault="00BC19CE" w:rsidP="00606134">
            <w:pPr>
              <w:jc w:val="center"/>
            </w:pPr>
            <w:r w:rsidRPr="00606134">
              <w:t>Феи</w:t>
            </w:r>
          </w:p>
        </w:tc>
        <w:tc>
          <w:tcPr>
            <w:tcW w:w="1914" w:type="dxa"/>
          </w:tcPr>
          <w:p w:rsidR="00BC19CE" w:rsidRPr="00606134" w:rsidRDefault="00BC19CE" w:rsidP="00606134">
            <w:pPr>
              <w:jc w:val="center"/>
            </w:pPr>
            <w:r w:rsidRPr="00606134">
              <w:t>Экз.</w:t>
            </w:r>
          </w:p>
        </w:tc>
        <w:tc>
          <w:tcPr>
            <w:tcW w:w="2197" w:type="dxa"/>
          </w:tcPr>
          <w:p w:rsidR="00BC19CE" w:rsidRPr="00606134" w:rsidRDefault="00BC19CE" w:rsidP="00606134">
            <w:pPr>
              <w:jc w:val="center"/>
            </w:pPr>
            <w:r w:rsidRPr="00606134">
              <w:t>1</w:t>
            </w:r>
          </w:p>
        </w:tc>
      </w:tr>
      <w:tr w:rsidR="00BC19CE" w:rsidRPr="00E8184C" w:rsidTr="00606134">
        <w:tc>
          <w:tcPr>
            <w:tcW w:w="817" w:type="dxa"/>
            <w:vMerge/>
          </w:tcPr>
          <w:p w:rsidR="00BC19CE" w:rsidRPr="00606134" w:rsidRDefault="00BC19CE" w:rsidP="003D316A"/>
        </w:tc>
        <w:tc>
          <w:tcPr>
            <w:tcW w:w="1418" w:type="dxa"/>
          </w:tcPr>
          <w:p w:rsidR="00BC19CE" w:rsidRPr="00606134" w:rsidRDefault="00BC19CE" w:rsidP="00606134">
            <w:pPr>
              <w:jc w:val="center"/>
            </w:pPr>
            <w:r w:rsidRPr="00606134">
              <w:t>Журнал</w:t>
            </w:r>
          </w:p>
        </w:tc>
        <w:tc>
          <w:tcPr>
            <w:tcW w:w="3685" w:type="dxa"/>
          </w:tcPr>
          <w:p w:rsidR="00BC19CE" w:rsidRPr="00606134" w:rsidRDefault="00BC19CE" w:rsidP="00606134">
            <w:pPr>
              <w:jc w:val="center"/>
            </w:pPr>
            <w:r w:rsidRPr="00606134">
              <w:t>Футбол. Спецвыпуск</w:t>
            </w:r>
          </w:p>
        </w:tc>
        <w:tc>
          <w:tcPr>
            <w:tcW w:w="1914" w:type="dxa"/>
          </w:tcPr>
          <w:p w:rsidR="00BC19CE" w:rsidRPr="00606134" w:rsidRDefault="00BC19CE" w:rsidP="00606134">
            <w:pPr>
              <w:jc w:val="center"/>
            </w:pPr>
            <w:r w:rsidRPr="00606134">
              <w:t>Экз.</w:t>
            </w:r>
          </w:p>
        </w:tc>
        <w:tc>
          <w:tcPr>
            <w:tcW w:w="2197" w:type="dxa"/>
          </w:tcPr>
          <w:p w:rsidR="00BC19CE" w:rsidRPr="00606134" w:rsidRDefault="00BC19CE" w:rsidP="00606134">
            <w:pPr>
              <w:jc w:val="center"/>
            </w:pPr>
            <w:r w:rsidRPr="00606134">
              <w:t>1</w:t>
            </w:r>
          </w:p>
        </w:tc>
      </w:tr>
      <w:tr w:rsidR="00BC19CE" w:rsidRPr="00E8184C" w:rsidTr="00606134">
        <w:tc>
          <w:tcPr>
            <w:tcW w:w="817" w:type="dxa"/>
            <w:vMerge/>
          </w:tcPr>
          <w:p w:rsidR="00BC19CE" w:rsidRPr="00606134" w:rsidRDefault="00BC19CE" w:rsidP="003D316A"/>
        </w:tc>
        <w:tc>
          <w:tcPr>
            <w:tcW w:w="1418" w:type="dxa"/>
          </w:tcPr>
          <w:p w:rsidR="00BC19CE" w:rsidRPr="00606134" w:rsidRDefault="00BC19CE" w:rsidP="00606134">
            <w:pPr>
              <w:jc w:val="center"/>
            </w:pPr>
            <w:r w:rsidRPr="00606134">
              <w:t>Журнал</w:t>
            </w:r>
          </w:p>
        </w:tc>
        <w:tc>
          <w:tcPr>
            <w:tcW w:w="3685" w:type="dxa"/>
          </w:tcPr>
          <w:p w:rsidR="00BC19CE" w:rsidRPr="00606134" w:rsidRDefault="00BC19CE" w:rsidP="00606134">
            <w:pPr>
              <w:jc w:val="center"/>
            </w:pPr>
            <w:r w:rsidRPr="00606134">
              <w:t>Чудеса и приключения</w:t>
            </w:r>
          </w:p>
        </w:tc>
        <w:tc>
          <w:tcPr>
            <w:tcW w:w="1914" w:type="dxa"/>
          </w:tcPr>
          <w:p w:rsidR="00BC19CE" w:rsidRPr="00606134" w:rsidRDefault="00BC19CE" w:rsidP="00606134">
            <w:pPr>
              <w:jc w:val="center"/>
            </w:pPr>
            <w:r w:rsidRPr="00606134">
              <w:t>Экз.</w:t>
            </w:r>
          </w:p>
        </w:tc>
        <w:tc>
          <w:tcPr>
            <w:tcW w:w="2197" w:type="dxa"/>
          </w:tcPr>
          <w:p w:rsidR="00BC19CE" w:rsidRPr="00606134" w:rsidRDefault="00BC19CE" w:rsidP="00606134">
            <w:pPr>
              <w:jc w:val="center"/>
            </w:pPr>
            <w:r w:rsidRPr="00606134">
              <w:t>1</w:t>
            </w:r>
          </w:p>
        </w:tc>
      </w:tr>
      <w:tr w:rsidR="00BC19CE" w:rsidRPr="00E8184C" w:rsidTr="00606134">
        <w:tc>
          <w:tcPr>
            <w:tcW w:w="817" w:type="dxa"/>
            <w:vMerge/>
          </w:tcPr>
          <w:p w:rsidR="00BC19CE" w:rsidRPr="00606134" w:rsidRDefault="00BC19CE" w:rsidP="003D316A"/>
        </w:tc>
        <w:tc>
          <w:tcPr>
            <w:tcW w:w="1418" w:type="dxa"/>
          </w:tcPr>
          <w:p w:rsidR="00BC19CE" w:rsidRPr="00606134" w:rsidRDefault="00BC19CE" w:rsidP="00606134">
            <w:pPr>
              <w:jc w:val="center"/>
            </w:pPr>
            <w:r w:rsidRPr="00606134">
              <w:t>Журнал</w:t>
            </w:r>
          </w:p>
        </w:tc>
        <w:tc>
          <w:tcPr>
            <w:tcW w:w="3685" w:type="dxa"/>
          </w:tcPr>
          <w:p w:rsidR="00BC19CE" w:rsidRPr="00606134" w:rsidRDefault="00BC19CE" w:rsidP="00606134">
            <w:pPr>
              <w:jc w:val="center"/>
            </w:pPr>
            <w:r w:rsidRPr="00606134">
              <w:t>ЧИП - детям</w:t>
            </w:r>
          </w:p>
        </w:tc>
        <w:tc>
          <w:tcPr>
            <w:tcW w:w="1914" w:type="dxa"/>
          </w:tcPr>
          <w:p w:rsidR="00BC19CE" w:rsidRPr="00606134" w:rsidRDefault="00BC19CE" w:rsidP="00606134">
            <w:pPr>
              <w:jc w:val="center"/>
            </w:pPr>
            <w:r w:rsidRPr="00606134">
              <w:t>Экз.</w:t>
            </w:r>
          </w:p>
        </w:tc>
        <w:tc>
          <w:tcPr>
            <w:tcW w:w="2197" w:type="dxa"/>
          </w:tcPr>
          <w:p w:rsidR="00BC19CE" w:rsidRPr="00606134" w:rsidRDefault="00BC19CE" w:rsidP="00606134">
            <w:pPr>
              <w:jc w:val="center"/>
            </w:pPr>
            <w:r w:rsidRPr="00606134">
              <w:t>1</w:t>
            </w:r>
          </w:p>
        </w:tc>
      </w:tr>
      <w:tr w:rsidR="00BC19CE" w:rsidRPr="00E8184C" w:rsidTr="00606134">
        <w:tc>
          <w:tcPr>
            <w:tcW w:w="817" w:type="dxa"/>
            <w:vMerge/>
          </w:tcPr>
          <w:p w:rsidR="00BC19CE" w:rsidRPr="00606134" w:rsidRDefault="00BC19CE" w:rsidP="003D316A"/>
        </w:tc>
        <w:tc>
          <w:tcPr>
            <w:tcW w:w="1418" w:type="dxa"/>
          </w:tcPr>
          <w:p w:rsidR="00BC19CE" w:rsidRPr="00606134" w:rsidRDefault="00BC19CE" w:rsidP="00606134">
            <w:pPr>
              <w:jc w:val="center"/>
            </w:pPr>
            <w:r w:rsidRPr="00606134">
              <w:t>Журнал</w:t>
            </w:r>
          </w:p>
        </w:tc>
        <w:tc>
          <w:tcPr>
            <w:tcW w:w="3685" w:type="dxa"/>
          </w:tcPr>
          <w:p w:rsidR="00BC19CE" w:rsidRPr="00606134" w:rsidRDefault="00BC19CE" w:rsidP="00606134">
            <w:pPr>
              <w:jc w:val="center"/>
            </w:pPr>
            <w:r w:rsidRPr="00606134">
              <w:t>Читаем. Учимся. Играем</w:t>
            </w:r>
          </w:p>
        </w:tc>
        <w:tc>
          <w:tcPr>
            <w:tcW w:w="1914" w:type="dxa"/>
          </w:tcPr>
          <w:p w:rsidR="00BC19CE" w:rsidRPr="00606134" w:rsidRDefault="00BC19CE" w:rsidP="00606134">
            <w:pPr>
              <w:jc w:val="center"/>
            </w:pPr>
            <w:r w:rsidRPr="00606134">
              <w:t>Экз.</w:t>
            </w:r>
          </w:p>
        </w:tc>
        <w:tc>
          <w:tcPr>
            <w:tcW w:w="2197" w:type="dxa"/>
          </w:tcPr>
          <w:p w:rsidR="00BC19CE" w:rsidRPr="00606134" w:rsidRDefault="00BC19CE" w:rsidP="00606134">
            <w:pPr>
              <w:jc w:val="center"/>
            </w:pPr>
            <w:r w:rsidRPr="00606134">
              <w:t>2</w:t>
            </w:r>
          </w:p>
        </w:tc>
      </w:tr>
      <w:tr w:rsidR="00BC19CE" w:rsidRPr="00E8184C" w:rsidTr="00606134">
        <w:tc>
          <w:tcPr>
            <w:tcW w:w="817" w:type="dxa"/>
          </w:tcPr>
          <w:p w:rsidR="00BC19CE" w:rsidRPr="00606134" w:rsidRDefault="00BC19CE" w:rsidP="00606134">
            <w:pPr>
              <w:jc w:val="center"/>
            </w:pPr>
            <w:r w:rsidRPr="00606134">
              <w:t>1</w:t>
            </w:r>
          </w:p>
        </w:tc>
        <w:tc>
          <w:tcPr>
            <w:tcW w:w="1418" w:type="dxa"/>
          </w:tcPr>
          <w:p w:rsidR="00BC19CE" w:rsidRPr="00606134" w:rsidRDefault="00BC19CE" w:rsidP="00606134">
            <w:pPr>
              <w:jc w:val="center"/>
            </w:pPr>
            <w:r w:rsidRPr="00606134">
              <w:t>2</w:t>
            </w:r>
          </w:p>
        </w:tc>
        <w:tc>
          <w:tcPr>
            <w:tcW w:w="3685" w:type="dxa"/>
          </w:tcPr>
          <w:p w:rsidR="00BC19CE" w:rsidRPr="00606134" w:rsidRDefault="00BC19CE" w:rsidP="00606134">
            <w:pPr>
              <w:jc w:val="center"/>
            </w:pPr>
            <w:r w:rsidRPr="00606134">
              <w:t>3</w:t>
            </w:r>
          </w:p>
        </w:tc>
        <w:tc>
          <w:tcPr>
            <w:tcW w:w="1914" w:type="dxa"/>
          </w:tcPr>
          <w:p w:rsidR="00BC19CE" w:rsidRPr="00606134" w:rsidRDefault="00BC19CE" w:rsidP="00606134">
            <w:pPr>
              <w:jc w:val="center"/>
            </w:pPr>
            <w:r w:rsidRPr="00606134">
              <w:t>4</w:t>
            </w:r>
          </w:p>
        </w:tc>
        <w:tc>
          <w:tcPr>
            <w:tcW w:w="2197" w:type="dxa"/>
          </w:tcPr>
          <w:p w:rsidR="00BC19CE" w:rsidRPr="00606134" w:rsidRDefault="00BC19CE" w:rsidP="00606134">
            <w:pPr>
              <w:jc w:val="center"/>
            </w:pPr>
            <w:r w:rsidRPr="00606134">
              <w:t>5</w:t>
            </w:r>
          </w:p>
        </w:tc>
      </w:tr>
      <w:tr w:rsidR="00BC19CE" w:rsidRPr="00E8184C" w:rsidTr="00606134">
        <w:tc>
          <w:tcPr>
            <w:tcW w:w="817" w:type="dxa"/>
            <w:vMerge w:val="restart"/>
          </w:tcPr>
          <w:p w:rsidR="00BC19CE" w:rsidRPr="00606134" w:rsidRDefault="00BC19CE" w:rsidP="003D316A"/>
        </w:tc>
        <w:tc>
          <w:tcPr>
            <w:tcW w:w="1418" w:type="dxa"/>
          </w:tcPr>
          <w:p w:rsidR="00BC19CE" w:rsidRPr="00606134" w:rsidRDefault="00BC19CE" w:rsidP="00606134">
            <w:pPr>
              <w:jc w:val="center"/>
            </w:pPr>
            <w:r w:rsidRPr="00606134">
              <w:t>Журнал</w:t>
            </w:r>
          </w:p>
        </w:tc>
        <w:tc>
          <w:tcPr>
            <w:tcW w:w="3685" w:type="dxa"/>
          </w:tcPr>
          <w:p w:rsidR="00BC19CE" w:rsidRPr="00606134" w:rsidRDefault="00BC19CE" w:rsidP="00606134">
            <w:pPr>
              <w:jc w:val="center"/>
            </w:pPr>
            <w:r w:rsidRPr="00606134">
              <w:t>Читаем вместе</w:t>
            </w:r>
          </w:p>
        </w:tc>
        <w:tc>
          <w:tcPr>
            <w:tcW w:w="1914" w:type="dxa"/>
          </w:tcPr>
          <w:p w:rsidR="00BC19CE" w:rsidRPr="00606134" w:rsidRDefault="00BC19CE" w:rsidP="00606134">
            <w:pPr>
              <w:jc w:val="center"/>
            </w:pPr>
            <w:r w:rsidRPr="00606134">
              <w:t>Экз.</w:t>
            </w:r>
          </w:p>
        </w:tc>
        <w:tc>
          <w:tcPr>
            <w:tcW w:w="2197" w:type="dxa"/>
          </w:tcPr>
          <w:p w:rsidR="00BC19CE" w:rsidRPr="00606134" w:rsidRDefault="00BC19CE" w:rsidP="00606134">
            <w:pPr>
              <w:jc w:val="center"/>
            </w:pPr>
            <w:r w:rsidRPr="00606134">
              <w:t>2</w:t>
            </w:r>
          </w:p>
        </w:tc>
      </w:tr>
      <w:tr w:rsidR="00BC19CE" w:rsidRPr="00E8184C" w:rsidTr="00606134">
        <w:tc>
          <w:tcPr>
            <w:tcW w:w="817" w:type="dxa"/>
            <w:vMerge/>
          </w:tcPr>
          <w:p w:rsidR="00BC19CE" w:rsidRPr="00606134" w:rsidRDefault="00BC19CE" w:rsidP="003D316A"/>
        </w:tc>
        <w:tc>
          <w:tcPr>
            <w:tcW w:w="1418" w:type="dxa"/>
          </w:tcPr>
          <w:p w:rsidR="00BC19CE" w:rsidRPr="00606134" w:rsidRDefault="00BC19CE" w:rsidP="00606134">
            <w:pPr>
              <w:jc w:val="center"/>
            </w:pPr>
            <w:r w:rsidRPr="00606134">
              <w:t>Журнал</w:t>
            </w:r>
          </w:p>
        </w:tc>
        <w:tc>
          <w:tcPr>
            <w:tcW w:w="3685" w:type="dxa"/>
          </w:tcPr>
          <w:p w:rsidR="00BC19CE" w:rsidRPr="00606134" w:rsidRDefault="00BC19CE" w:rsidP="00606134">
            <w:pPr>
              <w:jc w:val="center"/>
            </w:pPr>
            <w:r w:rsidRPr="00606134">
              <w:t>Читайка</w:t>
            </w:r>
          </w:p>
        </w:tc>
        <w:tc>
          <w:tcPr>
            <w:tcW w:w="1914" w:type="dxa"/>
          </w:tcPr>
          <w:p w:rsidR="00BC19CE" w:rsidRPr="00606134" w:rsidRDefault="00BC19CE" w:rsidP="00606134">
            <w:pPr>
              <w:jc w:val="center"/>
            </w:pPr>
            <w:r w:rsidRPr="00606134">
              <w:t>Экз.</w:t>
            </w:r>
          </w:p>
        </w:tc>
        <w:tc>
          <w:tcPr>
            <w:tcW w:w="2197" w:type="dxa"/>
          </w:tcPr>
          <w:p w:rsidR="00BC19CE" w:rsidRPr="00606134" w:rsidRDefault="00BC19CE" w:rsidP="00606134">
            <w:pPr>
              <w:jc w:val="center"/>
            </w:pPr>
            <w:r w:rsidRPr="00606134">
              <w:t>1</w:t>
            </w:r>
          </w:p>
        </w:tc>
      </w:tr>
      <w:tr w:rsidR="00BC19CE" w:rsidRPr="00E8184C" w:rsidTr="00606134">
        <w:tc>
          <w:tcPr>
            <w:tcW w:w="817" w:type="dxa"/>
            <w:vMerge/>
          </w:tcPr>
          <w:p w:rsidR="00BC19CE" w:rsidRPr="00606134" w:rsidRDefault="00BC19CE" w:rsidP="003D316A"/>
        </w:tc>
        <w:tc>
          <w:tcPr>
            <w:tcW w:w="1418" w:type="dxa"/>
          </w:tcPr>
          <w:p w:rsidR="00BC19CE" w:rsidRPr="00606134" w:rsidRDefault="00BC19CE" w:rsidP="00606134">
            <w:pPr>
              <w:jc w:val="center"/>
            </w:pPr>
            <w:r w:rsidRPr="00606134">
              <w:t>Журнал</w:t>
            </w:r>
          </w:p>
        </w:tc>
        <w:tc>
          <w:tcPr>
            <w:tcW w:w="3685" w:type="dxa"/>
          </w:tcPr>
          <w:p w:rsidR="00BC19CE" w:rsidRPr="00606134" w:rsidRDefault="00BC19CE" w:rsidP="00606134">
            <w:pPr>
              <w:jc w:val="center"/>
            </w:pPr>
            <w:r w:rsidRPr="00606134">
              <w:t>Шишкин лес</w:t>
            </w:r>
          </w:p>
        </w:tc>
        <w:tc>
          <w:tcPr>
            <w:tcW w:w="1914" w:type="dxa"/>
          </w:tcPr>
          <w:p w:rsidR="00BC19CE" w:rsidRPr="00606134" w:rsidRDefault="00BC19CE" w:rsidP="00606134">
            <w:pPr>
              <w:jc w:val="center"/>
            </w:pPr>
            <w:r w:rsidRPr="00606134">
              <w:t>Экз.</w:t>
            </w:r>
          </w:p>
        </w:tc>
        <w:tc>
          <w:tcPr>
            <w:tcW w:w="2197" w:type="dxa"/>
          </w:tcPr>
          <w:p w:rsidR="00BC19CE" w:rsidRPr="00606134" w:rsidRDefault="00BC19CE" w:rsidP="00606134">
            <w:pPr>
              <w:jc w:val="center"/>
            </w:pPr>
            <w:r w:rsidRPr="00606134">
              <w:t>4</w:t>
            </w:r>
          </w:p>
        </w:tc>
      </w:tr>
      <w:tr w:rsidR="00BC19CE" w:rsidRPr="00E8184C" w:rsidTr="00606134">
        <w:tc>
          <w:tcPr>
            <w:tcW w:w="817" w:type="dxa"/>
            <w:vMerge/>
          </w:tcPr>
          <w:p w:rsidR="00BC19CE" w:rsidRPr="00606134" w:rsidRDefault="00BC19CE" w:rsidP="003D316A"/>
        </w:tc>
        <w:tc>
          <w:tcPr>
            <w:tcW w:w="1418" w:type="dxa"/>
          </w:tcPr>
          <w:p w:rsidR="00BC19CE" w:rsidRPr="00606134" w:rsidRDefault="00BC19CE" w:rsidP="00606134">
            <w:pPr>
              <w:jc w:val="center"/>
            </w:pPr>
            <w:r w:rsidRPr="00606134">
              <w:t>Журнал</w:t>
            </w:r>
          </w:p>
        </w:tc>
        <w:tc>
          <w:tcPr>
            <w:tcW w:w="3685" w:type="dxa"/>
          </w:tcPr>
          <w:p w:rsidR="00BC19CE" w:rsidRPr="00606134" w:rsidRDefault="00BC19CE" w:rsidP="00606134">
            <w:pPr>
              <w:jc w:val="center"/>
            </w:pPr>
            <w:r w:rsidRPr="00606134">
              <w:t>Приложение к Школьной библиотеке</w:t>
            </w:r>
          </w:p>
        </w:tc>
        <w:tc>
          <w:tcPr>
            <w:tcW w:w="1914" w:type="dxa"/>
          </w:tcPr>
          <w:p w:rsidR="00BC19CE" w:rsidRPr="00606134" w:rsidRDefault="00BC19CE" w:rsidP="00606134">
            <w:pPr>
              <w:jc w:val="center"/>
            </w:pPr>
            <w:r w:rsidRPr="00606134">
              <w:t>Экз.</w:t>
            </w:r>
          </w:p>
        </w:tc>
        <w:tc>
          <w:tcPr>
            <w:tcW w:w="2197" w:type="dxa"/>
          </w:tcPr>
          <w:p w:rsidR="00BC19CE" w:rsidRPr="00606134" w:rsidRDefault="00BC19CE" w:rsidP="00606134">
            <w:pPr>
              <w:jc w:val="center"/>
            </w:pPr>
            <w:r w:rsidRPr="00606134">
              <w:t>2</w:t>
            </w:r>
          </w:p>
        </w:tc>
      </w:tr>
      <w:tr w:rsidR="00BC19CE" w:rsidRPr="00E8184C" w:rsidTr="00606134">
        <w:tc>
          <w:tcPr>
            <w:tcW w:w="817" w:type="dxa"/>
            <w:vMerge/>
          </w:tcPr>
          <w:p w:rsidR="00BC19CE" w:rsidRPr="00606134" w:rsidRDefault="00BC19CE" w:rsidP="003D316A"/>
        </w:tc>
        <w:tc>
          <w:tcPr>
            <w:tcW w:w="1418" w:type="dxa"/>
          </w:tcPr>
          <w:p w:rsidR="00BC19CE" w:rsidRPr="00606134" w:rsidRDefault="00BC19CE" w:rsidP="00606134">
            <w:pPr>
              <w:jc w:val="center"/>
            </w:pPr>
            <w:r w:rsidRPr="00606134">
              <w:t>Журнал</w:t>
            </w:r>
          </w:p>
        </w:tc>
        <w:tc>
          <w:tcPr>
            <w:tcW w:w="3685" w:type="dxa"/>
          </w:tcPr>
          <w:p w:rsidR="00BC19CE" w:rsidRPr="00606134" w:rsidRDefault="00BC19CE" w:rsidP="00606134">
            <w:pPr>
              <w:jc w:val="center"/>
            </w:pPr>
            <w:r w:rsidRPr="00606134">
              <w:t>Эскиз</w:t>
            </w:r>
          </w:p>
        </w:tc>
        <w:tc>
          <w:tcPr>
            <w:tcW w:w="1914" w:type="dxa"/>
          </w:tcPr>
          <w:p w:rsidR="00BC19CE" w:rsidRPr="00606134" w:rsidRDefault="00BC19CE" w:rsidP="00606134">
            <w:pPr>
              <w:jc w:val="center"/>
            </w:pPr>
            <w:r w:rsidRPr="00606134">
              <w:t>Экз.</w:t>
            </w:r>
          </w:p>
        </w:tc>
        <w:tc>
          <w:tcPr>
            <w:tcW w:w="2197" w:type="dxa"/>
          </w:tcPr>
          <w:p w:rsidR="00BC19CE" w:rsidRPr="00606134" w:rsidRDefault="00BC19CE" w:rsidP="00606134">
            <w:pPr>
              <w:jc w:val="center"/>
            </w:pPr>
            <w:r w:rsidRPr="00606134">
              <w:t>1</w:t>
            </w:r>
          </w:p>
        </w:tc>
      </w:tr>
      <w:tr w:rsidR="00BC19CE" w:rsidRPr="00E8184C" w:rsidTr="00606134">
        <w:tc>
          <w:tcPr>
            <w:tcW w:w="817" w:type="dxa"/>
            <w:vMerge/>
          </w:tcPr>
          <w:p w:rsidR="00BC19CE" w:rsidRPr="00606134" w:rsidRDefault="00BC19CE" w:rsidP="003D316A"/>
        </w:tc>
        <w:tc>
          <w:tcPr>
            <w:tcW w:w="1418" w:type="dxa"/>
          </w:tcPr>
          <w:p w:rsidR="00BC19CE" w:rsidRPr="00606134" w:rsidRDefault="00BC19CE" w:rsidP="00606134">
            <w:pPr>
              <w:jc w:val="center"/>
            </w:pPr>
            <w:r w:rsidRPr="00606134">
              <w:t>Журнал</w:t>
            </w:r>
          </w:p>
        </w:tc>
        <w:tc>
          <w:tcPr>
            <w:tcW w:w="3685" w:type="dxa"/>
          </w:tcPr>
          <w:p w:rsidR="00BC19CE" w:rsidRPr="00606134" w:rsidRDefault="00BC19CE" w:rsidP="00606134">
            <w:pPr>
              <w:jc w:val="center"/>
            </w:pPr>
            <w:r w:rsidRPr="00606134">
              <w:t>Дитя человеческое</w:t>
            </w:r>
          </w:p>
        </w:tc>
        <w:tc>
          <w:tcPr>
            <w:tcW w:w="1914" w:type="dxa"/>
          </w:tcPr>
          <w:p w:rsidR="00BC19CE" w:rsidRPr="00606134" w:rsidRDefault="00BC19CE" w:rsidP="00606134">
            <w:pPr>
              <w:jc w:val="center"/>
            </w:pPr>
            <w:r w:rsidRPr="00606134">
              <w:t>Экз.</w:t>
            </w:r>
          </w:p>
        </w:tc>
        <w:tc>
          <w:tcPr>
            <w:tcW w:w="2197" w:type="dxa"/>
          </w:tcPr>
          <w:p w:rsidR="00BC19CE" w:rsidRPr="00606134" w:rsidRDefault="00BC19CE" w:rsidP="00606134">
            <w:pPr>
              <w:jc w:val="center"/>
            </w:pPr>
            <w:r w:rsidRPr="00606134">
              <w:t>4</w:t>
            </w:r>
          </w:p>
        </w:tc>
      </w:tr>
      <w:tr w:rsidR="00BC19CE" w:rsidRPr="00E8184C" w:rsidTr="00606134">
        <w:tc>
          <w:tcPr>
            <w:tcW w:w="817" w:type="dxa"/>
            <w:vMerge/>
          </w:tcPr>
          <w:p w:rsidR="00BC19CE" w:rsidRPr="00606134" w:rsidRDefault="00BC19CE" w:rsidP="003D316A"/>
        </w:tc>
        <w:tc>
          <w:tcPr>
            <w:tcW w:w="1418" w:type="dxa"/>
          </w:tcPr>
          <w:p w:rsidR="00BC19CE" w:rsidRPr="00606134" w:rsidRDefault="00BC19CE" w:rsidP="00606134">
            <w:pPr>
              <w:jc w:val="center"/>
            </w:pPr>
            <w:r w:rsidRPr="00606134">
              <w:t>Журнал</w:t>
            </w:r>
          </w:p>
        </w:tc>
        <w:tc>
          <w:tcPr>
            <w:tcW w:w="3685" w:type="dxa"/>
          </w:tcPr>
          <w:p w:rsidR="00BC19CE" w:rsidRPr="00606134" w:rsidRDefault="00BC19CE" w:rsidP="00606134">
            <w:pPr>
              <w:jc w:val="center"/>
            </w:pPr>
            <w:r w:rsidRPr="00606134">
              <w:t>Божий мир</w:t>
            </w:r>
          </w:p>
        </w:tc>
        <w:tc>
          <w:tcPr>
            <w:tcW w:w="1914" w:type="dxa"/>
          </w:tcPr>
          <w:p w:rsidR="00BC19CE" w:rsidRPr="00606134" w:rsidRDefault="00BC19CE" w:rsidP="00606134">
            <w:pPr>
              <w:jc w:val="center"/>
            </w:pPr>
            <w:r w:rsidRPr="00606134">
              <w:t>Экз.</w:t>
            </w:r>
          </w:p>
        </w:tc>
        <w:tc>
          <w:tcPr>
            <w:tcW w:w="2197" w:type="dxa"/>
          </w:tcPr>
          <w:p w:rsidR="00BC19CE" w:rsidRPr="00606134" w:rsidRDefault="00BC19CE" w:rsidP="00606134">
            <w:pPr>
              <w:jc w:val="center"/>
            </w:pPr>
            <w:r w:rsidRPr="00606134">
              <w:t>1</w:t>
            </w:r>
          </w:p>
        </w:tc>
      </w:tr>
    </w:tbl>
    <w:p w:rsidR="00BC19CE" w:rsidRPr="00E8184C" w:rsidRDefault="00BC19CE" w:rsidP="00B025C3">
      <w:pPr>
        <w:jc w:val="center"/>
      </w:pPr>
    </w:p>
    <w:p w:rsidR="00BC19CE" w:rsidRPr="00E8184C" w:rsidRDefault="00BC19CE" w:rsidP="00B025C3">
      <w:pPr>
        <w:jc w:val="both"/>
      </w:pPr>
      <w:r w:rsidRPr="00E8184C">
        <w:t>_______________________</w:t>
      </w:r>
    </w:p>
    <w:p w:rsidR="00BC19CE" w:rsidRPr="00B025C3" w:rsidRDefault="00BC19CE" w:rsidP="00B025C3">
      <w:pPr>
        <w:jc w:val="both"/>
      </w:pPr>
      <w:r w:rsidRPr="00B025C3">
        <w:t xml:space="preserve">Примечание. </w:t>
      </w:r>
    </w:p>
    <w:p w:rsidR="00BC19CE" w:rsidRPr="00B025C3" w:rsidRDefault="00BC19CE" w:rsidP="00B025C3">
      <w:pPr>
        <w:jc w:val="both"/>
      </w:pPr>
      <w:r>
        <w:t xml:space="preserve">                </w:t>
      </w:r>
      <w:r w:rsidRPr="00B025C3">
        <w:t xml:space="preserve">Количество периодических печатных изданий для </w:t>
      </w:r>
      <w:r>
        <w:t>администрации</w:t>
      </w:r>
      <w:r w:rsidRPr="003D316A">
        <w:t xml:space="preserve"> Темрюкского городского поселения Темрюкского района, в том числе подведомственных </w:t>
      </w:r>
      <w:r>
        <w:t>ей</w:t>
      </w:r>
      <w:r w:rsidRPr="003D316A">
        <w:t xml:space="preserve"> казенных учреждений</w:t>
      </w:r>
      <w:r>
        <w:t>,</w:t>
      </w:r>
      <w:r w:rsidRPr="00B025C3">
        <w:t xml:space="preserve"> может отличаться от приведенного в зависимости от решаемых им</w:t>
      </w:r>
      <w:r>
        <w:t>и</w:t>
      </w:r>
      <w:r w:rsidRPr="00B025C3">
        <w:t xml:space="preserve"> задач. При этом закупка не указанных в настоящем Приложении осуществляется в пределах доведенных лимитов бюджетных обязательств на обеспечение функций </w:t>
      </w:r>
      <w:r>
        <w:t>администрации</w:t>
      </w:r>
      <w:r w:rsidRPr="00E87EBC">
        <w:t xml:space="preserve"> Темрюкского городского поселения Темрюкского района, в том числе подведомственных </w:t>
      </w:r>
      <w:r>
        <w:t>ей</w:t>
      </w:r>
      <w:r w:rsidRPr="00E87EBC">
        <w:t xml:space="preserve"> казенных учреждений</w:t>
      </w:r>
      <w:r w:rsidRPr="00B025C3">
        <w:t xml:space="preserve">. </w:t>
      </w:r>
    </w:p>
    <w:p w:rsidR="00BC19CE" w:rsidRPr="00B025C3" w:rsidRDefault="00BC19CE" w:rsidP="00B025C3">
      <w:pPr>
        <w:jc w:val="both"/>
      </w:pPr>
    </w:p>
    <w:p w:rsidR="00BC19CE" w:rsidRPr="00B025C3" w:rsidRDefault="00BC19CE" w:rsidP="00B025C3">
      <w:pPr>
        <w:jc w:val="both"/>
      </w:pPr>
    </w:p>
    <w:p w:rsidR="00BC19CE" w:rsidRPr="00A339A8" w:rsidRDefault="00BC19CE" w:rsidP="00A339A8">
      <w:pPr>
        <w:rPr>
          <w:sz w:val="28"/>
          <w:szCs w:val="28"/>
        </w:rPr>
      </w:pPr>
    </w:p>
    <w:p w:rsidR="00BC19CE" w:rsidRPr="00A339A8" w:rsidRDefault="00BC19CE" w:rsidP="00A339A8">
      <w:pPr>
        <w:rPr>
          <w:sz w:val="28"/>
          <w:szCs w:val="28"/>
        </w:rPr>
      </w:pPr>
    </w:p>
    <w:p w:rsidR="00BC19CE" w:rsidRPr="00A339A8" w:rsidRDefault="00BC19CE" w:rsidP="00644702">
      <w:pPr>
        <w:outlineLvl w:val="0"/>
        <w:rPr>
          <w:sz w:val="28"/>
          <w:szCs w:val="28"/>
        </w:rPr>
      </w:pPr>
      <w:r w:rsidRPr="00A339A8">
        <w:rPr>
          <w:sz w:val="28"/>
          <w:szCs w:val="28"/>
        </w:rPr>
        <w:t>Заместитель главы</w:t>
      </w:r>
    </w:p>
    <w:p w:rsidR="00BC19CE" w:rsidRPr="00A339A8" w:rsidRDefault="00BC19CE" w:rsidP="00A339A8">
      <w:pPr>
        <w:rPr>
          <w:sz w:val="28"/>
          <w:szCs w:val="28"/>
        </w:rPr>
      </w:pPr>
      <w:r w:rsidRPr="00A339A8">
        <w:rPr>
          <w:sz w:val="28"/>
          <w:szCs w:val="28"/>
        </w:rPr>
        <w:t>Темрюкского городского поселения</w:t>
      </w:r>
    </w:p>
    <w:p w:rsidR="00BC19CE" w:rsidRPr="00A339A8" w:rsidRDefault="00BC19CE" w:rsidP="00A339A8">
      <w:pPr>
        <w:rPr>
          <w:sz w:val="28"/>
          <w:szCs w:val="28"/>
        </w:rPr>
      </w:pPr>
      <w:r w:rsidRPr="00A339A8">
        <w:rPr>
          <w:sz w:val="28"/>
          <w:szCs w:val="28"/>
        </w:rPr>
        <w:t>Темрюкского района                                                                          А.В. Румянцева</w:t>
      </w:r>
    </w:p>
    <w:p w:rsidR="00BC19CE" w:rsidRPr="00A339A8" w:rsidRDefault="00BC19CE" w:rsidP="00A339A8">
      <w:pPr>
        <w:rPr>
          <w:sz w:val="28"/>
          <w:szCs w:val="28"/>
        </w:rPr>
      </w:pPr>
    </w:p>
    <w:p w:rsidR="00BC19CE" w:rsidRPr="00A339A8" w:rsidRDefault="00BC19CE" w:rsidP="00A339A8">
      <w:pPr>
        <w:rPr>
          <w:sz w:val="28"/>
          <w:szCs w:val="28"/>
        </w:rPr>
      </w:pPr>
    </w:p>
    <w:p w:rsidR="00BC19CE" w:rsidRDefault="00BC19CE" w:rsidP="00B025C3">
      <w:pPr>
        <w:jc w:val="center"/>
      </w:pPr>
    </w:p>
    <w:p w:rsidR="00BC19CE" w:rsidRDefault="00BC19CE" w:rsidP="00B025C3">
      <w:pPr>
        <w:jc w:val="center"/>
      </w:pPr>
    </w:p>
    <w:p w:rsidR="00BC19CE" w:rsidRDefault="00BC19CE" w:rsidP="00B025C3">
      <w:pPr>
        <w:jc w:val="center"/>
      </w:pPr>
    </w:p>
    <w:p w:rsidR="00BC19CE" w:rsidRDefault="00BC19CE" w:rsidP="00B025C3">
      <w:pPr>
        <w:jc w:val="center"/>
      </w:pPr>
    </w:p>
    <w:p w:rsidR="00BC19CE" w:rsidRDefault="00BC19CE" w:rsidP="00B025C3">
      <w:pPr>
        <w:jc w:val="center"/>
      </w:pPr>
    </w:p>
    <w:p w:rsidR="00BC19CE" w:rsidRDefault="00BC19CE" w:rsidP="00B025C3">
      <w:pPr>
        <w:jc w:val="center"/>
      </w:pPr>
    </w:p>
    <w:p w:rsidR="00BC19CE" w:rsidRDefault="00BC19CE" w:rsidP="00B025C3">
      <w:pPr>
        <w:jc w:val="center"/>
      </w:pPr>
    </w:p>
    <w:p w:rsidR="00BC19CE" w:rsidRDefault="00BC19CE" w:rsidP="00B025C3">
      <w:pPr>
        <w:jc w:val="center"/>
      </w:pPr>
    </w:p>
    <w:p w:rsidR="00BC19CE" w:rsidRDefault="00BC19CE" w:rsidP="00B025C3">
      <w:pPr>
        <w:jc w:val="center"/>
      </w:pPr>
    </w:p>
    <w:p w:rsidR="00BC19CE" w:rsidRDefault="00BC19CE" w:rsidP="00B025C3">
      <w:pPr>
        <w:jc w:val="center"/>
      </w:pPr>
    </w:p>
    <w:p w:rsidR="00BC19CE" w:rsidRDefault="00BC19CE" w:rsidP="00B025C3">
      <w:pPr>
        <w:jc w:val="center"/>
      </w:pPr>
    </w:p>
    <w:p w:rsidR="00BC19CE" w:rsidRDefault="00BC19CE" w:rsidP="00B025C3">
      <w:pPr>
        <w:jc w:val="center"/>
      </w:pPr>
    </w:p>
    <w:p w:rsidR="00BC19CE" w:rsidRDefault="00BC19CE" w:rsidP="00B025C3">
      <w:pPr>
        <w:jc w:val="center"/>
      </w:pPr>
    </w:p>
    <w:p w:rsidR="00BC19CE" w:rsidRDefault="00BC19CE" w:rsidP="00B025C3">
      <w:pPr>
        <w:jc w:val="center"/>
      </w:pPr>
    </w:p>
    <w:p w:rsidR="00BC19CE" w:rsidRDefault="00BC19CE" w:rsidP="00B025C3">
      <w:pPr>
        <w:jc w:val="center"/>
      </w:pPr>
    </w:p>
    <w:p w:rsidR="00BC19CE" w:rsidRDefault="00BC19CE" w:rsidP="00B025C3">
      <w:pPr>
        <w:jc w:val="center"/>
      </w:pPr>
    </w:p>
    <w:p w:rsidR="00BC19CE" w:rsidRDefault="00BC19CE" w:rsidP="00B025C3">
      <w:pPr>
        <w:jc w:val="center"/>
      </w:pPr>
    </w:p>
    <w:p w:rsidR="00BC19CE" w:rsidRDefault="00BC19CE" w:rsidP="00B025C3">
      <w:pPr>
        <w:jc w:val="center"/>
      </w:pPr>
    </w:p>
    <w:p w:rsidR="00BC19CE" w:rsidRDefault="00BC19CE" w:rsidP="00B025C3">
      <w:pPr>
        <w:jc w:val="center"/>
      </w:pPr>
    </w:p>
    <w:p w:rsidR="00BC19CE" w:rsidRDefault="00BC19CE" w:rsidP="00B025C3">
      <w:pPr>
        <w:jc w:val="center"/>
      </w:pPr>
    </w:p>
    <w:p w:rsidR="00BC19CE" w:rsidRDefault="00BC19CE" w:rsidP="00B025C3">
      <w:pPr>
        <w:jc w:val="center"/>
      </w:pPr>
    </w:p>
    <w:p w:rsidR="00BC19CE" w:rsidRDefault="00BC19CE" w:rsidP="00B025C3">
      <w:pPr>
        <w:jc w:val="center"/>
      </w:pPr>
    </w:p>
    <w:p w:rsidR="00BC19CE" w:rsidRPr="004B1B6B" w:rsidRDefault="00BC19CE" w:rsidP="00644702">
      <w:pPr>
        <w:pStyle w:val="ConsPlusNormal"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</w:t>
      </w:r>
      <w:r w:rsidRPr="004B1B6B">
        <w:rPr>
          <w:rFonts w:ascii="Times New Roman" w:hAnsi="Times New Roman" w:cs="Times New Roman"/>
          <w:sz w:val="28"/>
          <w:szCs w:val="28"/>
        </w:rPr>
        <w:t>ПРИЛОЖЕНИЕ</w:t>
      </w:r>
      <w:r>
        <w:rPr>
          <w:rFonts w:ascii="Times New Roman" w:hAnsi="Times New Roman" w:cs="Times New Roman"/>
          <w:sz w:val="28"/>
          <w:szCs w:val="28"/>
        </w:rPr>
        <w:t xml:space="preserve"> № 3</w:t>
      </w:r>
    </w:p>
    <w:p w:rsidR="00BC19CE" w:rsidRDefault="00BC19CE" w:rsidP="00A339A8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BC19CE" w:rsidRDefault="00BC19CE" w:rsidP="00644702">
      <w:pPr>
        <w:pStyle w:val="ConsPlusNormal"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УТВЕРЖДЕНЫ</w:t>
      </w:r>
    </w:p>
    <w:p w:rsidR="00BC19CE" w:rsidRDefault="00BC19CE" w:rsidP="00A339A8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постановлением администрации                                                                                                                                                                                         </w:t>
      </w:r>
    </w:p>
    <w:p w:rsidR="00BC19CE" w:rsidRDefault="00BC19CE" w:rsidP="00A339A8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Темрюкского городского поселения </w:t>
      </w:r>
    </w:p>
    <w:p w:rsidR="00BC19CE" w:rsidRDefault="00BC19CE" w:rsidP="00A339A8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Темрюкского района</w:t>
      </w:r>
    </w:p>
    <w:p w:rsidR="00BC19CE" w:rsidRDefault="00BC19CE" w:rsidP="001F5CAE">
      <w:pPr>
        <w:ind w:left="5529" w:right="139"/>
      </w:pPr>
      <w:r>
        <w:rPr>
          <w:sz w:val="28"/>
          <w:szCs w:val="28"/>
        </w:rPr>
        <w:t xml:space="preserve">       </w:t>
      </w:r>
      <w:r w:rsidRPr="001F5CAE">
        <w:rPr>
          <w:sz w:val="28"/>
          <w:szCs w:val="28"/>
        </w:rPr>
        <w:t xml:space="preserve">от   </w:t>
      </w:r>
      <w:r w:rsidRPr="001F5CAE">
        <w:rPr>
          <w:sz w:val="28"/>
          <w:szCs w:val="28"/>
          <w:u w:val="single"/>
        </w:rPr>
        <w:t xml:space="preserve">11.10.2016      </w:t>
      </w:r>
      <w:r w:rsidRPr="001F5CAE">
        <w:rPr>
          <w:sz w:val="28"/>
          <w:szCs w:val="28"/>
        </w:rPr>
        <w:t xml:space="preserve">№    </w:t>
      </w:r>
      <w:r w:rsidRPr="001F5CAE">
        <w:rPr>
          <w:sz w:val="28"/>
          <w:szCs w:val="28"/>
          <w:u w:val="single"/>
        </w:rPr>
        <w:t xml:space="preserve">  1268  </w:t>
      </w:r>
    </w:p>
    <w:p w:rsidR="00BC19CE" w:rsidRPr="00FB2E49" w:rsidRDefault="00BC19CE" w:rsidP="00FB2E49">
      <w:pPr>
        <w:tabs>
          <w:tab w:val="left" w:pos="6690"/>
          <w:tab w:val="center" w:pos="7653"/>
        </w:tabs>
        <w:ind w:left="5670"/>
      </w:pPr>
    </w:p>
    <w:p w:rsidR="00BC19CE" w:rsidRPr="00A339A8" w:rsidRDefault="00BC19CE" w:rsidP="00644702">
      <w:pPr>
        <w:tabs>
          <w:tab w:val="left" w:pos="6690"/>
          <w:tab w:val="center" w:pos="7653"/>
        </w:tabs>
        <w:jc w:val="center"/>
        <w:outlineLvl w:val="0"/>
        <w:rPr>
          <w:b/>
          <w:sz w:val="28"/>
          <w:szCs w:val="28"/>
        </w:rPr>
      </w:pPr>
      <w:r w:rsidRPr="00A339A8">
        <w:rPr>
          <w:b/>
          <w:sz w:val="28"/>
          <w:szCs w:val="28"/>
        </w:rPr>
        <w:t>НОРМАТИВЫ</w:t>
      </w:r>
    </w:p>
    <w:p w:rsidR="00BC19CE" w:rsidRDefault="00BC19CE" w:rsidP="00A339A8">
      <w:pPr>
        <w:tabs>
          <w:tab w:val="left" w:pos="6690"/>
          <w:tab w:val="center" w:pos="7653"/>
        </w:tabs>
        <w:jc w:val="center"/>
        <w:rPr>
          <w:b/>
          <w:sz w:val="28"/>
          <w:szCs w:val="28"/>
        </w:rPr>
      </w:pPr>
      <w:r w:rsidRPr="00A339A8">
        <w:rPr>
          <w:b/>
          <w:sz w:val="28"/>
          <w:szCs w:val="28"/>
        </w:rPr>
        <w:t>обеспечения функций администрации Темрюкского городского поселения Темрюкского района, в том числе подведомственных ей</w:t>
      </w:r>
      <w:r>
        <w:rPr>
          <w:b/>
          <w:sz w:val="28"/>
          <w:szCs w:val="28"/>
        </w:rPr>
        <w:t xml:space="preserve"> муниципальных </w:t>
      </w:r>
      <w:r w:rsidRPr="00A339A8">
        <w:rPr>
          <w:b/>
          <w:sz w:val="28"/>
          <w:szCs w:val="28"/>
        </w:rPr>
        <w:t>казенных учреждений,</w:t>
      </w:r>
      <w:r>
        <w:rPr>
          <w:b/>
          <w:sz w:val="28"/>
          <w:szCs w:val="28"/>
        </w:rPr>
        <w:t xml:space="preserve"> </w:t>
      </w:r>
      <w:r w:rsidRPr="00A339A8">
        <w:rPr>
          <w:b/>
          <w:sz w:val="28"/>
          <w:szCs w:val="28"/>
        </w:rPr>
        <w:t>применяемые при расчете нормативных затрат на оплату услуг почтовой связи</w:t>
      </w:r>
    </w:p>
    <w:p w:rsidR="00BC19CE" w:rsidRPr="00A339A8" w:rsidRDefault="00BC19CE" w:rsidP="00FB2E49">
      <w:pPr>
        <w:tabs>
          <w:tab w:val="left" w:pos="6690"/>
          <w:tab w:val="center" w:pos="7653"/>
        </w:tabs>
        <w:jc w:val="center"/>
        <w:rPr>
          <w:b/>
          <w:sz w:val="28"/>
          <w:szCs w:val="28"/>
        </w:rPr>
      </w:pPr>
    </w:p>
    <w:tbl>
      <w:tblPr>
        <w:tblW w:w="498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75" w:type="dxa"/>
          <w:left w:w="40" w:type="dxa"/>
          <w:bottom w:w="75" w:type="dxa"/>
          <w:right w:w="40" w:type="dxa"/>
        </w:tblCellMar>
        <w:tblLook w:val="00A0"/>
      </w:tblPr>
      <w:tblGrid>
        <w:gridCol w:w="2809"/>
        <w:gridCol w:w="2630"/>
        <w:gridCol w:w="4523"/>
      </w:tblGrid>
      <w:tr w:rsidR="00BC19CE" w:rsidRPr="00FB2E49" w:rsidTr="00FB2E49">
        <w:trPr>
          <w:trHeight w:val="400"/>
        </w:trPr>
        <w:tc>
          <w:tcPr>
            <w:tcW w:w="1410" w:type="pct"/>
          </w:tcPr>
          <w:p w:rsidR="00BC19CE" w:rsidRPr="00FB2E49" w:rsidRDefault="00BC19CE" w:rsidP="00FB2E49">
            <w:pPr>
              <w:tabs>
                <w:tab w:val="left" w:pos="6690"/>
                <w:tab w:val="center" w:pos="7653"/>
              </w:tabs>
              <w:jc w:val="center"/>
            </w:pPr>
            <w:r w:rsidRPr="00FB2E49">
              <w:t xml:space="preserve">Наименование услуг </w:t>
            </w:r>
          </w:p>
        </w:tc>
        <w:tc>
          <w:tcPr>
            <w:tcW w:w="1320" w:type="pct"/>
          </w:tcPr>
          <w:p w:rsidR="00BC19CE" w:rsidRPr="00FB2E49" w:rsidRDefault="00BC19CE" w:rsidP="00FB2E49">
            <w:pPr>
              <w:tabs>
                <w:tab w:val="left" w:pos="6690"/>
                <w:tab w:val="center" w:pos="7653"/>
              </w:tabs>
              <w:jc w:val="center"/>
            </w:pPr>
            <w:r w:rsidRPr="00FB2E49">
              <w:t>Количество почтовых отправлений</w:t>
            </w:r>
            <w:r>
              <w:t>*</w:t>
            </w:r>
            <w:r w:rsidRPr="00FB2E49">
              <w:t>, шт./год</w:t>
            </w:r>
          </w:p>
        </w:tc>
        <w:tc>
          <w:tcPr>
            <w:tcW w:w="2270" w:type="pct"/>
          </w:tcPr>
          <w:p w:rsidR="00BC19CE" w:rsidRPr="00FB2E49" w:rsidRDefault="00BC19CE" w:rsidP="00FB2E49">
            <w:pPr>
              <w:tabs>
                <w:tab w:val="left" w:pos="6690"/>
                <w:tab w:val="center" w:pos="7653"/>
              </w:tabs>
              <w:jc w:val="center"/>
            </w:pPr>
            <w:r w:rsidRPr="00FB2E49">
              <w:t>Цена 1 почтового отправления, руб.</w:t>
            </w:r>
          </w:p>
        </w:tc>
      </w:tr>
      <w:tr w:rsidR="00BC19CE" w:rsidRPr="00FB2E49" w:rsidTr="00FB2E49">
        <w:trPr>
          <w:trHeight w:val="17"/>
        </w:trPr>
        <w:tc>
          <w:tcPr>
            <w:tcW w:w="1410" w:type="pct"/>
            <w:tcMar>
              <w:top w:w="28" w:type="dxa"/>
              <w:left w:w="40" w:type="dxa"/>
              <w:bottom w:w="28" w:type="dxa"/>
              <w:right w:w="40" w:type="dxa"/>
            </w:tcMar>
          </w:tcPr>
          <w:p w:rsidR="00BC19CE" w:rsidRPr="00FB2E49" w:rsidRDefault="00BC19CE" w:rsidP="00FB2E49">
            <w:pPr>
              <w:tabs>
                <w:tab w:val="left" w:pos="6690"/>
                <w:tab w:val="center" w:pos="7653"/>
              </w:tabs>
              <w:jc w:val="center"/>
            </w:pPr>
            <w:r w:rsidRPr="00FB2E49">
              <w:t>1</w:t>
            </w:r>
          </w:p>
        </w:tc>
        <w:tc>
          <w:tcPr>
            <w:tcW w:w="1320" w:type="pct"/>
            <w:tcMar>
              <w:top w:w="28" w:type="dxa"/>
              <w:left w:w="40" w:type="dxa"/>
              <w:bottom w:w="28" w:type="dxa"/>
              <w:right w:w="40" w:type="dxa"/>
            </w:tcMar>
          </w:tcPr>
          <w:p w:rsidR="00BC19CE" w:rsidRPr="00FB2E49" w:rsidRDefault="00BC19CE" w:rsidP="00FB2E49">
            <w:pPr>
              <w:tabs>
                <w:tab w:val="left" w:pos="6690"/>
                <w:tab w:val="center" w:pos="7653"/>
              </w:tabs>
              <w:jc w:val="center"/>
            </w:pPr>
            <w:r w:rsidRPr="00FB2E49">
              <w:t>2</w:t>
            </w:r>
          </w:p>
        </w:tc>
        <w:tc>
          <w:tcPr>
            <w:tcW w:w="2270" w:type="pct"/>
            <w:tcMar>
              <w:top w:w="28" w:type="dxa"/>
              <w:left w:w="40" w:type="dxa"/>
              <w:bottom w:w="28" w:type="dxa"/>
              <w:right w:w="40" w:type="dxa"/>
            </w:tcMar>
          </w:tcPr>
          <w:p w:rsidR="00BC19CE" w:rsidRPr="00FB2E49" w:rsidRDefault="00BC19CE" w:rsidP="00FB2E49">
            <w:pPr>
              <w:tabs>
                <w:tab w:val="left" w:pos="6690"/>
                <w:tab w:val="center" w:pos="7653"/>
              </w:tabs>
              <w:jc w:val="center"/>
            </w:pPr>
            <w:r w:rsidRPr="00FB2E49">
              <w:t>3</w:t>
            </w:r>
          </w:p>
        </w:tc>
      </w:tr>
      <w:tr w:rsidR="00BC19CE" w:rsidRPr="00FB2E49" w:rsidTr="00FB2E49">
        <w:trPr>
          <w:trHeight w:val="510"/>
        </w:trPr>
        <w:tc>
          <w:tcPr>
            <w:tcW w:w="1410" w:type="pct"/>
          </w:tcPr>
          <w:p w:rsidR="00BC19CE" w:rsidRPr="00FB2E49" w:rsidRDefault="00BC19CE" w:rsidP="00FB2E49">
            <w:pPr>
              <w:tabs>
                <w:tab w:val="left" w:pos="6690"/>
                <w:tab w:val="center" w:pos="7653"/>
              </w:tabs>
              <w:jc w:val="center"/>
            </w:pPr>
            <w:r w:rsidRPr="00FB2E49">
              <w:t>Услуги почтовой связи</w:t>
            </w:r>
          </w:p>
        </w:tc>
        <w:tc>
          <w:tcPr>
            <w:tcW w:w="1320" w:type="pct"/>
          </w:tcPr>
          <w:p w:rsidR="00BC19CE" w:rsidRPr="00FB2E49" w:rsidRDefault="00BC19CE" w:rsidP="00FB2E49">
            <w:pPr>
              <w:tabs>
                <w:tab w:val="left" w:pos="6690"/>
                <w:tab w:val="center" w:pos="7653"/>
              </w:tabs>
              <w:jc w:val="center"/>
              <w:rPr>
                <w:lang w:val="en-US"/>
              </w:rPr>
            </w:pPr>
            <w:r w:rsidRPr="00FB2E49">
              <w:rPr>
                <w:lang w:val="en-US"/>
              </w:rPr>
              <w:t>1000</w:t>
            </w:r>
          </w:p>
        </w:tc>
        <w:tc>
          <w:tcPr>
            <w:tcW w:w="2270" w:type="pct"/>
          </w:tcPr>
          <w:p w:rsidR="00BC19CE" w:rsidRPr="00FB2E49" w:rsidRDefault="00BC19CE" w:rsidP="00FB2E49">
            <w:pPr>
              <w:tabs>
                <w:tab w:val="left" w:pos="6690"/>
                <w:tab w:val="center" w:pos="7653"/>
              </w:tabs>
              <w:jc w:val="center"/>
            </w:pPr>
            <w:r w:rsidRPr="00FB2E49">
              <w:t>40,00</w:t>
            </w:r>
          </w:p>
        </w:tc>
      </w:tr>
    </w:tbl>
    <w:p w:rsidR="00BC19CE" w:rsidRPr="00FB2E49" w:rsidRDefault="00BC19CE" w:rsidP="00FB2E49">
      <w:pPr>
        <w:tabs>
          <w:tab w:val="left" w:pos="6690"/>
          <w:tab w:val="center" w:pos="7653"/>
        </w:tabs>
        <w:jc w:val="center"/>
      </w:pPr>
    </w:p>
    <w:p w:rsidR="00BC19CE" w:rsidRPr="00D806A2" w:rsidRDefault="00BC19CE" w:rsidP="00D806A2">
      <w:pPr>
        <w:tabs>
          <w:tab w:val="left" w:pos="6690"/>
          <w:tab w:val="center" w:pos="7653"/>
        </w:tabs>
      </w:pPr>
      <w:r w:rsidRPr="00D806A2">
        <w:t>________________________</w:t>
      </w:r>
    </w:p>
    <w:p w:rsidR="00BC19CE" w:rsidRPr="00D806A2" w:rsidRDefault="00BC19CE" w:rsidP="00644702">
      <w:pPr>
        <w:tabs>
          <w:tab w:val="left" w:pos="6690"/>
          <w:tab w:val="center" w:pos="7653"/>
        </w:tabs>
        <w:outlineLvl w:val="0"/>
      </w:pPr>
      <w:r w:rsidRPr="00D806A2">
        <w:t>Примечание.*</w:t>
      </w:r>
    </w:p>
    <w:p w:rsidR="00BC19CE" w:rsidRPr="00D806A2" w:rsidRDefault="00BC19CE" w:rsidP="00D806A2">
      <w:pPr>
        <w:tabs>
          <w:tab w:val="left" w:pos="6690"/>
          <w:tab w:val="center" w:pos="7653"/>
        </w:tabs>
        <w:jc w:val="both"/>
      </w:pPr>
      <w:r w:rsidRPr="00D806A2">
        <w:t xml:space="preserve">                  Количество почтовых отправлений для администрации Темрюкского городского поселения Темрюкского района</w:t>
      </w:r>
      <w:r>
        <w:t>,</w:t>
      </w:r>
      <w:r w:rsidRPr="00BB16DE">
        <w:t xml:space="preserve"> в том числе подведомственных ей казенных учреждений</w:t>
      </w:r>
      <w:r w:rsidRPr="00D806A2">
        <w:t xml:space="preserve">  может отличаться от приведенного в зависимости от решаемых </w:t>
      </w:r>
      <w:r>
        <w:t>ими</w:t>
      </w:r>
      <w:r w:rsidRPr="00D806A2">
        <w:t xml:space="preserve"> задач. При этом закупка услуг почтовой связи</w:t>
      </w:r>
      <w:r>
        <w:t>,</w:t>
      </w:r>
      <w:r w:rsidRPr="00D806A2">
        <w:t xml:space="preserve"> не указанной в настоящем Приложении, осуществляется в пределах доведенных лимитов бюджетных обязательств по соответствующему коду классификации расходов бюджетов.</w:t>
      </w:r>
    </w:p>
    <w:p w:rsidR="00BC19CE" w:rsidRDefault="00BC19CE" w:rsidP="00D806A2">
      <w:pPr>
        <w:tabs>
          <w:tab w:val="left" w:pos="6690"/>
          <w:tab w:val="center" w:pos="7653"/>
        </w:tabs>
      </w:pPr>
    </w:p>
    <w:p w:rsidR="00BC19CE" w:rsidRDefault="00BC19CE" w:rsidP="00D806A2">
      <w:pPr>
        <w:tabs>
          <w:tab w:val="left" w:pos="6690"/>
          <w:tab w:val="center" w:pos="7653"/>
        </w:tabs>
      </w:pPr>
    </w:p>
    <w:p w:rsidR="00BC19CE" w:rsidRDefault="00BC19CE" w:rsidP="00D806A2">
      <w:pPr>
        <w:tabs>
          <w:tab w:val="left" w:pos="6690"/>
          <w:tab w:val="center" w:pos="7653"/>
        </w:tabs>
      </w:pPr>
    </w:p>
    <w:p w:rsidR="00BC19CE" w:rsidRDefault="00BC19CE" w:rsidP="00FB2E49">
      <w:pPr>
        <w:tabs>
          <w:tab w:val="left" w:pos="6690"/>
          <w:tab w:val="center" w:pos="7653"/>
        </w:tabs>
        <w:ind w:left="5670"/>
      </w:pPr>
    </w:p>
    <w:p w:rsidR="00BC19CE" w:rsidRPr="00A339A8" w:rsidRDefault="00BC19CE" w:rsidP="00644702">
      <w:pPr>
        <w:outlineLvl w:val="0"/>
        <w:rPr>
          <w:sz w:val="28"/>
          <w:szCs w:val="28"/>
        </w:rPr>
      </w:pPr>
      <w:r w:rsidRPr="00A339A8">
        <w:rPr>
          <w:sz w:val="28"/>
          <w:szCs w:val="28"/>
        </w:rPr>
        <w:t>Заместитель главы</w:t>
      </w:r>
    </w:p>
    <w:p w:rsidR="00BC19CE" w:rsidRPr="00A339A8" w:rsidRDefault="00BC19CE" w:rsidP="00A339A8">
      <w:pPr>
        <w:rPr>
          <w:sz w:val="28"/>
          <w:szCs w:val="28"/>
        </w:rPr>
      </w:pPr>
      <w:r w:rsidRPr="00A339A8">
        <w:rPr>
          <w:sz w:val="28"/>
          <w:szCs w:val="28"/>
        </w:rPr>
        <w:t>Темрюкского городского поселения</w:t>
      </w:r>
    </w:p>
    <w:p w:rsidR="00BC19CE" w:rsidRPr="00A339A8" w:rsidRDefault="00BC19CE" w:rsidP="00A339A8">
      <w:pPr>
        <w:rPr>
          <w:sz w:val="28"/>
          <w:szCs w:val="28"/>
        </w:rPr>
      </w:pPr>
      <w:r w:rsidRPr="00A339A8">
        <w:rPr>
          <w:sz w:val="28"/>
          <w:szCs w:val="28"/>
        </w:rPr>
        <w:t>Темрюкского района                                                                            А.В. Румянцева</w:t>
      </w:r>
    </w:p>
    <w:p w:rsidR="00BC19CE" w:rsidRDefault="00BC19CE" w:rsidP="00EE5E61">
      <w:pPr>
        <w:tabs>
          <w:tab w:val="left" w:pos="6690"/>
          <w:tab w:val="center" w:pos="7653"/>
        </w:tabs>
        <w:ind w:left="5670"/>
        <w:jc w:val="center"/>
      </w:pPr>
    </w:p>
    <w:p w:rsidR="00BC19CE" w:rsidRDefault="00BC19CE" w:rsidP="00EE5E61">
      <w:pPr>
        <w:tabs>
          <w:tab w:val="left" w:pos="6690"/>
          <w:tab w:val="center" w:pos="7653"/>
        </w:tabs>
        <w:ind w:left="5670"/>
        <w:jc w:val="center"/>
      </w:pPr>
    </w:p>
    <w:p w:rsidR="00BC19CE" w:rsidRDefault="00BC19CE" w:rsidP="00EE5E61">
      <w:pPr>
        <w:tabs>
          <w:tab w:val="left" w:pos="6690"/>
          <w:tab w:val="center" w:pos="7653"/>
        </w:tabs>
        <w:ind w:left="5670"/>
        <w:jc w:val="center"/>
      </w:pPr>
    </w:p>
    <w:p w:rsidR="00BC19CE" w:rsidRDefault="00BC19CE" w:rsidP="00EE5E61">
      <w:pPr>
        <w:tabs>
          <w:tab w:val="left" w:pos="6690"/>
          <w:tab w:val="center" w:pos="7653"/>
        </w:tabs>
        <w:ind w:left="5670"/>
        <w:jc w:val="center"/>
      </w:pPr>
    </w:p>
    <w:p w:rsidR="00BC19CE" w:rsidRDefault="00BC19CE" w:rsidP="00EE5E61">
      <w:pPr>
        <w:tabs>
          <w:tab w:val="left" w:pos="6690"/>
          <w:tab w:val="center" w:pos="7653"/>
        </w:tabs>
        <w:ind w:left="5670"/>
        <w:jc w:val="center"/>
      </w:pPr>
    </w:p>
    <w:p w:rsidR="00BC19CE" w:rsidRDefault="00BC19CE" w:rsidP="00EE5E61">
      <w:pPr>
        <w:tabs>
          <w:tab w:val="left" w:pos="6690"/>
          <w:tab w:val="center" w:pos="7653"/>
        </w:tabs>
        <w:ind w:left="5670"/>
        <w:jc w:val="center"/>
      </w:pPr>
    </w:p>
    <w:p w:rsidR="00BC19CE" w:rsidRDefault="00BC19CE" w:rsidP="00EE5E61">
      <w:pPr>
        <w:tabs>
          <w:tab w:val="left" w:pos="6690"/>
          <w:tab w:val="center" w:pos="7653"/>
        </w:tabs>
        <w:ind w:left="5670"/>
        <w:jc w:val="center"/>
      </w:pPr>
    </w:p>
    <w:p w:rsidR="00BC19CE" w:rsidRDefault="00BC19CE" w:rsidP="00EE5E61">
      <w:pPr>
        <w:tabs>
          <w:tab w:val="left" w:pos="6690"/>
          <w:tab w:val="center" w:pos="7653"/>
        </w:tabs>
        <w:ind w:left="5670"/>
        <w:jc w:val="center"/>
      </w:pPr>
    </w:p>
    <w:p w:rsidR="00BC19CE" w:rsidRDefault="00BC19CE" w:rsidP="00EE5E61">
      <w:pPr>
        <w:tabs>
          <w:tab w:val="left" w:pos="6690"/>
          <w:tab w:val="center" w:pos="7653"/>
        </w:tabs>
        <w:ind w:left="5670"/>
        <w:jc w:val="center"/>
      </w:pPr>
    </w:p>
    <w:p w:rsidR="00BC19CE" w:rsidRDefault="00BC19CE" w:rsidP="00EE5E61">
      <w:pPr>
        <w:tabs>
          <w:tab w:val="left" w:pos="6690"/>
          <w:tab w:val="center" w:pos="7653"/>
        </w:tabs>
        <w:ind w:left="5670"/>
        <w:jc w:val="center"/>
      </w:pPr>
    </w:p>
    <w:p w:rsidR="00BC19CE" w:rsidRDefault="00BC19CE" w:rsidP="00EE5E61">
      <w:pPr>
        <w:tabs>
          <w:tab w:val="left" w:pos="6690"/>
          <w:tab w:val="center" w:pos="7653"/>
        </w:tabs>
        <w:ind w:left="5670"/>
        <w:jc w:val="center"/>
      </w:pPr>
    </w:p>
    <w:p w:rsidR="00BC19CE" w:rsidRDefault="00BC19CE" w:rsidP="00EE5E61">
      <w:pPr>
        <w:tabs>
          <w:tab w:val="left" w:pos="6690"/>
          <w:tab w:val="center" w:pos="7653"/>
        </w:tabs>
        <w:ind w:left="5670"/>
        <w:jc w:val="center"/>
      </w:pPr>
    </w:p>
    <w:p w:rsidR="00BC19CE" w:rsidRPr="004B1B6B" w:rsidRDefault="00BC19CE" w:rsidP="00644702">
      <w:pPr>
        <w:pStyle w:val="ConsPlusNormal"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</w:t>
      </w:r>
      <w:r w:rsidRPr="004B1B6B">
        <w:rPr>
          <w:rFonts w:ascii="Times New Roman" w:hAnsi="Times New Roman" w:cs="Times New Roman"/>
          <w:sz w:val="28"/>
          <w:szCs w:val="28"/>
        </w:rPr>
        <w:t>ПРИЛОЖЕНИЕ</w:t>
      </w:r>
      <w:r>
        <w:rPr>
          <w:rFonts w:ascii="Times New Roman" w:hAnsi="Times New Roman" w:cs="Times New Roman"/>
          <w:sz w:val="28"/>
          <w:szCs w:val="28"/>
        </w:rPr>
        <w:t xml:space="preserve"> № 4</w:t>
      </w:r>
    </w:p>
    <w:p w:rsidR="00BC19CE" w:rsidRDefault="00BC19CE" w:rsidP="00A339A8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BC19CE" w:rsidRDefault="00BC19CE" w:rsidP="00644702">
      <w:pPr>
        <w:pStyle w:val="ConsPlusNormal"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УТВЕРЖДЕНЫ</w:t>
      </w:r>
    </w:p>
    <w:p w:rsidR="00BC19CE" w:rsidRDefault="00BC19CE" w:rsidP="00A339A8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постановлением администрации                                                                                                                                                                                         </w:t>
      </w:r>
    </w:p>
    <w:p w:rsidR="00BC19CE" w:rsidRDefault="00BC19CE" w:rsidP="00A339A8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Темрюкского городского поселения </w:t>
      </w:r>
    </w:p>
    <w:p w:rsidR="00BC19CE" w:rsidRDefault="00BC19CE" w:rsidP="00A339A8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Темрюкского района</w:t>
      </w:r>
    </w:p>
    <w:p w:rsidR="00BC19CE" w:rsidRDefault="00BC19CE" w:rsidP="00A339A8">
      <w:pPr>
        <w:ind w:left="5529" w:right="139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1F5CAE">
        <w:rPr>
          <w:sz w:val="28"/>
          <w:szCs w:val="28"/>
        </w:rPr>
        <w:t xml:space="preserve">от   </w:t>
      </w:r>
      <w:r w:rsidRPr="001F5CAE">
        <w:rPr>
          <w:sz w:val="28"/>
          <w:szCs w:val="28"/>
          <w:u w:val="single"/>
        </w:rPr>
        <w:t xml:space="preserve">11.10.2016      </w:t>
      </w:r>
      <w:r w:rsidRPr="001F5CAE">
        <w:rPr>
          <w:sz w:val="28"/>
          <w:szCs w:val="28"/>
        </w:rPr>
        <w:t xml:space="preserve">№    </w:t>
      </w:r>
      <w:r w:rsidRPr="001F5CAE">
        <w:rPr>
          <w:sz w:val="28"/>
          <w:szCs w:val="28"/>
          <w:u w:val="single"/>
        </w:rPr>
        <w:t xml:space="preserve">  1268  </w:t>
      </w:r>
    </w:p>
    <w:p w:rsidR="00BC19CE" w:rsidRDefault="00BC19CE" w:rsidP="00A339A8">
      <w:pPr>
        <w:ind w:left="5529" w:right="139"/>
      </w:pPr>
    </w:p>
    <w:p w:rsidR="00BC19CE" w:rsidRDefault="00BC19CE" w:rsidP="00A339A8">
      <w:pPr>
        <w:ind w:left="5529" w:right="139"/>
      </w:pPr>
    </w:p>
    <w:p w:rsidR="00BC19CE" w:rsidRPr="00A339A8" w:rsidRDefault="00BC19CE" w:rsidP="00644702">
      <w:pPr>
        <w:tabs>
          <w:tab w:val="left" w:pos="6690"/>
          <w:tab w:val="center" w:pos="7653"/>
        </w:tabs>
        <w:jc w:val="center"/>
        <w:outlineLvl w:val="0"/>
        <w:rPr>
          <w:b/>
          <w:sz w:val="28"/>
          <w:szCs w:val="28"/>
        </w:rPr>
      </w:pPr>
      <w:r w:rsidRPr="00A339A8">
        <w:rPr>
          <w:b/>
          <w:sz w:val="28"/>
          <w:szCs w:val="28"/>
        </w:rPr>
        <w:t>НОРМАТИВЫ</w:t>
      </w:r>
    </w:p>
    <w:p w:rsidR="00BC19CE" w:rsidRPr="00A339A8" w:rsidRDefault="00BC19CE" w:rsidP="00EE5E61">
      <w:pPr>
        <w:tabs>
          <w:tab w:val="left" w:pos="6690"/>
          <w:tab w:val="center" w:pos="7653"/>
        </w:tabs>
        <w:jc w:val="center"/>
        <w:rPr>
          <w:b/>
          <w:sz w:val="28"/>
          <w:szCs w:val="28"/>
        </w:rPr>
      </w:pPr>
      <w:r w:rsidRPr="00A339A8">
        <w:rPr>
          <w:b/>
          <w:sz w:val="28"/>
          <w:szCs w:val="28"/>
        </w:rPr>
        <w:t xml:space="preserve">обеспечения функций администрации Темрюкского городского поселения Темрюкского района, в том числе подведомственных ей </w:t>
      </w:r>
      <w:r>
        <w:rPr>
          <w:b/>
          <w:sz w:val="28"/>
          <w:szCs w:val="28"/>
        </w:rPr>
        <w:t xml:space="preserve">муниципальных </w:t>
      </w:r>
      <w:r w:rsidRPr="00A339A8">
        <w:rPr>
          <w:b/>
          <w:sz w:val="28"/>
          <w:szCs w:val="28"/>
        </w:rPr>
        <w:t xml:space="preserve">казенных учреждений, применяемые при расчете нормативных затрат на приобретение маркированных конвертов </w:t>
      </w:r>
    </w:p>
    <w:p w:rsidR="00BC19CE" w:rsidRPr="00EE5E61" w:rsidRDefault="00BC19CE" w:rsidP="00EE5E61">
      <w:pPr>
        <w:tabs>
          <w:tab w:val="left" w:pos="6690"/>
          <w:tab w:val="center" w:pos="7653"/>
        </w:tabs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743"/>
        <w:gridCol w:w="2835"/>
        <w:gridCol w:w="3118"/>
        <w:gridCol w:w="3119"/>
      </w:tblGrid>
      <w:tr w:rsidR="00BC19CE" w:rsidRPr="00EE5E61" w:rsidTr="0060613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9CE" w:rsidRPr="00EE5E61" w:rsidRDefault="00BC19CE" w:rsidP="00606134">
            <w:pPr>
              <w:tabs>
                <w:tab w:val="left" w:pos="6690"/>
                <w:tab w:val="center" w:pos="7653"/>
              </w:tabs>
            </w:pPr>
            <w:r w:rsidRPr="00606134">
              <w:t>№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9CE" w:rsidRPr="00EE5E61" w:rsidRDefault="00BC19CE" w:rsidP="00606134">
            <w:pPr>
              <w:tabs>
                <w:tab w:val="left" w:pos="6690"/>
                <w:tab w:val="center" w:pos="7653"/>
              </w:tabs>
            </w:pPr>
            <w:r w:rsidRPr="00606134">
              <w:t xml:space="preserve">Наименование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9CE" w:rsidRPr="00EE5E61" w:rsidRDefault="00BC19CE" w:rsidP="00606134">
            <w:pPr>
              <w:tabs>
                <w:tab w:val="left" w:pos="6690"/>
                <w:tab w:val="center" w:pos="7653"/>
              </w:tabs>
            </w:pPr>
            <w:r w:rsidRPr="00606134">
              <w:t>Количество*, шт.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9CE" w:rsidRPr="00EE5E61" w:rsidRDefault="00BC19CE" w:rsidP="00606134">
            <w:pPr>
              <w:tabs>
                <w:tab w:val="left" w:pos="6690"/>
                <w:tab w:val="center" w:pos="7653"/>
              </w:tabs>
            </w:pPr>
            <w:r w:rsidRPr="00606134">
              <w:t>Цена 1 единицы товара, руб.</w:t>
            </w:r>
          </w:p>
        </w:tc>
      </w:tr>
      <w:tr w:rsidR="00BC19CE" w:rsidRPr="00EE5E61" w:rsidTr="0060613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9CE" w:rsidRPr="00EE5E61" w:rsidRDefault="00BC19CE" w:rsidP="00606134">
            <w:pPr>
              <w:tabs>
                <w:tab w:val="left" w:pos="6690"/>
                <w:tab w:val="center" w:pos="7653"/>
              </w:tabs>
              <w:jc w:val="center"/>
            </w:pPr>
            <w:r w:rsidRPr="00606134"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9CE" w:rsidRPr="00EE5E61" w:rsidRDefault="00BC19CE" w:rsidP="00606134">
            <w:pPr>
              <w:tabs>
                <w:tab w:val="left" w:pos="6690"/>
                <w:tab w:val="center" w:pos="7653"/>
              </w:tabs>
              <w:jc w:val="center"/>
            </w:pPr>
            <w:r w:rsidRPr="00606134">
              <w:t>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9CE" w:rsidRPr="00EE5E61" w:rsidRDefault="00BC19CE" w:rsidP="00606134">
            <w:pPr>
              <w:tabs>
                <w:tab w:val="left" w:pos="6690"/>
                <w:tab w:val="center" w:pos="7653"/>
              </w:tabs>
              <w:jc w:val="center"/>
            </w:pPr>
            <w:r w:rsidRPr="00606134">
              <w:t>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9CE" w:rsidRPr="00EE5E61" w:rsidRDefault="00BC19CE" w:rsidP="00606134">
            <w:pPr>
              <w:tabs>
                <w:tab w:val="left" w:pos="6690"/>
                <w:tab w:val="center" w:pos="7653"/>
              </w:tabs>
              <w:jc w:val="center"/>
            </w:pPr>
            <w:r w:rsidRPr="00606134">
              <w:t>4</w:t>
            </w:r>
          </w:p>
        </w:tc>
      </w:tr>
      <w:tr w:rsidR="00BC19CE" w:rsidRPr="00EE5E61" w:rsidTr="00606134">
        <w:trPr>
          <w:trHeight w:val="3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9CE" w:rsidRPr="00EE5E61" w:rsidRDefault="00BC19CE" w:rsidP="00606134">
            <w:pPr>
              <w:tabs>
                <w:tab w:val="left" w:pos="6690"/>
                <w:tab w:val="center" w:pos="7653"/>
              </w:tabs>
            </w:pPr>
            <w:r w:rsidRPr="00606134"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9CE" w:rsidRPr="00EE5E61" w:rsidRDefault="00BC19CE" w:rsidP="00606134">
            <w:pPr>
              <w:tabs>
                <w:tab w:val="left" w:pos="6690"/>
                <w:tab w:val="center" w:pos="7653"/>
              </w:tabs>
            </w:pPr>
            <w:r w:rsidRPr="00606134">
              <w:t>Приобретение маркированных конвертов с литерой «А»,220 мм*110 мм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9CE" w:rsidRPr="00606134" w:rsidRDefault="00BC19CE" w:rsidP="00606134">
            <w:pPr>
              <w:tabs>
                <w:tab w:val="left" w:pos="6690"/>
                <w:tab w:val="center" w:pos="7653"/>
              </w:tabs>
              <w:rPr>
                <w:lang w:val="en-US"/>
              </w:rPr>
            </w:pPr>
            <w:r w:rsidRPr="00606134">
              <w:rPr>
                <w:lang w:val="en-US"/>
              </w:rPr>
              <w:t>1500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9CE" w:rsidRPr="00EE5E61" w:rsidRDefault="00BC19CE" w:rsidP="00606134">
            <w:pPr>
              <w:tabs>
                <w:tab w:val="left" w:pos="6690"/>
                <w:tab w:val="center" w:pos="7653"/>
              </w:tabs>
            </w:pPr>
            <w:r w:rsidRPr="00606134">
              <w:t>28,00</w:t>
            </w:r>
          </w:p>
        </w:tc>
      </w:tr>
      <w:tr w:rsidR="00BC19CE" w:rsidRPr="00EE5E61" w:rsidTr="00606134">
        <w:trPr>
          <w:trHeight w:val="3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9CE" w:rsidRPr="00606134" w:rsidRDefault="00BC19CE" w:rsidP="00606134">
            <w:pPr>
              <w:tabs>
                <w:tab w:val="left" w:pos="6690"/>
                <w:tab w:val="center" w:pos="7653"/>
              </w:tabs>
              <w:rPr>
                <w:lang w:val="en-US"/>
              </w:rPr>
            </w:pPr>
            <w:r w:rsidRPr="00606134">
              <w:rPr>
                <w:lang w:val="en-US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9CE" w:rsidRPr="00EE5E61" w:rsidRDefault="00BC19CE" w:rsidP="00606134">
            <w:pPr>
              <w:tabs>
                <w:tab w:val="left" w:pos="6690"/>
                <w:tab w:val="center" w:pos="7653"/>
              </w:tabs>
            </w:pPr>
            <w:r w:rsidRPr="00606134">
              <w:t>Приобретение маркированных конвертов с литерой «</w:t>
            </w:r>
            <w:r w:rsidRPr="00606134">
              <w:rPr>
                <w:lang w:val="en-US"/>
              </w:rPr>
              <w:t>D</w:t>
            </w:r>
            <w:r w:rsidRPr="00606134">
              <w:t>»,220 мм*110 мм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9CE" w:rsidRPr="00606134" w:rsidRDefault="00BC19CE" w:rsidP="00606134">
            <w:pPr>
              <w:tabs>
                <w:tab w:val="left" w:pos="6690"/>
                <w:tab w:val="center" w:pos="7653"/>
              </w:tabs>
              <w:rPr>
                <w:lang w:val="en-US"/>
              </w:rPr>
            </w:pPr>
            <w:r w:rsidRPr="00606134">
              <w:rPr>
                <w:lang w:val="en-US"/>
              </w:rPr>
              <w:t>500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9CE" w:rsidRPr="00606134" w:rsidRDefault="00BC19CE" w:rsidP="00606134">
            <w:pPr>
              <w:tabs>
                <w:tab w:val="left" w:pos="6690"/>
                <w:tab w:val="center" w:pos="7653"/>
              </w:tabs>
              <w:rPr>
                <w:lang w:val="en-US"/>
              </w:rPr>
            </w:pPr>
            <w:r w:rsidRPr="00606134">
              <w:rPr>
                <w:lang w:val="en-US"/>
              </w:rPr>
              <w:t>50.00</w:t>
            </w:r>
          </w:p>
        </w:tc>
      </w:tr>
    </w:tbl>
    <w:p w:rsidR="00BC19CE" w:rsidRPr="00EE5E61" w:rsidRDefault="00BC19CE" w:rsidP="00EE5E61">
      <w:pPr>
        <w:tabs>
          <w:tab w:val="left" w:pos="6690"/>
          <w:tab w:val="center" w:pos="7653"/>
        </w:tabs>
      </w:pPr>
    </w:p>
    <w:p w:rsidR="00BC19CE" w:rsidRPr="00A810BC" w:rsidRDefault="00BC19CE" w:rsidP="00A810BC">
      <w:pPr>
        <w:tabs>
          <w:tab w:val="left" w:pos="6690"/>
          <w:tab w:val="center" w:pos="7653"/>
        </w:tabs>
      </w:pPr>
      <w:r w:rsidRPr="00A810BC">
        <w:t>________________________</w:t>
      </w:r>
    </w:p>
    <w:p w:rsidR="00BC19CE" w:rsidRPr="00A810BC" w:rsidRDefault="00BC19CE" w:rsidP="00644702">
      <w:pPr>
        <w:tabs>
          <w:tab w:val="left" w:pos="6690"/>
          <w:tab w:val="center" w:pos="7653"/>
        </w:tabs>
        <w:jc w:val="both"/>
        <w:outlineLvl w:val="0"/>
      </w:pPr>
      <w:r w:rsidRPr="00A810BC">
        <w:t>Примечание.</w:t>
      </w:r>
      <w:r>
        <w:t>*</w:t>
      </w:r>
    </w:p>
    <w:p w:rsidR="00BC19CE" w:rsidRPr="00A810BC" w:rsidRDefault="00BC19CE" w:rsidP="00A810BC">
      <w:pPr>
        <w:tabs>
          <w:tab w:val="left" w:pos="6690"/>
          <w:tab w:val="center" w:pos="7653"/>
        </w:tabs>
        <w:jc w:val="both"/>
      </w:pPr>
      <w:r>
        <w:t xml:space="preserve">                  </w:t>
      </w:r>
      <w:r w:rsidRPr="00A810BC">
        <w:t xml:space="preserve">Количество маркированных конвертов для </w:t>
      </w:r>
      <w:r w:rsidRPr="00BB5462">
        <w:t>администрации Темрюкского городского поселения Темрюкского района</w:t>
      </w:r>
      <w:r>
        <w:t>,</w:t>
      </w:r>
      <w:r w:rsidRPr="005E787A">
        <w:t xml:space="preserve"> в том числе подведомственных ей казенных учреждений</w:t>
      </w:r>
      <w:r w:rsidRPr="00BB5462">
        <w:t xml:space="preserve"> </w:t>
      </w:r>
      <w:r w:rsidRPr="00A810BC">
        <w:t xml:space="preserve">может отличаться от приведенного в зависимости от решаемых </w:t>
      </w:r>
      <w:r>
        <w:t>ими</w:t>
      </w:r>
      <w:r w:rsidRPr="00A810BC">
        <w:t xml:space="preserve"> задач. При этом закупка маркированных конвертов, не указанной в настоящем Приложении, осуществляется в пределах доведенных лимитов бюджетных обязательств по соответствующему коду классификации расходов бюджетов.</w:t>
      </w:r>
    </w:p>
    <w:p w:rsidR="00BC19CE" w:rsidRDefault="00BC19CE" w:rsidP="00EE5E61">
      <w:pPr>
        <w:tabs>
          <w:tab w:val="left" w:pos="6690"/>
          <w:tab w:val="center" w:pos="7653"/>
        </w:tabs>
        <w:jc w:val="center"/>
      </w:pPr>
    </w:p>
    <w:p w:rsidR="00BC19CE" w:rsidRDefault="00BC19CE" w:rsidP="00EE5E61">
      <w:pPr>
        <w:tabs>
          <w:tab w:val="left" w:pos="6690"/>
          <w:tab w:val="center" w:pos="7653"/>
        </w:tabs>
        <w:jc w:val="center"/>
      </w:pPr>
    </w:p>
    <w:p w:rsidR="00BC19CE" w:rsidRDefault="00BC19CE" w:rsidP="00FB2E49">
      <w:pPr>
        <w:tabs>
          <w:tab w:val="left" w:pos="6690"/>
          <w:tab w:val="center" w:pos="7653"/>
        </w:tabs>
        <w:ind w:left="5670"/>
      </w:pPr>
    </w:p>
    <w:p w:rsidR="00BC19CE" w:rsidRPr="00A339A8" w:rsidRDefault="00BC19CE" w:rsidP="00644702">
      <w:pPr>
        <w:jc w:val="both"/>
        <w:outlineLvl w:val="0"/>
        <w:rPr>
          <w:sz w:val="28"/>
          <w:szCs w:val="28"/>
        </w:rPr>
      </w:pPr>
      <w:r w:rsidRPr="00A339A8">
        <w:rPr>
          <w:sz w:val="28"/>
          <w:szCs w:val="28"/>
        </w:rPr>
        <w:t>Заместитель главы</w:t>
      </w:r>
    </w:p>
    <w:p w:rsidR="00BC19CE" w:rsidRPr="00A339A8" w:rsidRDefault="00BC19CE" w:rsidP="00CC5A8C">
      <w:pPr>
        <w:jc w:val="both"/>
        <w:rPr>
          <w:sz w:val="28"/>
          <w:szCs w:val="28"/>
        </w:rPr>
      </w:pPr>
      <w:r w:rsidRPr="00A339A8">
        <w:rPr>
          <w:sz w:val="28"/>
          <w:szCs w:val="28"/>
        </w:rPr>
        <w:t>Темрюкского городского поселения</w:t>
      </w:r>
    </w:p>
    <w:p w:rsidR="00BC19CE" w:rsidRPr="00A339A8" w:rsidRDefault="00BC19CE" w:rsidP="00CC5A8C">
      <w:pPr>
        <w:jc w:val="both"/>
        <w:rPr>
          <w:sz w:val="28"/>
          <w:szCs w:val="28"/>
        </w:rPr>
      </w:pPr>
      <w:r w:rsidRPr="00A339A8">
        <w:rPr>
          <w:sz w:val="28"/>
          <w:szCs w:val="28"/>
        </w:rPr>
        <w:t>Темрюкского района                                                                             А.В. Румянцева</w:t>
      </w:r>
    </w:p>
    <w:p w:rsidR="00BC19CE" w:rsidRDefault="00BC19CE" w:rsidP="00FB2E49">
      <w:pPr>
        <w:tabs>
          <w:tab w:val="left" w:pos="6690"/>
          <w:tab w:val="center" w:pos="7653"/>
        </w:tabs>
        <w:ind w:left="5670"/>
      </w:pPr>
    </w:p>
    <w:p w:rsidR="00BC19CE" w:rsidRDefault="00BC19CE" w:rsidP="00FB2E49">
      <w:pPr>
        <w:tabs>
          <w:tab w:val="left" w:pos="6690"/>
          <w:tab w:val="center" w:pos="7653"/>
        </w:tabs>
        <w:ind w:left="5670"/>
      </w:pPr>
    </w:p>
    <w:p w:rsidR="00BC19CE" w:rsidRDefault="00BC19CE" w:rsidP="00FB2E49">
      <w:pPr>
        <w:tabs>
          <w:tab w:val="left" w:pos="6690"/>
          <w:tab w:val="center" w:pos="7653"/>
        </w:tabs>
        <w:ind w:left="5670"/>
      </w:pPr>
    </w:p>
    <w:p w:rsidR="00BC19CE" w:rsidRDefault="00BC19CE" w:rsidP="00FB2E49">
      <w:pPr>
        <w:tabs>
          <w:tab w:val="left" w:pos="6690"/>
          <w:tab w:val="center" w:pos="7653"/>
        </w:tabs>
        <w:ind w:left="5670"/>
      </w:pPr>
    </w:p>
    <w:p w:rsidR="00BC19CE" w:rsidRDefault="00BC19CE" w:rsidP="00FB2E49">
      <w:pPr>
        <w:tabs>
          <w:tab w:val="left" w:pos="6690"/>
          <w:tab w:val="center" w:pos="7653"/>
        </w:tabs>
        <w:ind w:left="5670"/>
      </w:pPr>
    </w:p>
    <w:p w:rsidR="00BC19CE" w:rsidRDefault="00BC19CE" w:rsidP="00FB2E49">
      <w:pPr>
        <w:tabs>
          <w:tab w:val="left" w:pos="6690"/>
          <w:tab w:val="center" w:pos="7653"/>
        </w:tabs>
        <w:ind w:left="5670"/>
      </w:pPr>
    </w:p>
    <w:p w:rsidR="00BC19CE" w:rsidRDefault="00BC19CE" w:rsidP="00FB2E49">
      <w:pPr>
        <w:tabs>
          <w:tab w:val="left" w:pos="6690"/>
          <w:tab w:val="center" w:pos="7653"/>
        </w:tabs>
        <w:ind w:left="5670"/>
      </w:pPr>
    </w:p>
    <w:p w:rsidR="00BC19CE" w:rsidRDefault="00BC19CE" w:rsidP="00FB2E49">
      <w:pPr>
        <w:tabs>
          <w:tab w:val="left" w:pos="6690"/>
          <w:tab w:val="center" w:pos="7653"/>
        </w:tabs>
        <w:ind w:left="5670"/>
      </w:pPr>
    </w:p>
    <w:p w:rsidR="00BC19CE" w:rsidRPr="004B1B6B" w:rsidRDefault="00BC19CE" w:rsidP="00644702">
      <w:pPr>
        <w:pStyle w:val="ConsPlusNormal"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</w:t>
      </w:r>
      <w:r w:rsidRPr="004B1B6B">
        <w:rPr>
          <w:rFonts w:ascii="Times New Roman" w:hAnsi="Times New Roman" w:cs="Times New Roman"/>
          <w:sz w:val="28"/>
          <w:szCs w:val="28"/>
        </w:rPr>
        <w:t>ПРИЛОЖЕНИЕ</w:t>
      </w:r>
      <w:r>
        <w:rPr>
          <w:rFonts w:ascii="Times New Roman" w:hAnsi="Times New Roman" w:cs="Times New Roman"/>
          <w:sz w:val="28"/>
          <w:szCs w:val="28"/>
        </w:rPr>
        <w:t xml:space="preserve"> № 5</w:t>
      </w:r>
    </w:p>
    <w:p w:rsidR="00BC19CE" w:rsidRDefault="00BC19CE" w:rsidP="00A339A8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BC19CE" w:rsidRDefault="00BC19CE" w:rsidP="00644702">
      <w:pPr>
        <w:pStyle w:val="ConsPlusNormal"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УТВЕРЖДЕНЫ</w:t>
      </w:r>
    </w:p>
    <w:p w:rsidR="00BC19CE" w:rsidRDefault="00BC19CE" w:rsidP="00A339A8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постановлением администрации                                                                                                                                                                                         </w:t>
      </w:r>
    </w:p>
    <w:p w:rsidR="00BC19CE" w:rsidRDefault="00BC19CE" w:rsidP="00A339A8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Темрюкского городского поселения </w:t>
      </w:r>
    </w:p>
    <w:p w:rsidR="00BC19CE" w:rsidRDefault="00BC19CE" w:rsidP="00A339A8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Темрюкского района</w:t>
      </w:r>
    </w:p>
    <w:p w:rsidR="00BC19CE" w:rsidRDefault="00BC19CE" w:rsidP="001F5CAE">
      <w:pPr>
        <w:ind w:left="5529" w:right="139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       </w:t>
      </w:r>
      <w:r w:rsidRPr="001F5CAE">
        <w:rPr>
          <w:sz w:val="28"/>
          <w:szCs w:val="28"/>
        </w:rPr>
        <w:t xml:space="preserve">от   </w:t>
      </w:r>
      <w:r w:rsidRPr="001F5CAE">
        <w:rPr>
          <w:sz w:val="28"/>
          <w:szCs w:val="28"/>
          <w:u w:val="single"/>
        </w:rPr>
        <w:t xml:space="preserve">11.10.2016      </w:t>
      </w:r>
      <w:r w:rsidRPr="001F5CAE">
        <w:rPr>
          <w:sz w:val="28"/>
          <w:szCs w:val="28"/>
        </w:rPr>
        <w:t xml:space="preserve">№    </w:t>
      </w:r>
      <w:r w:rsidRPr="001F5CAE">
        <w:rPr>
          <w:sz w:val="28"/>
          <w:szCs w:val="28"/>
          <w:u w:val="single"/>
        </w:rPr>
        <w:t xml:space="preserve">  1268  </w:t>
      </w:r>
    </w:p>
    <w:p w:rsidR="00BC19CE" w:rsidRDefault="00BC19CE" w:rsidP="001F5CAE">
      <w:pPr>
        <w:ind w:left="5529" w:right="139"/>
        <w:rPr>
          <w:b/>
          <w:sz w:val="28"/>
          <w:szCs w:val="28"/>
        </w:rPr>
      </w:pPr>
    </w:p>
    <w:p w:rsidR="00BC19CE" w:rsidRPr="00A339A8" w:rsidRDefault="00BC19CE" w:rsidP="00644702">
      <w:pPr>
        <w:tabs>
          <w:tab w:val="left" w:pos="6690"/>
          <w:tab w:val="center" w:pos="7653"/>
        </w:tabs>
        <w:jc w:val="center"/>
        <w:outlineLvl w:val="0"/>
        <w:rPr>
          <w:b/>
          <w:sz w:val="28"/>
          <w:szCs w:val="28"/>
        </w:rPr>
      </w:pPr>
      <w:r w:rsidRPr="00A339A8">
        <w:rPr>
          <w:b/>
          <w:sz w:val="28"/>
          <w:szCs w:val="28"/>
        </w:rPr>
        <w:t>НОРМАТИВЫ</w:t>
      </w:r>
    </w:p>
    <w:p w:rsidR="00BC19CE" w:rsidRDefault="00BC19CE" w:rsidP="00A339A8">
      <w:pPr>
        <w:tabs>
          <w:tab w:val="left" w:pos="6690"/>
          <w:tab w:val="center" w:pos="7653"/>
        </w:tabs>
        <w:jc w:val="center"/>
        <w:rPr>
          <w:b/>
          <w:sz w:val="28"/>
          <w:szCs w:val="28"/>
        </w:rPr>
      </w:pPr>
      <w:r w:rsidRPr="00A339A8">
        <w:rPr>
          <w:b/>
          <w:sz w:val="28"/>
          <w:szCs w:val="28"/>
        </w:rPr>
        <w:t xml:space="preserve">обеспечения функций администрации Темрюкского городского поселения Темрюкского района, в том числе подведомственных ей </w:t>
      </w:r>
      <w:r>
        <w:rPr>
          <w:b/>
          <w:sz w:val="28"/>
          <w:szCs w:val="28"/>
        </w:rPr>
        <w:t xml:space="preserve">муниципальных </w:t>
      </w:r>
      <w:r w:rsidRPr="00A339A8">
        <w:rPr>
          <w:b/>
          <w:sz w:val="28"/>
          <w:szCs w:val="28"/>
        </w:rPr>
        <w:t>казенных учреждений,</w:t>
      </w:r>
      <w:r>
        <w:rPr>
          <w:b/>
          <w:sz w:val="28"/>
          <w:szCs w:val="28"/>
        </w:rPr>
        <w:t xml:space="preserve"> </w:t>
      </w:r>
      <w:r w:rsidRPr="00A339A8">
        <w:rPr>
          <w:b/>
          <w:sz w:val="28"/>
          <w:szCs w:val="28"/>
        </w:rPr>
        <w:t>применяемые при расчете нормативных затрат на приобретение бланочной продукции</w:t>
      </w:r>
    </w:p>
    <w:p w:rsidR="00BC19CE" w:rsidRPr="00A339A8" w:rsidRDefault="00BC19CE" w:rsidP="00A339A8">
      <w:pPr>
        <w:tabs>
          <w:tab w:val="left" w:pos="6690"/>
          <w:tab w:val="center" w:pos="7653"/>
        </w:tabs>
        <w:jc w:val="center"/>
        <w:rPr>
          <w:b/>
          <w:sz w:val="28"/>
          <w:szCs w:val="28"/>
        </w:rPr>
      </w:pPr>
    </w:p>
    <w:tbl>
      <w:tblPr>
        <w:tblW w:w="978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459"/>
        <w:gridCol w:w="4536"/>
        <w:gridCol w:w="1563"/>
        <w:gridCol w:w="3115"/>
      </w:tblGrid>
      <w:tr w:rsidR="00BC19CE" w:rsidRPr="007F0150" w:rsidTr="0060613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9CE" w:rsidRPr="007F0150" w:rsidRDefault="00BC19CE" w:rsidP="00606134">
            <w:pPr>
              <w:tabs>
                <w:tab w:val="left" w:pos="6690"/>
                <w:tab w:val="center" w:pos="7653"/>
              </w:tabs>
            </w:pPr>
            <w:r w:rsidRPr="00606134">
              <w:t>№</w:t>
            </w:r>
          </w:p>
          <w:p w:rsidR="00BC19CE" w:rsidRPr="007F0150" w:rsidRDefault="00BC19CE" w:rsidP="00606134">
            <w:pPr>
              <w:tabs>
                <w:tab w:val="left" w:pos="6690"/>
                <w:tab w:val="center" w:pos="7653"/>
              </w:tabs>
            </w:pPr>
            <w:r w:rsidRPr="00606134">
              <w:t>п/п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9CE" w:rsidRPr="007F0150" w:rsidRDefault="00BC19CE" w:rsidP="00606134">
            <w:pPr>
              <w:tabs>
                <w:tab w:val="left" w:pos="6690"/>
                <w:tab w:val="center" w:pos="7653"/>
              </w:tabs>
            </w:pPr>
            <w:r w:rsidRPr="00606134">
              <w:t xml:space="preserve">Наименование  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9CE" w:rsidRPr="007F0150" w:rsidRDefault="00BC19CE" w:rsidP="00606134">
            <w:pPr>
              <w:tabs>
                <w:tab w:val="left" w:pos="6690"/>
                <w:tab w:val="center" w:pos="7653"/>
              </w:tabs>
            </w:pPr>
            <w:r w:rsidRPr="00606134">
              <w:t>Количество*, шт./год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9CE" w:rsidRPr="007F0150" w:rsidRDefault="00BC19CE" w:rsidP="00606134">
            <w:pPr>
              <w:tabs>
                <w:tab w:val="left" w:pos="6690"/>
                <w:tab w:val="center" w:pos="7653"/>
              </w:tabs>
            </w:pPr>
            <w:r w:rsidRPr="00606134">
              <w:t xml:space="preserve">Цена </w:t>
            </w:r>
          </w:p>
          <w:p w:rsidR="00BC19CE" w:rsidRPr="007F0150" w:rsidRDefault="00BC19CE" w:rsidP="00606134">
            <w:pPr>
              <w:tabs>
                <w:tab w:val="left" w:pos="6690"/>
                <w:tab w:val="center" w:pos="7653"/>
              </w:tabs>
            </w:pPr>
            <w:r w:rsidRPr="00606134">
              <w:t>1 бланка, руб.</w:t>
            </w:r>
          </w:p>
        </w:tc>
      </w:tr>
      <w:tr w:rsidR="00BC19CE" w:rsidRPr="00D41D5F" w:rsidTr="00606134">
        <w:tc>
          <w:tcPr>
            <w:tcW w:w="97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9CE" w:rsidRPr="00606134" w:rsidRDefault="00BC19CE" w:rsidP="00606134">
            <w:pPr>
              <w:tabs>
                <w:tab w:val="left" w:pos="6690"/>
                <w:tab w:val="center" w:pos="7653"/>
              </w:tabs>
              <w:jc w:val="center"/>
            </w:pPr>
            <w:r w:rsidRPr="00606134">
              <w:t>Администрация Темрюкского городского поселения Темрюкского района</w:t>
            </w:r>
          </w:p>
        </w:tc>
      </w:tr>
      <w:tr w:rsidR="00BC19CE" w:rsidRPr="007F0150" w:rsidTr="0060613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9CE" w:rsidRPr="007F0150" w:rsidRDefault="00BC19CE" w:rsidP="00606134">
            <w:pPr>
              <w:tabs>
                <w:tab w:val="left" w:pos="6690"/>
                <w:tab w:val="center" w:pos="7653"/>
              </w:tabs>
            </w:pPr>
            <w:r w:rsidRPr="00606134"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9CE" w:rsidRPr="007F0150" w:rsidRDefault="00BC19CE" w:rsidP="00606134">
            <w:pPr>
              <w:tabs>
                <w:tab w:val="left" w:pos="6690"/>
                <w:tab w:val="center" w:pos="7653"/>
              </w:tabs>
            </w:pPr>
            <w:r w:rsidRPr="00606134">
              <w:t>Бланк администрации, бланк главы с угловым штампом (номерные)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9CE" w:rsidRPr="007F0150" w:rsidRDefault="00BC19CE" w:rsidP="00606134">
            <w:pPr>
              <w:tabs>
                <w:tab w:val="left" w:pos="6690"/>
                <w:tab w:val="center" w:pos="7653"/>
              </w:tabs>
            </w:pPr>
            <w:r w:rsidRPr="00606134">
              <w:t>5000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9CE" w:rsidRPr="007F0150" w:rsidRDefault="00BC19CE" w:rsidP="00606134">
            <w:pPr>
              <w:tabs>
                <w:tab w:val="left" w:pos="6690"/>
                <w:tab w:val="center" w:pos="7653"/>
              </w:tabs>
            </w:pPr>
            <w:r w:rsidRPr="00606134">
              <w:t>3,9</w:t>
            </w:r>
          </w:p>
        </w:tc>
      </w:tr>
      <w:tr w:rsidR="00BC19CE" w:rsidRPr="007F0150" w:rsidTr="0060613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9CE" w:rsidRPr="007F0150" w:rsidRDefault="00BC19CE" w:rsidP="00606134">
            <w:pPr>
              <w:tabs>
                <w:tab w:val="left" w:pos="6690"/>
                <w:tab w:val="center" w:pos="7653"/>
              </w:tabs>
            </w:pPr>
            <w:r w:rsidRPr="00606134">
              <w:t>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9CE" w:rsidRPr="007F0150" w:rsidRDefault="00BC19CE" w:rsidP="00606134">
            <w:pPr>
              <w:tabs>
                <w:tab w:val="left" w:pos="6690"/>
                <w:tab w:val="center" w:pos="7653"/>
              </w:tabs>
            </w:pPr>
            <w:r w:rsidRPr="00606134">
              <w:t xml:space="preserve">Бланки постановления, бланк распоряжения 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9CE" w:rsidRPr="007F0150" w:rsidRDefault="00BC19CE" w:rsidP="00606134">
            <w:pPr>
              <w:tabs>
                <w:tab w:val="left" w:pos="6690"/>
                <w:tab w:val="center" w:pos="7653"/>
              </w:tabs>
            </w:pPr>
            <w:r w:rsidRPr="00606134">
              <w:t>5000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9CE" w:rsidRPr="007F0150" w:rsidRDefault="00BC19CE" w:rsidP="00606134">
            <w:pPr>
              <w:tabs>
                <w:tab w:val="left" w:pos="6690"/>
                <w:tab w:val="center" w:pos="7653"/>
              </w:tabs>
            </w:pPr>
            <w:r w:rsidRPr="00606134">
              <w:t>2,00</w:t>
            </w:r>
          </w:p>
        </w:tc>
      </w:tr>
      <w:tr w:rsidR="00BC19CE" w:rsidRPr="00B86EA5" w:rsidTr="0060613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9CE" w:rsidRPr="00606134" w:rsidRDefault="00BC19CE" w:rsidP="00606134">
            <w:pPr>
              <w:tabs>
                <w:tab w:val="left" w:pos="6690"/>
                <w:tab w:val="center" w:pos="7653"/>
              </w:tabs>
            </w:pPr>
            <w:r w:rsidRPr="00606134">
              <w:t>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9CE" w:rsidRPr="00606134" w:rsidRDefault="00BC19CE" w:rsidP="00B86EA5">
            <w:r w:rsidRPr="00606134">
              <w:t>Карточка Т 2ГС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9CE" w:rsidRPr="00606134" w:rsidRDefault="00BC19CE" w:rsidP="00B86EA5">
            <w:r w:rsidRPr="00606134">
              <w:t>50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9CE" w:rsidRPr="00606134" w:rsidRDefault="00BC19CE" w:rsidP="00B86EA5">
            <w:r w:rsidRPr="00606134">
              <w:t>15,00</w:t>
            </w:r>
          </w:p>
        </w:tc>
      </w:tr>
      <w:tr w:rsidR="00BC19CE" w:rsidRPr="00D87341" w:rsidTr="00606134">
        <w:tc>
          <w:tcPr>
            <w:tcW w:w="97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9CE" w:rsidRPr="00606134" w:rsidRDefault="00BC19CE" w:rsidP="00606134">
            <w:pPr>
              <w:tabs>
                <w:tab w:val="left" w:pos="6690"/>
                <w:tab w:val="center" w:pos="7653"/>
              </w:tabs>
              <w:jc w:val="center"/>
            </w:pPr>
            <w:r w:rsidRPr="00606134">
              <w:t>Муниципальное казенное учреждение Темрюкского городского поселения Темрюкского района «Городское библиотечное объединение»</w:t>
            </w:r>
          </w:p>
        </w:tc>
      </w:tr>
      <w:tr w:rsidR="00BC19CE" w:rsidRPr="0035176E" w:rsidTr="0060613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9CE" w:rsidRPr="00606134" w:rsidRDefault="00BC19CE" w:rsidP="00606134">
            <w:pPr>
              <w:tabs>
                <w:tab w:val="left" w:pos="6690"/>
                <w:tab w:val="center" w:pos="7653"/>
              </w:tabs>
            </w:pPr>
            <w:r w:rsidRPr="00606134"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9CE" w:rsidRPr="00606134" w:rsidRDefault="00BC19CE">
            <w:pPr>
              <w:rPr>
                <w:lang w:eastAsia="en-US"/>
              </w:rPr>
            </w:pPr>
            <w:r w:rsidRPr="00606134">
              <w:t>Формуляр читательский взрослый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9CE" w:rsidRPr="00606134" w:rsidRDefault="00BC19CE" w:rsidP="0035176E">
            <w:r w:rsidRPr="00606134">
              <w:t>2000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9CE" w:rsidRPr="00606134" w:rsidRDefault="00BC19CE" w:rsidP="0035176E">
            <w:r w:rsidRPr="00606134">
              <w:t>1,40</w:t>
            </w:r>
          </w:p>
        </w:tc>
      </w:tr>
      <w:tr w:rsidR="00BC19CE" w:rsidRPr="0035176E" w:rsidTr="0060613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9CE" w:rsidRPr="00606134" w:rsidRDefault="00BC19CE" w:rsidP="00606134">
            <w:pPr>
              <w:tabs>
                <w:tab w:val="left" w:pos="6690"/>
                <w:tab w:val="center" w:pos="7653"/>
              </w:tabs>
            </w:pPr>
            <w:r w:rsidRPr="00606134">
              <w:t>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9CE" w:rsidRPr="00606134" w:rsidRDefault="00BC19CE">
            <w:pPr>
              <w:rPr>
                <w:lang w:eastAsia="en-US"/>
              </w:rPr>
            </w:pPr>
            <w:r w:rsidRPr="00606134">
              <w:t>Формуляр читателя детский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9CE" w:rsidRPr="00606134" w:rsidRDefault="00BC19CE" w:rsidP="0035176E">
            <w:r w:rsidRPr="00606134">
              <w:t>3800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9CE" w:rsidRPr="00606134" w:rsidRDefault="00BC19CE" w:rsidP="0035176E">
            <w:r w:rsidRPr="00606134">
              <w:t>1,40</w:t>
            </w:r>
          </w:p>
        </w:tc>
      </w:tr>
      <w:tr w:rsidR="00BC19CE" w:rsidRPr="0035176E" w:rsidTr="0060613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9CE" w:rsidRPr="00606134" w:rsidRDefault="00BC19CE" w:rsidP="00606134">
            <w:pPr>
              <w:tabs>
                <w:tab w:val="left" w:pos="6690"/>
                <w:tab w:val="center" w:pos="7653"/>
              </w:tabs>
            </w:pPr>
            <w:r w:rsidRPr="00606134">
              <w:t>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9CE" w:rsidRPr="00606134" w:rsidRDefault="00BC19CE">
            <w:pPr>
              <w:rPr>
                <w:lang w:eastAsia="en-US"/>
              </w:rPr>
            </w:pPr>
            <w:r w:rsidRPr="00606134">
              <w:t>Дневник библиотеки взрослый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9CE" w:rsidRPr="00606134" w:rsidRDefault="00BC19CE" w:rsidP="0035176E">
            <w:r w:rsidRPr="00606134">
              <w:t>8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9CE" w:rsidRPr="00606134" w:rsidRDefault="00BC19CE" w:rsidP="0035176E">
            <w:r w:rsidRPr="00606134">
              <w:t>125,00</w:t>
            </w:r>
          </w:p>
        </w:tc>
      </w:tr>
      <w:tr w:rsidR="00BC19CE" w:rsidRPr="0035176E" w:rsidTr="0060613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9CE" w:rsidRPr="00606134" w:rsidRDefault="00BC19CE" w:rsidP="00606134">
            <w:pPr>
              <w:tabs>
                <w:tab w:val="left" w:pos="6690"/>
                <w:tab w:val="center" w:pos="7653"/>
              </w:tabs>
            </w:pPr>
            <w:r w:rsidRPr="00606134">
              <w:t>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9CE" w:rsidRPr="00606134" w:rsidRDefault="00BC19CE">
            <w:pPr>
              <w:rPr>
                <w:lang w:eastAsia="en-US"/>
              </w:rPr>
            </w:pPr>
            <w:r w:rsidRPr="00606134">
              <w:t>Дневник библиотеки взрослый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9CE" w:rsidRPr="00606134" w:rsidRDefault="00BC19CE" w:rsidP="0035176E">
            <w:r w:rsidRPr="00606134">
              <w:t>12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9CE" w:rsidRPr="00606134" w:rsidRDefault="00BC19CE" w:rsidP="0035176E">
            <w:r w:rsidRPr="00606134">
              <w:t>125,00</w:t>
            </w:r>
          </w:p>
        </w:tc>
      </w:tr>
      <w:tr w:rsidR="00BC19CE" w:rsidRPr="0035176E" w:rsidTr="0060613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9CE" w:rsidRPr="00606134" w:rsidRDefault="00BC19CE" w:rsidP="00606134">
            <w:pPr>
              <w:tabs>
                <w:tab w:val="left" w:pos="6690"/>
                <w:tab w:val="center" w:pos="7653"/>
              </w:tabs>
            </w:pPr>
            <w:r w:rsidRPr="00606134">
              <w:t>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9CE" w:rsidRPr="00606134" w:rsidRDefault="00BC19CE">
            <w:pPr>
              <w:rPr>
                <w:lang w:eastAsia="en-US"/>
              </w:rPr>
            </w:pPr>
            <w:r w:rsidRPr="00606134">
              <w:t>Карточка регистрационная газетная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9CE" w:rsidRPr="00606134" w:rsidRDefault="00BC19CE" w:rsidP="0035176E">
            <w:r w:rsidRPr="00606134">
              <w:t>10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9CE" w:rsidRPr="00606134" w:rsidRDefault="00BC19CE" w:rsidP="0035176E">
            <w:r w:rsidRPr="00606134">
              <w:t>1,35</w:t>
            </w:r>
          </w:p>
        </w:tc>
      </w:tr>
      <w:tr w:rsidR="00BC19CE" w:rsidRPr="0035176E" w:rsidTr="0060613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9CE" w:rsidRPr="00606134" w:rsidRDefault="00BC19CE" w:rsidP="00606134">
            <w:pPr>
              <w:tabs>
                <w:tab w:val="left" w:pos="6690"/>
                <w:tab w:val="center" w:pos="7653"/>
              </w:tabs>
            </w:pPr>
            <w:r w:rsidRPr="00606134">
              <w:t>6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9CE" w:rsidRPr="00606134" w:rsidRDefault="00BC19CE">
            <w:pPr>
              <w:rPr>
                <w:lang w:eastAsia="en-US"/>
              </w:rPr>
            </w:pPr>
            <w:r w:rsidRPr="00606134">
              <w:t>Карточка регистрационная журнальная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9CE" w:rsidRPr="00606134" w:rsidRDefault="00BC19CE" w:rsidP="0035176E">
            <w:r w:rsidRPr="00606134">
              <w:t>10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9CE" w:rsidRPr="00606134" w:rsidRDefault="00BC19CE" w:rsidP="0035176E">
            <w:r w:rsidRPr="00606134">
              <w:t>1,35</w:t>
            </w:r>
          </w:p>
        </w:tc>
      </w:tr>
      <w:tr w:rsidR="00BC19CE" w:rsidRPr="0035176E" w:rsidTr="0060613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9CE" w:rsidRPr="00606134" w:rsidRDefault="00BC19CE" w:rsidP="00606134">
            <w:pPr>
              <w:tabs>
                <w:tab w:val="left" w:pos="6690"/>
                <w:tab w:val="center" w:pos="7653"/>
              </w:tabs>
            </w:pPr>
            <w:r w:rsidRPr="00606134">
              <w:t>7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9CE" w:rsidRPr="00606134" w:rsidRDefault="00BC19CE">
            <w:pPr>
              <w:rPr>
                <w:lang w:eastAsia="en-US"/>
              </w:rPr>
            </w:pPr>
            <w:r w:rsidRPr="00606134">
              <w:t>Дневник учёта работы передвижной библиотеки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9CE" w:rsidRPr="00606134" w:rsidRDefault="00BC19CE" w:rsidP="0035176E">
            <w:r w:rsidRPr="00606134">
              <w:t>12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9CE" w:rsidRPr="00606134" w:rsidRDefault="00BC19CE" w:rsidP="0035176E">
            <w:r w:rsidRPr="00606134">
              <w:t>75,00</w:t>
            </w:r>
          </w:p>
        </w:tc>
      </w:tr>
      <w:tr w:rsidR="00BC19CE" w:rsidRPr="0035176E" w:rsidTr="0060613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9CE" w:rsidRPr="00606134" w:rsidRDefault="00BC19CE" w:rsidP="00606134">
            <w:pPr>
              <w:tabs>
                <w:tab w:val="left" w:pos="6690"/>
                <w:tab w:val="center" w:pos="7653"/>
              </w:tabs>
            </w:pPr>
            <w:r w:rsidRPr="00606134">
              <w:t>8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9CE" w:rsidRPr="00606134" w:rsidRDefault="00BC19CE">
            <w:pPr>
              <w:rPr>
                <w:lang w:eastAsia="en-US"/>
              </w:rPr>
            </w:pPr>
            <w:r w:rsidRPr="00606134">
              <w:t>тетрадь учёта книг передвижной библиотеки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9CE" w:rsidRPr="00606134" w:rsidRDefault="00BC19CE" w:rsidP="0035176E">
            <w:r w:rsidRPr="00606134">
              <w:t>12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9CE" w:rsidRPr="00606134" w:rsidRDefault="00BC19CE" w:rsidP="0035176E">
            <w:r w:rsidRPr="00606134">
              <w:t>75,00</w:t>
            </w:r>
          </w:p>
        </w:tc>
      </w:tr>
      <w:tr w:rsidR="00BC19CE" w:rsidRPr="0035176E" w:rsidTr="0060613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9CE" w:rsidRPr="00606134" w:rsidRDefault="00BC19CE" w:rsidP="00606134">
            <w:pPr>
              <w:tabs>
                <w:tab w:val="left" w:pos="6690"/>
                <w:tab w:val="center" w:pos="7653"/>
              </w:tabs>
            </w:pPr>
            <w:r w:rsidRPr="00606134">
              <w:t>9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9CE" w:rsidRPr="00606134" w:rsidRDefault="00BC19CE">
            <w:pPr>
              <w:rPr>
                <w:lang w:eastAsia="en-US"/>
              </w:rPr>
            </w:pPr>
            <w:r w:rsidRPr="00606134">
              <w:t>тетрадь учёта читателей передвижной библиотеки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9CE" w:rsidRPr="00606134" w:rsidRDefault="00BC19CE" w:rsidP="0035176E">
            <w:r w:rsidRPr="00606134">
              <w:t>22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9CE" w:rsidRPr="00606134" w:rsidRDefault="00BC19CE" w:rsidP="0035176E">
            <w:r w:rsidRPr="00606134">
              <w:t>75,00</w:t>
            </w:r>
          </w:p>
        </w:tc>
      </w:tr>
      <w:tr w:rsidR="00BC19CE" w:rsidRPr="0035176E" w:rsidTr="0060613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9CE" w:rsidRPr="00606134" w:rsidRDefault="00BC19CE" w:rsidP="00606134">
            <w:pPr>
              <w:tabs>
                <w:tab w:val="left" w:pos="6690"/>
                <w:tab w:val="center" w:pos="7653"/>
              </w:tabs>
            </w:pPr>
            <w:r w:rsidRPr="00606134">
              <w:t>10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9CE" w:rsidRPr="00606134" w:rsidRDefault="00BC19CE">
            <w:pPr>
              <w:rPr>
                <w:lang w:eastAsia="en-US"/>
              </w:rPr>
            </w:pPr>
            <w:r w:rsidRPr="00606134">
              <w:t>Тетрадь учёта книг взамен утерянных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9CE" w:rsidRPr="00606134" w:rsidRDefault="00BC19CE" w:rsidP="0035176E">
            <w:r w:rsidRPr="00606134">
              <w:t>4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9CE" w:rsidRPr="00606134" w:rsidRDefault="00BC19CE" w:rsidP="0035176E">
            <w:r w:rsidRPr="00606134">
              <w:t>85,00</w:t>
            </w:r>
          </w:p>
        </w:tc>
      </w:tr>
      <w:tr w:rsidR="00BC19CE" w:rsidRPr="0035176E" w:rsidTr="0060613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9CE" w:rsidRPr="00606134" w:rsidRDefault="00BC19CE" w:rsidP="00606134">
            <w:pPr>
              <w:tabs>
                <w:tab w:val="left" w:pos="6690"/>
                <w:tab w:val="center" w:pos="7653"/>
              </w:tabs>
            </w:pPr>
            <w:r w:rsidRPr="00606134">
              <w:t>11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9CE" w:rsidRPr="00606134" w:rsidRDefault="00BC19CE">
            <w:pPr>
              <w:rPr>
                <w:lang w:eastAsia="en-US"/>
              </w:rPr>
            </w:pPr>
            <w:r w:rsidRPr="00606134">
              <w:t>Карточка каталожная нелинованная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9CE" w:rsidRPr="00606134" w:rsidRDefault="00BC19CE" w:rsidP="0035176E">
            <w:r w:rsidRPr="00606134">
              <w:t>30000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9CE" w:rsidRPr="00606134" w:rsidRDefault="00BC19CE" w:rsidP="0035176E">
            <w:r w:rsidRPr="00606134">
              <w:t>0,98</w:t>
            </w:r>
          </w:p>
        </w:tc>
      </w:tr>
      <w:tr w:rsidR="00BC19CE" w:rsidRPr="0035176E" w:rsidTr="0060613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9CE" w:rsidRPr="00606134" w:rsidRDefault="00BC19CE" w:rsidP="00606134">
            <w:pPr>
              <w:tabs>
                <w:tab w:val="left" w:pos="6690"/>
                <w:tab w:val="center" w:pos="7653"/>
              </w:tabs>
            </w:pPr>
            <w:r w:rsidRPr="00606134">
              <w:t>12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9CE" w:rsidRPr="00606134" w:rsidRDefault="00BC19CE">
            <w:pPr>
              <w:rPr>
                <w:lang w:eastAsia="en-US"/>
              </w:rPr>
            </w:pPr>
            <w:r w:rsidRPr="00606134">
              <w:t>Листок срока возврата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9CE" w:rsidRPr="00606134" w:rsidRDefault="00BC19CE" w:rsidP="0035176E">
            <w:r w:rsidRPr="00606134">
              <w:t>6000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9CE" w:rsidRPr="00606134" w:rsidRDefault="00BC19CE" w:rsidP="0035176E">
            <w:r w:rsidRPr="00606134">
              <w:t>0,45</w:t>
            </w:r>
          </w:p>
        </w:tc>
      </w:tr>
      <w:tr w:rsidR="00BC19CE" w:rsidRPr="0035176E" w:rsidTr="0060613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9CE" w:rsidRPr="00606134" w:rsidRDefault="00BC19CE" w:rsidP="00606134">
            <w:pPr>
              <w:tabs>
                <w:tab w:val="left" w:pos="6690"/>
                <w:tab w:val="center" w:pos="7653"/>
              </w:tabs>
            </w:pPr>
            <w:r w:rsidRPr="00606134">
              <w:t>13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9CE" w:rsidRPr="00606134" w:rsidRDefault="00BC19CE">
            <w:pPr>
              <w:rPr>
                <w:lang w:eastAsia="en-US"/>
              </w:rPr>
            </w:pPr>
            <w:r w:rsidRPr="00606134">
              <w:t>Книга суммарного учёта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9CE" w:rsidRPr="00606134" w:rsidRDefault="00BC19CE" w:rsidP="0035176E">
            <w:r w:rsidRPr="00606134">
              <w:t>8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9CE" w:rsidRPr="00606134" w:rsidRDefault="00BC19CE" w:rsidP="0035176E">
            <w:r w:rsidRPr="00606134">
              <w:t>125,00</w:t>
            </w:r>
          </w:p>
        </w:tc>
      </w:tr>
    </w:tbl>
    <w:p w:rsidR="00BC19CE" w:rsidRDefault="00BC19CE" w:rsidP="0056032E">
      <w:pPr>
        <w:tabs>
          <w:tab w:val="left" w:pos="6690"/>
          <w:tab w:val="center" w:pos="7653"/>
        </w:tabs>
        <w:jc w:val="both"/>
      </w:pPr>
    </w:p>
    <w:p w:rsidR="00BC19CE" w:rsidRPr="004F473C" w:rsidRDefault="00BC19CE" w:rsidP="0056032E">
      <w:pPr>
        <w:tabs>
          <w:tab w:val="left" w:pos="6690"/>
          <w:tab w:val="center" w:pos="7653"/>
        </w:tabs>
        <w:jc w:val="both"/>
      </w:pPr>
      <w:r w:rsidRPr="004F473C">
        <w:t>________________________</w:t>
      </w:r>
    </w:p>
    <w:p w:rsidR="00BC19CE" w:rsidRPr="004F473C" w:rsidRDefault="00BC19CE" w:rsidP="00644702">
      <w:pPr>
        <w:tabs>
          <w:tab w:val="left" w:pos="6690"/>
          <w:tab w:val="center" w:pos="7653"/>
        </w:tabs>
        <w:jc w:val="both"/>
        <w:outlineLvl w:val="0"/>
      </w:pPr>
      <w:r w:rsidRPr="004F473C">
        <w:t>Примечание.*</w:t>
      </w:r>
    </w:p>
    <w:p w:rsidR="00BC19CE" w:rsidRPr="004F473C" w:rsidRDefault="00BC19CE" w:rsidP="0056032E">
      <w:pPr>
        <w:tabs>
          <w:tab w:val="left" w:pos="6690"/>
          <w:tab w:val="center" w:pos="7653"/>
        </w:tabs>
        <w:jc w:val="both"/>
      </w:pPr>
      <w:r w:rsidRPr="004F473C">
        <w:t xml:space="preserve">       Количество </w:t>
      </w:r>
      <w:r>
        <w:t xml:space="preserve">бланочной продукции, приобретаемых </w:t>
      </w:r>
      <w:r w:rsidRPr="004F473C">
        <w:t xml:space="preserve"> для администрации Темрюкского городского поселения Темрюкского района</w:t>
      </w:r>
      <w:r>
        <w:t>,</w:t>
      </w:r>
      <w:r w:rsidRPr="0056032E">
        <w:t xml:space="preserve"> в том числе подведомственных ей казенных учреждений,</w:t>
      </w:r>
      <w:r w:rsidRPr="004F473C">
        <w:t xml:space="preserve"> может отличаться от приведенного в зависимости от решаемых </w:t>
      </w:r>
      <w:r>
        <w:t>ими</w:t>
      </w:r>
      <w:r w:rsidRPr="004F473C">
        <w:t xml:space="preserve"> задач. При этом закупка </w:t>
      </w:r>
      <w:r w:rsidRPr="0056032E">
        <w:t>бланочной продукции</w:t>
      </w:r>
      <w:r w:rsidRPr="004F473C">
        <w:t>, не указанной в настоящем Приложении, осуществляется в пределах доведенных лимитов бюджетных обязательств по соответствующему коду классификации расходов бюджетов.</w:t>
      </w:r>
    </w:p>
    <w:p w:rsidR="00BC19CE" w:rsidRDefault="00BC19CE" w:rsidP="004F473C">
      <w:pPr>
        <w:tabs>
          <w:tab w:val="left" w:pos="6690"/>
          <w:tab w:val="center" w:pos="7653"/>
        </w:tabs>
      </w:pPr>
    </w:p>
    <w:p w:rsidR="00BC19CE" w:rsidRDefault="00BC19CE" w:rsidP="004F473C">
      <w:pPr>
        <w:tabs>
          <w:tab w:val="left" w:pos="6690"/>
          <w:tab w:val="center" w:pos="7653"/>
        </w:tabs>
      </w:pPr>
    </w:p>
    <w:p w:rsidR="00BC19CE" w:rsidRDefault="00BC19CE" w:rsidP="004F473C">
      <w:pPr>
        <w:tabs>
          <w:tab w:val="left" w:pos="6690"/>
          <w:tab w:val="center" w:pos="7653"/>
        </w:tabs>
      </w:pPr>
    </w:p>
    <w:p w:rsidR="00BC19CE" w:rsidRDefault="00BC19CE" w:rsidP="004F473C">
      <w:pPr>
        <w:tabs>
          <w:tab w:val="left" w:pos="6690"/>
          <w:tab w:val="center" w:pos="7653"/>
        </w:tabs>
      </w:pPr>
    </w:p>
    <w:p w:rsidR="00BC19CE" w:rsidRPr="00A339A8" w:rsidRDefault="00BC19CE" w:rsidP="00644702">
      <w:pPr>
        <w:outlineLvl w:val="0"/>
        <w:rPr>
          <w:sz w:val="28"/>
          <w:szCs w:val="28"/>
        </w:rPr>
      </w:pPr>
      <w:r w:rsidRPr="00A339A8">
        <w:rPr>
          <w:sz w:val="28"/>
          <w:szCs w:val="28"/>
        </w:rPr>
        <w:t>Заместитель главы</w:t>
      </w:r>
    </w:p>
    <w:p w:rsidR="00BC19CE" w:rsidRPr="00A339A8" w:rsidRDefault="00BC19CE" w:rsidP="00A339A8">
      <w:pPr>
        <w:rPr>
          <w:sz w:val="28"/>
          <w:szCs w:val="28"/>
        </w:rPr>
      </w:pPr>
      <w:r w:rsidRPr="00A339A8">
        <w:rPr>
          <w:sz w:val="28"/>
          <w:szCs w:val="28"/>
        </w:rPr>
        <w:t>Темрюкского городского поселения</w:t>
      </w:r>
    </w:p>
    <w:p w:rsidR="00BC19CE" w:rsidRPr="00A339A8" w:rsidRDefault="00BC19CE" w:rsidP="00A339A8">
      <w:pPr>
        <w:rPr>
          <w:sz w:val="28"/>
          <w:szCs w:val="28"/>
        </w:rPr>
      </w:pPr>
      <w:r w:rsidRPr="00A339A8">
        <w:rPr>
          <w:sz w:val="28"/>
          <w:szCs w:val="28"/>
        </w:rPr>
        <w:t>Темрюкского района                                                                             А.В. Румянцева</w:t>
      </w:r>
    </w:p>
    <w:p w:rsidR="00BC19CE" w:rsidRPr="00A339A8" w:rsidRDefault="00BC19CE" w:rsidP="00A339A8">
      <w:pPr>
        <w:rPr>
          <w:sz w:val="28"/>
          <w:szCs w:val="28"/>
        </w:rPr>
      </w:pPr>
    </w:p>
    <w:p w:rsidR="00BC19CE" w:rsidRDefault="00BC19CE" w:rsidP="00D74A32">
      <w:pPr>
        <w:jc w:val="both"/>
      </w:pPr>
    </w:p>
    <w:p w:rsidR="00BC19CE" w:rsidRDefault="00BC19CE" w:rsidP="00D74A32">
      <w:pPr>
        <w:jc w:val="both"/>
      </w:pPr>
    </w:p>
    <w:p w:rsidR="00BC19CE" w:rsidRDefault="00BC19CE" w:rsidP="00D74A32">
      <w:pPr>
        <w:jc w:val="both"/>
      </w:pPr>
    </w:p>
    <w:p w:rsidR="00BC19CE" w:rsidRDefault="00BC19CE" w:rsidP="00D74A32">
      <w:pPr>
        <w:jc w:val="both"/>
      </w:pPr>
    </w:p>
    <w:p w:rsidR="00BC19CE" w:rsidRDefault="00BC19CE" w:rsidP="00D74A32">
      <w:pPr>
        <w:jc w:val="both"/>
      </w:pPr>
    </w:p>
    <w:p w:rsidR="00BC19CE" w:rsidRDefault="00BC19CE" w:rsidP="00D74A32">
      <w:pPr>
        <w:jc w:val="both"/>
      </w:pPr>
    </w:p>
    <w:p w:rsidR="00BC19CE" w:rsidRDefault="00BC19CE" w:rsidP="00D74A32">
      <w:pPr>
        <w:jc w:val="both"/>
      </w:pPr>
    </w:p>
    <w:p w:rsidR="00BC19CE" w:rsidRDefault="00BC19CE" w:rsidP="00D74A32">
      <w:pPr>
        <w:jc w:val="both"/>
      </w:pPr>
    </w:p>
    <w:p w:rsidR="00BC19CE" w:rsidRDefault="00BC19CE" w:rsidP="00D74A32">
      <w:pPr>
        <w:jc w:val="both"/>
      </w:pPr>
    </w:p>
    <w:p w:rsidR="00BC19CE" w:rsidRDefault="00BC19CE" w:rsidP="00D74A32">
      <w:pPr>
        <w:jc w:val="both"/>
      </w:pPr>
    </w:p>
    <w:p w:rsidR="00BC19CE" w:rsidRDefault="00BC19CE" w:rsidP="00D74A32">
      <w:pPr>
        <w:jc w:val="both"/>
      </w:pPr>
    </w:p>
    <w:p w:rsidR="00BC19CE" w:rsidRDefault="00BC19CE" w:rsidP="00D74A32">
      <w:pPr>
        <w:jc w:val="both"/>
      </w:pPr>
    </w:p>
    <w:p w:rsidR="00BC19CE" w:rsidRDefault="00BC19CE" w:rsidP="00D74A32">
      <w:pPr>
        <w:jc w:val="both"/>
      </w:pPr>
    </w:p>
    <w:p w:rsidR="00BC19CE" w:rsidRDefault="00BC19CE" w:rsidP="00D74A32">
      <w:pPr>
        <w:jc w:val="both"/>
      </w:pPr>
    </w:p>
    <w:p w:rsidR="00BC19CE" w:rsidRDefault="00BC19CE" w:rsidP="00D74A32">
      <w:pPr>
        <w:jc w:val="both"/>
      </w:pPr>
    </w:p>
    <w:p w:rsidR="00BC19CE" w:rsidRDefault="00BC19CE" w:rsidP="00D74A32">
      <w:pPr>
        <w:jc w:val="both"/>
      </w:pPr>
    </w:p>
    <w:p w:rsidR="00BC19CE" w:rsidRDefault="00BC19CE" w:rsidP="00D74A32">
      <w:pPr>
        <w:jc w:val="both"/>
      </w:pPr>
    </w:p>
    <w:p w:rsidR="00BC19CE" w:rsidRDefault="00BC19CE" w:rsidP="00D74A32">
      <w:pPr>
        <w:jc w:val="both"/>
      </w:pPr>
    </w:p>
    <w:p w:rsidR="00BC19CE" w:rsidRDefault="00BC19CE" w:rsidP="00D74A32">
      <w:pPr>
        <w:jc w:val="both"/>
      </w:pPr>
    </w:p>
    <w:p w:rsidR="00BC19CE" w:rsidRDefault="00BC19CE" w:rsidP="00D74A32">
      <w:pPr>
        <w:jc w:val="both"/>
      </w:pPr>
    </w:p>
    <w:p w:rsidR="00BC19CE" w:rsidRDefault="00BC19CE" w:rsidP="00D74A32">
      <w:pPr>
        <w:jc w:val="both"/>
      </w:pPr>
    </w:p>
    <w:p w:rsidR="00BC19CE" w:rsidRDefault="00BC19CE" w:rsidP="00D74A32">
      <w:pPr>
        <w:jc w:val="both"/>
      </w:pPr>
    </w:p>
    <w:p w:rsidR="00BC19CE" w:rsidRDefault="00BC19CE" w:rsidP="00D74A32">
      <w:pPr>
        <w:jc w:val="both"/>
      </w:pPr>
    </w:p>
    <w:p w:rsidR="00BC19CE" w:rsidRDefault="00BC19CE" w:rsidP="00D74A32">
      <w:pPr>
        <w:jc w:val="both"/>
      </w:pPr>
    </w:p>
    <w:p w:rsidR="00BC19CE" w:rsidRDefault="00BC19CE" w:rsidP="00D74A32">
      <w:pPr>
        <w:jc w:val="both"/>
      </w:pPr>
    </w:p>
    <w:p w:rsidR="00BC19CE" w:rsidRDefault="00BC19CE" w:rsidP="00D74A32">
      <w:pPr>
        <w:jc w:val="both"/>
      </w:pPr>
    </w:p>
    <w:p w:rsidR="00BC19CE" w:rsidRDefault="00BC19CE" w:rsidP="00D74A32">
      <w:pPr>
        <w:jc w:val="both"/>
      </w:pPr>
    </w:p>
    <w:p w:rsidR="00BC19CE" w:rsidRDefault="00BC19CE" w:rsidP="00D74A32">
      <w:pPr>
        <w:jc w:val="both"/>
      </w:pPr>
    </w:p>
    <w:p w:rsidR="00BC19CE" w:rsidRDefault="00BC19CE" w:rsidP="00D74A32">
      <w:pPr>
        <w:jc w:val="both"/>
      </w:pPr>
    </w:p>
    <w:p w:rsidR="00BC19CE" w:rsidRDefault="00BC19CE" w:rsidP="00D74A32">
      <w:pPr>
        <w:jc w:val="both"/>
      </w:pPr>
    </w:p>
    <w:p w:rsidR="00BC19CE" w:rsidRDefault="00BC19CE" w:rsidP="00D74A32">
      <w:pPr>
        <w:jc w:val="both"/>
      </w:pPr>
    </w:p>
    <w:p w:rsidR="00BC19CE" w:rsidRDefault="00BC19CE" w:rsidP="00D74A32">
      <w:pPr>
        <w:jc w:val="both"/>
      </w:pPr>
    </w:p>
    <w:p w:rsidR="00BC19CE" w:rsidRDefault="00BC19CE" w:rsidP="00D74A32">
      <w:pPr>
        <w:jc w:val="both"/>
      </w:pPr>
    </w:p>
    <w:p w:rsidR="00BC19CE" w:rsidRDefault="00BC19CE" w:rsidP="00D74A32">
      <w:pPr>
        <w:jc w:val="both"/>
      </w:pPr>
    </w:p>
    <w:p w:rsidR="00BC19CE" w:rsidRDefault="00BC19CE" w:rsidP="00D74A32">
      <w:pPr>
        <w:jc w:val="both"/>
      </w:pPr>
    </w:p>
    <w:p w:rsidR="00BC19CE" w:rsidRDefault="00BC19CE" w:rsidP="00D74A32">
      <w:pPr>
        <w:jc w:val="both"/>
      </w:pPr>
    </w:p>
    <w:p w:rsidR="00BC19CE" w:rsidRDefault="00BC19CE" w:rsidP="00D74A32">
      <w:pPr>
        <w:jc w:val="both"/>
      </w:pPr>
    </w:p>
    <w:p w:rsidR="00BC19CE" w:rsidRDefault="00BC19CE" w:rsidP="00D74A32">
      <w:pPr>
        <w:jc w:val="both"/>
      </w:pPr>
    </w:p>
    <w:p w:rsidR="00BC19CE" w:rsidRDefault="00BC19CE" w:rsidP="00D74A32">
      <w:pPr>
        <w:jc w:val="both"/>
      </w:pPr>
    </w:p>
    <w:p w:rsidR="00BC19CE" w:rsidRDefault="00BC19CE" w:rsidP="00D74A32">
      <w:pPr>
        <w:jc w:val="both"/>
      </w:pPr>
    </w:p>
    <w:p w:rsidR="00BC19CE" w:rsidRDefault="00BC19CE" w:rsidP="00D74A32">
      <w:pPr>
        <w:jc w:val="both"/>
      </w:pPr>
    </w:p>
    <w:p w:rsidR="00BC19CE" w:rsidRPr="004B1B6B" w:rsidRDefault="00BC19CE" w:rsidP="00644702">
      <w:pPr>
        <w:pStyle w:val="ConsPlusNormal"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</w:t>
      </w:r>
      <w:r w:rsidRPr="004B1B6B">
        <w:rPr>
          <w:rFonts w:ascii="Times New Roman" w:hAnsi="Times New Roman" w:cs="Times New Roman"/>
          <w:sz w:val="28"/>
          <w:szCs w:val="28"/>
        </w:rPr>
        <w:t>ПРИЛОЖЕНИЕ</w:t>
      </w:r>
      <w:r>
        <w:rPr>
          <w:rFonts w:ascii="Times New Roman" w:hAnsi="Times New Roman" w:cs="Times New Roman"/>
          <w:sz w:val="28"/>
          <w:szCs w:val="28"/>
        </w:rPr>
        <w:t xml:space="preserve"> № 6</w:t>
      </w:r>
    </w:p>
    <w:p w:rsidR="00BC19CE" w:rsidRDefault="00BC19CE" w:rsidP="00A339A8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BC19CE" w:rsidRDefault="00BC19CE" w:rsidP="00644702">
      <w:pPr>
        <w:pStyle w:val="ConsPlusNormal"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УТВЕРЖДЕНЫ</w:t>
      </w:r>
    </w:p>
    <w:p w:rsidR="00BC19CE" w:rsidRDefault="00BC19CE" w:rsidP="00A339A8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постановлением администрации                                                                                                                                                                                         </w:t>
      </w:r>
    </w:p>
    <w:p w:rsidR="00BC19CE" w:rsidRDefault="00BC19CE" w:rsidP="00A339A8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Темрюкского городского поселения </w:t>
      </w:r>
    </w:p>
    <w:p w:rsidR="00BC19CE" w:rsidRDefault="00BC19CE" w:rsidP="00A339A8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Темрюкского района</w:t>
      </w:r>
    </w:p>
    <w:p w:rsidR="00BC19CE" w:rsidRDefault="00BC19CE" w:rsidP="00A339A8">
      <w:pPr>
        <w:ind w:left="5529" w:right="139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1F5CAE">
        <w:rPr>
          <w:sz w:val="28"/>
          <w:szCs w:val="28"/>
        </w:rPr>
        <w:t xml:space="preserve">от   </w:t>
      </w:r>
      <w:r w:rsidRPr="001F5CAE">
        <w:rPr>
          <w:sz w:val="28"/>
          <w:szCs w:val="28"/>
          <w:u w:val="single"/>
        </w:rPr>
        <w:t xml:space="preserve">11.10.2016      </w:t>
      </w:r>
      <w:r w:rsidRPr="001F5CAE">
        <w:rPr>
          <w:sz w:val="28"/>
          <w:szCs w:val="28"/>
        </w:rPr>
        <w:t xml:space="preserve">№    </w:t>
      </w:r>
      <w:r w:rsidRPr="001F5CAE">
        <w:rPr>
          <w:sz w:val="28"/>
          <w:szCs w:val="28"/>
          <w:u w:val="single"/>
        </w:rPr>
        <w:t xml:space="preserve">  1268  </w:t>
      </w:r>
      <w:r>
        <w:rPr>
          <w:sz w:val="28"/>
          <w:szCs w:val="28"/>
        </w:rPr>
        <w:t xml:space="preserve">  </w:t>
      </w:r>
    </w:p>
    <w:p w:rsidR="00BC19CE" w:rsidRDefault="00BC19CE" w:rsidP="00A339A8">
      <w:pPr>
        <w:ind w:left="5529" w:right="139"/>
      </w:pPr>
    </w:p>
    <w:p w:rsidR="00BC19CE" w:rsidRDefault="00BC19CE" w:rsidP="00FB2E49">
      <w:pPr>
        <w:tabs>
          <w:tab w:val="left" w:pos="6690"/>
          <w:tab w:val="center" w:pos="7653"/>
        </w:tabs>
        <w:ind w:left="5670"/>
      </w:pPr>
    </w:p>
    <w:p w:rsidR="00BC19CE" w:rsidRPr="00A339A8" w:rsidRDefault="00BC19CE" w:rsidP="00644702">
      <w:pPr>
        <w:tabs>
          <w:tab w:val="left" w:pos="6690"/>
          <w:tab w:val="center" w:pos="7653"/>
        </w:tabs>
        <w:jc w:val="center"/>
        <w:outlineLvl w:val="0"/>
        <w:rPr>
          <w:b/>
          <w:sz w:val="28"/>
          <w:szCs w:val="28"/>
        </w:rPr>
      </w:pPr>
      <w:r w:rsidRPr="00A339A8">
        <w:rPr>
          <w:b/>
          <w:sz w:val="28"/>
          <w:szCs w:val="28"/>
        </w:rPr>
        <w:t>НОРМАТИВЫ</w:t>
      </w:r>
    </w:p>
    <w:p w:rsidR="00BC19CE" w:rsidRDefault="00BC19CE" w:rsidP="007F0150">
      <w:pPr>
        <w:tabs>
          <w:tab w:val="left" w:pos="6690"/>
          <w:tab w:val="center" w:pos="7653"/>
        </w:tabs>
        <w:jc w:val="center"/>
        <w:rPr>
          <w:b/>
          <w:sz w:val="28"/>
          <w:szCs w:val="28"/>
        </w:rPr>
      </w:pPr>
      <w:r w:rsidRPr="00A339A8">
        <w:rPr>
          <w:b/>
          <w:sz w:val="28"/>
          <w:szCs w:val="28"/>
        </w:rPr>
        <w:t xml:space="preserve">обеспечения функций администрации Темрюкского городского поселения Темрюкского района, в том числе подведомственных ей </w:t>
      </w:r>
      <w:r>
        <w:rPr>
          <w:b/>
          <w:sz w:val="28"/>
          <w:szCs w:val="28"/>
        </w:rPr>
        <w:t xml:space="preserve">муниципальных </w:t>
      </w:r>
      <w:r w:rsidRPr="00A339A8">
        <w:rPr>
          <w:b/>
          <w:sz w:val="28"/>
          <w:szCs w:val="28"/>
        </w:rPr>
        <w:t>казенных учреждений, применяемые при расчете нормативных затрат на проведение работ по переплету документов постоянного хранения</w:t>
      </w:r>
    </w:p>
    <w:p w:rsidR="00BC19CE" w:rsidRPr="007F0150" w:rsidRDefault="00BC19CE" w:rsidP="00BC7489">
      <w:pPr>
        <w:tabs>
          <w:tab w:val="left" w:pos="6690"/>
          <w:tab w:val="center" w:pos="7653"/>
        </w:tabs>
      </w:pPr>
    </w:p>
    <w:tbl>
      <w:tblPr>
        <w:tblW w:w="4819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50"/>
        <w:gridCol w:w="3383"/>
        <w:gridCol w:w="1892"/>
        <w:gridCol w:w="1751"/>
        <w:gridCol w:w="2187"/>
      </w:tblGrid>
      <w:tr w:rsidR="00BC19CE" w:rsidRPr="007F0150" w:rsidTr="00606134"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9CE" w:rsidRPr="007F0150" w:rsidRDefault="00BC19CE" w:rsidP="00606134">
            <w:pPr>
              <w:tabs>
                <w:tab w:val="left" w:pos="6690"/>
                <w:tab w:val="center" w:pos="7653"/>
              </w:tabs>
              <w:jc w:val="center"/>
            </w:pPr>
            <w:r w:rsidRPr="00606134">
              <w:t xml:space="preserve">№ </w:t>
            </w:r>
          </w:p>
          <w:p w:rsidR="00BC19CE" w:rsidRPr="007F0150" w:rsidRDefault="00BC19CE" w:rsidP="00606134">
            <w:pPr>
              <w:tabs>
                <w:tab w:val="left" w:pos="6690"/>
                <w:tab w:val="center" w:pos="7653"/>
              </w:tabs>
              <w:jc w:val="center"/>
            </w:pPr>
            <w:r w:rsidRPr="00606134">
              <w:t xml:space="preserve">п/п </w:t>
            </w:r>
          </w:p>
        </w:tc>
        <w:tc>
          <w:tcPr>
            <w:tcW w:w="1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9CE" w:rsidRPr="007F0150" w:rsidRDefault="00BC19CE" w:rsidP="00606134">
            <w:pPr>
              <w:tabs>
                <w:tab w:val="left" w:pos="6690"/>
                <w:tab w:val="center" w:pos="7653"/>
              </w:tabs>
              <w:jc w:val="center"/>
            </w:pPr>
            <w:r w:rsidRPr="00606134">
              <w:t>Наименование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9CE" w:rsidRPr="007F0150" w:rsidRDefault="00BC19CE" w:rsidP="00606134">
            <w:pPr>
              <w:tabs>
                <w:tab w:val="left" w:pos="6690"/>
                <w:tab w:val="center" w:pos="7653"/>
              </w:tabs>
              <w:jc w:val="center"/>
            </w:pPr>
            <w:r w:rsidRPr="00606134">
              <w:t>Количество</w:t>
            </w:r>
          </w:p>
          <w:p w:rsidR="00BC19CE" w:rsidRPr="007F0150" w:rsidRDefault="00BC19CE" w:rsidP="00606134">
            <w:pPr>
              <w:tabs>
                <w:tab w:val="left" w:pos="6690"/>
                <w:tab w:val="center" w:pos="7653"/>
              </w:tabs>
              <w:jc w:val="center"/>
            </w:pPr>
            <w:r w:rsidRPr="00606134">
              <w:t xml:space="preserve">Дел*, шт. </w:t>
            </w:r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9CE" w:rsidRPr="007F0150" w:rsidRDefault="00BC19CE" w:rsidP="00606134">
            <w:pPr>
              <w:tabs>
                <w:tab w:val="left" w:pos="6690"/>
                <w:tab w:val="center" w:pos="7653"/>
              </w:tabs>
              <w:jc w:val="center"/>
            </w:pPr>
            <w:r w:rsidRPr="00606134">
              <w:t xml:space="preserve">Цена переплета 1 дела, руб. 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9CE" w:rsidRPr="007F0150" w:rsidRDefault="00BC19CE" w:rsidP="00606134">
            <w:pPr>
              <w:tabs>
                <w:tab w:val="left" w:pos="6690"/>
                <w:tab w:val="center" w:pos="7653"/>
              </w:tabs>
              <w:jc w:val="center"/>
            </w:pPr>
            <w:r w:rsidRPr="00606134">
              <w:t xml:space="preserve">Предельная стоимость переплета документов, руб. </w:t>
            </w:r>
          </w:p>
        </w:tc>
      </w:tr>
      <w:tr w:rsidR="00BC19CE" w:rsidRPr="007F0150" w:rsidTr="00606134"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9CE" w:rsidRPr="007F0150" w:rsidRDefault="00BC19CE" w:rsidP="00606134">
            <w:pPr>
              <w:tabs>
                <w:tab w:val="left" w:pos="6690"/>
                <w:tab w:val="center" w:pos="7653"/>
              </w:tabs>
              <w:jc w:val="center"/>
            </w:pPr>
            <w:r w:rsidRPr="00606134">
              <w:t>1</w:t>
            </w:r>
          </w:p>
        </w:tc>
        <w:tc>
          <w:tcPr>
            <w:tcW w:w="1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9CE" w:rsidRPr="007F0150" w:rsidRDefault="00BC19CE" w:rsidP="00606134">
            <w:pPr>
              <w:tabs>
                <w:tab w:val="left" w:pos="6690"/>
                <w:tab w:val="center" w:pos="7653"/>
              </w:tabs>
              <w:jc w:val="center"/>
            </w:pPr>
            <w:r w:rsidRPr="00606134">
              <w:t>2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9CE" w:rsidRPr="007F0150" w:rsidRDefault="00BC19CE" w:rsidP="00606134">
            <w:pPr>
              <w:tabs>
                <w:tab w:val="left" w:pos="6690"/>
                <w:tab w:val="center" w:pos="7653"/>
              </w:tabs>
              <w:jc w:val="center"/>
            </w:pPr>
            <w:r w:rsidRPr="00606134">
              <w:t>3</w:t>
            </w:r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9CE" w:rsidRPr="007F0150" w:rsidRDefault="00BC19CE" w:rsidP="00606134">
            <w:pPr>
              <w:tabs>
                <w:tab w:val="left" w:pos="6690"/>
                <w:tab w:val="center" w:pos="7653"/>
              </w:tabs>
              <w:jc w:val="center"/>
            </w:pPr>
            <w:r w:rsidRPr="00606134">
              <w:t>4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9CE" w:rsidRPr="007F0150" w:rsidRDefault="00BC19CE" w:rsidP="00606134">
            <w:pPr>
              <w:tabs>
                <w:tab w:val="left" w:pos="6690"/>
                <w:tab w:val="center" w:pos="7653"/>
              </w:tabs>
              <w:jc w:val="center"/>
            </w:pPr>
            <w:r w:rsidRPr="00606134">
              <w:t>5</w:t>
            </w:r>
          </w:p>
        </w:tc>
      </w:tr>
      <w:tr w:rsidR="00BC19CE" w:rsidRPr="007F0150" w:rsidTr="00606134"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9CE" w:rsidRPr="00606134" w:rsidRDefault="00BC19CE" w:rsidP="00606134">
            <w:pPr>
              <w:tabs>
                <w:tab w:val="left" w:pos="6690"/>
                <w:tab w:val="center" w:pos="7653"/>
              </w:tabs>
              <w:jc w:val="center"/>
              <w:rPr>
                <w:rFonts w:ascii="Calibri" w:hAnsi="Calibri"/>
              </w:rPr>
            </w:pPr>
            <w:r w:rsidRPr="00606134">
              <w:t>Администрация Темрюкского городского поселения Темрюкского района</w:t>
            </w:r>
          </w:p>
        </w:tc>
      </w:tr>
      <w:tr w:rsidR="00BC19CE" w:rsidRPr="007F0150" w:rsidTr="00606134"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9CE" w:rsidRPr="007F0150" w:rsidRDefault="00BC19CE" w:rsidP="00606134">
            <w:pPr>
              <w:tabs>
                <w:tab w:val="left" w:pos="6690"/>
                <w:tab w:val="center" w:pos="7653"/>
              </w:tabs>
              <w:jc w:val="center"/>
            </w:pPr>
            <w:r w:rsidRPr="00606134">
              <w:t>1</w:t>
            </w:r>
          </w:p>
        </w:tc>
        <w:tc>
          <w:tcPr>
            <w:tcW w:w="1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9CE" w:rsidRPr="007F0150" w:rsidRDefault="00BC19CE" w:rsidP="00606134">
            <w:pPr>
              <w:tabs>
                <w:tab w:val="left" w:pos="6690"/>
                <w:tab w:val="center" w:pos="7653"/>
              </w:tabs>
              <w:jc w:val="center"/>
            </w:pPr>
            <w:r w:rsidRPr="00606134">
              <w:t xml:space="preserve">Проведение работ по переплету документов постоянного хранения 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9CE" w:rsidRPr="007F0150" w:rsidRDefault="00BC19CE" w:rsidP="00606134">
            <w:pPr>
              <w:tabs>
                <w:tab w:val="left" w:pos="6690"/>
                <w:tab w:val="center" w:pos="7653"/>
              </w:tabs>
              <w:jc w:val="center"/>
            </w:pPr>
            <w:r w:rsidRPr="00606134">
              <w:t>100</w:t>
            </w:r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9CE" w:rsidRPr="007F0150" w:rsidRDefault="00BC19CE" w:rsidP="00606134">
            <w:pPr>
              <w:tabs>
                <w:tab w:val="left" w:pos="6690"/>
                <w:tab w:val="center" w:pos="7653"/>
              </w:tabs>
              <w:jc w:val="center"/>
            </w:pPr>
            <w:r w:rsidRPr="00606134">
              <w:t>210,00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9CE" w:rsidRPr="007F0150" w:rsidRDefault="00BC19CE" w:rsidP="00606134">
            <w:pPr>
              <w:tabs>
                <w:tab w:val="left" w:pos="6690"/>
                <w:tab w:val="center" w:pos="7653"/>
              </w:tabs>
              <w:jc w:val="center"/>
            </w:pPr>
            <w:r w:rsidRPr="00606134">
              <w:t>21000,00</w:t>
            </w:r>
          </w:p>
        </w:tc>
      </w:tr>
      <w:tr w:rsidR="00BC19CE" w:rsidRPr="007F0150" w:rsidTr="00606134"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9CE" w:rsidRPr="00606134" w:rsidRDefault="00BC19CE" w:rsidP="00606134">
            <w:pPr>
              <w:tabs>
                <w:tab w:val="left" w:pos="6690"/>
                <w:tab w:val="center" w:pos="7653"/>
              </w:tabs>
              <w:jc w:val="center"/>
              <w:rPr>
                <w:rFonts w:ascii="Calibri" w:hAnsi="Calibri"/>
              </w:rPr>
            </w:pPr>
            <w:r w:rsidRPr="00606134">
              <w:t>Муниципальное казенное учреждение Темрюкского городского поселения Темрюкского района «Централизованная бухгалтерия»</w:t>
            </w:r>
          </w:p>
        </w:tc>
      </w:tr>
      <w:tr w:rsidR="00BC19CE" w:rsidRPr="007F0150" w:rsidTr="00606134">
        <w:tc>
          <w:tcPr>
            <w:tcW w:w="286" w:type="pct"/>
          </w:tcPr>
          <w:p w:rsidR="00BC19CE" w:rsidRPr="007F0150" w:rsidRDefault="00BC19CE" w:rsidP="00606134">
            <w:pPr>
              <w:tabs>
                <w:tab w:val="left" w:pos="6690"/>
                <w:tab w:val="center" w:pos="7653"/>
              </w:tabs>
              <w:jc w:val="center"/>
            </w:pPr>
            <w:r w:rsidRPr="00606134">
              <w:t>1</w:t>
            </w:r>
          </w:p>
        </w:tc>
        <w:tc>
          <w:tcPr>
            <w:tcW w:w="1731" w:type="pct"/>
          </w:tcPr>
          <w:p w:rsidR="00BC19CE" w:rsidRPr="007F0150" w:rsidRDefault="00BC19CE" w:rsidP="00606134">
            <w:pPr>
              <w:tabs>
                <w:tab w:val="left" w:pos="6690"/>
                <w:tab w:val="center" w:pos="7653"/>
              </w:tabs>
              <w:jc w:val="center"/>
            </w:pPr>
            <w:r w:rsidRPr="00606134">
              <w:t xml:space="preserve">Проведение работ по переплету документов постоянного хранения </w:t>
            </w:r>
          </w:p>
        </w:tc>
        <w:tc>
          <w:tcPr>
            <w:tcW w:w="968" w:type="pct"/>
          </w:tcPr>
          <w:p w:rsidR="00BC19CE" w:rsidRPr="007F0150" w:rsidRDefault="00BC19CE" w:rsidP="00606134">
            <w:pPr>
              <w:tabs>
                <w:tab w:val="left" w:pos="6690"/>
                <w:tab w:val="center" w:pos="7653"/>
              </w:tabs>
              <w:jc w:val="center"/>
            </w:pPr>
            <w:r w:rsidRPr="00606134">
              <w:t>150</w:t>
            </w:r>
          </w:p>
        </w:tc>
        <w:tc>
          <w:tcPr>
            <w:tcW w:w="896" w:type="pct"/>
          </w:tcPr>
          <w:p w:rsidR="00BC19CE" w:rsidRPr="007F0150" w:rsidRDefault="00BC19CE" w:rsidP="00606134">
            <w:pPr>
              <w:tabs>
                <w:tab w:val="left" w:pos="6690"/>
                <w:tab w:val="center" w:pos="7653"/>
              </w:tabs>
              <w:jc w:val="center"/>
            </w:pPr>
            <w:r w:rsidRPr="00606134">
              <w:t>210,00</w:t>
            </w:r>
          </w:p>
        </w:tc>
        <w:tc>
          <w:tcPr>
            <w:tcW w:w="1119" w:type="pct"/>
          </w:tcPr>
          <w:p w:rsidR="00BC19CE" w:rsidRPr="007F0150" w:rsidRDefault="00BC19CE" w:rsidP="00606134">
            <w:pPr>
              <w:tabs>
                <w:tab w:val="left" w:pos="6690"/>
                <w:tab w:val="center" w:pos="7653"/>
              </w:tabs>
              <w:jc w:val="center"/>
            </w:pPr>
            <w:r w:rsidRPr="00606134">
              <w:t>31500,00</w:t>
            </w:r>
          </w:p>
        </w:tc>
      </w:tr>
    </w:tbl>
    <w:p w:rsidR="00BC19CE" w:rsidRDefault="00BC19CE" w:rsidP="00FB2E49">
      <w:pPr>
        <w:tabs>
          <w:tab w:val="left" w:pos="6690"/>
          <w:tab w:val="center" w:pos="7653"/>
        </w:tabs>
        <w:ind w:left="5670"/>
      </w:pPr>
    </w:p>
    <w:p w:rsidR="00BC19CE" w:rsidRPr="00D806A2" w:rsidRDefault="00BC19CE" w:rsidP="00CC5A8C">
      <w:pPr>
        <w:tabs>
          <w:tab w:val="left" w:pos="6690"/>
          <w:tab w:val="center" w:pos="7653"/>
        </w:tabs>
      </w:pPr>
      <w:r w:rsidRPr="00D806A2">
        <w:t>________________________</w:t>
      </w:r>
    </w:p>
    <w:p w:rsidR="00BC19CE" w:rsidRPr="00D806A2" w:rsidRDefault="00BC19CE" w:rsidP="00644702">
      <w:pPr>
        <w:tabs>
          <w:tab w:val="left" w:pos="6690"/>
          <w:tab w:val="center" w:pos="7653"/>
        </w:tabs>
        <w:outlineLvl w:val="0"/>
      </w:pPr>
      <w:r w:rsidRPr="00D806A2">
        <w:t>Примечание.*</w:t>
      </w:r>
    </w:p>
    <w:p w:rsidR="00BC19CE" w:rsidRPr="00D806A2" w:rsidRDefault="00BC19CE" w:rsidP="00CC5A8C">
      <w:pPr>
        <w:tabs>
          <w:tab w:val="left" w:pos="6690"/>
          <w:tab w:val="center" w:pos="7653"/>
        </w:tabs>
        <w:jc w:val="both"/>
      </w:pPr>
      <w:r w:rsidRPr="00D806A2">
        <w:t xml:space="preserve">         Количество </w:t>
      </w:r>
      <w:r>
        <w:t>дел постоянного хранения</w:t>
      </w:r>
      <w:r w:rsidRPr="00D806A2">
        <w:t xml:space="preserve"> для </w:t>
      </w:r>
      <w:r>
        <w:t xml:space="preserve">администрации </w:t>
      </w:r>
      <w:r w:rsidRPr="007F0150">
        <w:t>Темрюкского городского поселения Темрюкского района,</w:t>
      </w:r>
      <w:r w:rsidRPr="004F473C">
        <w:t xml:space="preserve"> в том числе подведомственных ей казенных учреждений</w:t>
      </w:r>
      <w:r w:rsidRPr="00D806A2">
        <w:t xml:space="preserve"> может отличаться от приведенного в зависимости от решаемых </w:t>
      </w:r>
      <w:r>
        <w:t>ими</w:t>
      </w:r>
      <w:r w:rsidRPr="00D806A2">
        <w:t xml:space="preserve"> задач. При этом</w:t>
      </w:r>
      <w:r w:rsidRPr="00CC5A8C">
        <w:t xml:space="preserve"> </w:t>
      </w:r>
      <w:r>
        <w:t>п</w:t>
      </w:r>
      <w:r w:rsidRPr="007F0150">
        <w:t>роведение работ по переплету документов постоянного хранения</w:t>
      </w:r>
      <w:r>
        <w:t>,</w:t>
      </w:r>
      <w:r w:rsidRPr="00D806A2">
        <w:t xml:space="preserve"> не указанн</w:t>
      </w:r>
      <w:r>
        <w:t>ых</w:t>
      </w:r>
      <w:r w:rsidRPr="00D806A2">
        <w:t xml:space="preserve"> в настоящем Приложении, осуществляется в пределах доведенных лимитов бюджетных обязательств по соответствующему коду классификации расходов бюджетов.</w:t>
      </w:r>
    </w:p>
    <w:p w:rsidR="00BC19CE" w:rsidRDefault="00BC19CE" w:rsidP="00CC5A8C">
      <w:pPr>
        <w:tabs>
          <w:tab w:val="left" w:pos="6690"/>
          <w:tab w:val="center" w:pos="7653"/>
        </w:tabs>
      </w:pPr>
    </w:p>
    <w:p w:rsidR="00BC19CE" w:rsidRDefault="00BC19CE" w:rsidP="00CC5A8C">
      <w:pPr>
        <w:tabs>
          <w:tab w:val="left" w:pos="6690"/>
          <w:tab w:val="center" w:pos="7653"/>
        </w:tabs>
      </w:pPr>
    </w:p>
    <w:p w:rsidR="00BC19CE" w:rsidRDefault="00BC19CE" w:rsidP="00CC5A8C">
      <w:pPr>
        <w:tabs>
          <w:tab w:val="left" w:pos="6690"/>
          <w:tab w:val="center" w:pos="7653"/>
        </w:tabs>
        <w:ind w:left="5670"/>
      </w:pPr>
    </w:p>
    <w:p w:rsidR="00BC19CE" w:rsidRPr="00A339A8" w:rsidRDefault="00BC19CE" w:rsidP="00644702">
      <w:pPr>
        <w:jc w:val="both"/>
        <w:outlineLvl w:val="0"/>
        <w:rPr>
          <w:sz w:val="28"/>
          <w:szCs w:val="28"/>
        </w:rPr>
      </w:pPr>
      <w:r w:rsidRPr="00A339A8">
        <w:rPr>
          <w:sz w:val="28"/>
          <w:szCs w:val="28"/>
        </w:rPr>
        <w:t>Заместитель главы</w:t>
      </w:r>
    </w:p>
    <w:p w:rsidR="00BC19CE" w:rsidRPr="00A339A8" w:rsidRDefault="00BC19CE" w:rsidP="00CC5A8C">
      <w:pPr>
        <w:jc w:val="both"/>
        <w:rPr>
          <w:sz w:val="28"/>
          <w:szCs w:val="28"/>
        </w:rPr>
      </w:pPr>
      <w:r w:rsidRPr="00A339A8">
        <w:rPr>
          <w:sz w:val="28"/>
          <w:szCs w:val="28"/>
        </w:rPr>
        <w:t>Темрюкского городского поселения</w:t>
      </w:r>
    </w:p>
    <w:p w:rsidR="00BC19CE" w:rsidRPr="00A339A8" w:rsidRDefault="00BC19CE" w:rsidP="00241723">
      <w:pPr>
        <w:tabs>
          <w:tab w:val="left" w:pos="6690"/>
          <w:tab w:val="center" w:pos="7653"/>
        </w:tabs>
        <w:rPr>
          <w:sz w:val="28"/>
          <w:szCs w:val="28"/>
        </w:rPr>
      </w:pPr>
      <w:r w:rsidRPr="00A339A8">
        <w:rPr>
          <w:sz w:val="28"/>
          <w:szCs w:val="28"/>
        </w:rPr>
        <w:t xml:space="preserve">Темрюкского района                                                                         </w:t>
      </w:r>
      <w:r>
        <w:rPr>
          <w:sz w:val="28"/>
          <w:szCs w:val="28"/>
        </w:rPr>
        <w:t xml:space="preserve">  </w:t>
      </w:r>
      <w:r w:rsidRPr="00A339A8">
        <w:rPr>
          <w:sz w:val="28"/>
          <w:szCs w:val="28"/>
        </w:rPr>
        <w:t xml:space="preserve">   А.В. Румянцева</w:t>
      </w:r>
    </w:p>
    <w:p w:rsidR="00BC19CE" w:rsidRDefault="00BC19CE" w:rsidP="00FB2E49">
      <w:pPr>
        <w:tabs>
          <w:tab w:val="left" w:pos="6690"/>
          <w:tab w:val="center" w:pos="7653"/>
        </w:tabs>
        <w:ind w:left="5670"/>
      </w:pPr>
    </w:p>
    <w:p w:rsidR="00BC19CE" w:rsidRDefault="00BC19CE" w:rsidP="00A06B63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</w:t>
      </w:r>
    </w:p>
    <w:p w:rsidR="00BC19CE" w:rsidRDefault="00BC19CE" w:rsidP="00A06B63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BC19CE" w:rsidRDefault="00BC19CE" w:rsidP="00A06B63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BC19CE" w:rsidRPr="004B1B6B" w:rsidRDefault="00BC19CE" w:rsidP="00644702">
      <w:pPr>
        <w:pStyle w:val="ConsPlusNormal"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</w:t>
      </w:r>
      <w:r w:rsidRPr="004B1B6B">
        <w:rPr>
          <w:rFonts w:ascii="Times New Roman" w:hAnsi="Times New Roman" w:cs="Times New Roman"/>
          <w:sz w:val="28"/>
          <w:szCs w:val="28"/>
        </w:rPr>
        <w:t>ПРИЛОЖЕНИЕ</w:t>
      </w:r>
      <w:r>
        <w:rPr>
          <w:rFonts w:ascii="Times New Roman" w:hAnsi="Times New Roman" w:cs="Times New Roman"/>
          <w:sz w:val="28"/>
          <w:szCs w:val="28"/>
        </w:rPr>
        <w:t xml:space="preserve"> № 7</w:t>
      </w:r>
    </w:p>
    <w:p w:rsidR="00BC19CE" w:rsidRDefault="00BC19CE" w:rsidP="00A06B63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BC19CE" w:rsidRDefault="00BC19CE" w:rsidP="00644702">
      <w:pPr>
        <w:pStyle w:val="ConsPlusNormal"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УТВЕРЖДЕНЫ</w:t>
      </w:r>
    </w:p>
    <w:p w:rsidR="00BC19CE" w:rsidRDefault="00BC19CE" w:rsidP="00A06B63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постановлением администрации                                                                                                                                                                                         </w:t>
      </w:r>
    </w:p>
    <w:p w:rsidR="00BC19CE" w:rsidRDefault="00BC19CE" w:rsidP="00A06B63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Темрюкского городского поселения </w:t>
      </w:r>
    </w:p>
    <w:p w:rsidR="00BC19CE" w:rsidRDefault="00BC19CE" w:rsidP="00A06B63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Темрюкского района</w:t>
      </w:r>
    </w:p>
    <w:p w:rsidR="00BC19CE" w:rsidRDefault="00BC19CE" w:rsidP="00A06B63">
      <w:pPr>
        <w:ind w:left="5529" w:right="139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1F5CAE">
        <w:rPr>
          <w:sz w:val="28"/>
          <w:szCs w:val="28"/>
        </w:rPr>
        <w:t xml:space="preserve">от   </w:t>
      </w:r>
      <w:r w:rsidRPr="001F5CAE">
        <w:rPr>
          <w:sz w:val="28"/>
          <w:szCs w:val="28"/>
          <w:u w:val="single"/>
        </w:rPr>
        <w:t xml:space="preserve">11.10.2016      </w:t>
      </w:r>
      <w:r w:rsidRPr="001F5CAE">
        <w:rPr>
          <w:sz w:val="28"/>
          <w:szCs w:val="28"/>
        </w:rPr>
        <w:t xml:space="preserve">№    </w:t>
      </w:r>
      <w:r w:rsidRPr="001F5CAE">
        <w:rPr>
          <w:sz w:val="28"/>
          <w:szCs w:val="28"/>
          <w:u w:val="single"/>
        </w:rPr>
        <w:t xml:space="preserve">  1268  </w:t>
      </w:r>
    </w:p>
    <w:p w:rsidR="00BC19CE" w:rsidRDefault="00BC19CE" w:rsidP="00A06B63">
      <w:pPr>
        <w:ind w:left="5529" w:right="139"/>
      </w:pPr>
    </w:p>
    <w:p w:rsidR="00BC19CE" w:rsidRDefault="00BC19CE" w:rsidP="00F0417C">
      <w:pPr>
        <w:jc w:val="center"/>
      </w:pPr>
    </w:p>
    <w:p w:rsidR="00BC19CE" w:rsidRPr="00A06B63" w:rsidRDefault="00BC19CE" w:rsidP="00644702">
      <w:pPr>
        <w:jc w:val="center"/>
        <w:outlineLvl w:val="0"/>
        <w:rPr>
          <w:b/>
          <w:sz w:val="28"/>
          <w:szCs w:val="28"/>
        </w:rPr>
      </w:pPr>
      <w:r w:rsidRPr="00A06B63">
        <w:rPr>
          <w:b/>
          <w:sz w:val="28"/>
          <w:szCs w:val="28"/>
        </w:rPr>
        <w:t>НОРМАТИВЫ</w:t>
      </w:r>
    </w:p>
    <w:p w:rsidR="00BC19CE" w:rsidRDefault="00BC19CE" w:rsidP="00F0417C">
      <w:pPr>
        <w:jc w:val="center"/>
        <w:rPr>
          <w:b/>
          <w:sz w:val="28"/>
          <w:szCs w:val="28"/>
        </w:rPr>
      </w:pPr>
      <w:r w:rsidRPr="00A06B63">
        <w:rPr>
          <w:b/>
          <w:sz w:val="28"/>
          <w:szCs w:val="28"/>
        </w:rPr>
        <w:t xml:space="preserve">обеспечения функций администрации Темрюкского городского поселения Темрюкского района, в том числе подведомственных ей </w:t>
      </w:r>
      <w:r>
        <w:rPr>
          <w:b/>
          <w:sz w:val="28"/>
          <w:szCs w:val="28"/>
        </w:rPr>
        <w:t xml:space="preserve">муниципальных </w:t>
      </w:r>
      <w:r w:rsidRPr="00A06B63">
        <w:rPr>
          <w:b/>
          <w:sz w:val="28"/>
          <w:szCs w:val="28"/>
        </w:rPr>
        <w:t>казенных учреждений, применяемые при расчете нормативных затрат на приобретение мебели и бытовой техники</w:t>
      </w:r>
    </w:p>
    <w:p w:rsidR="00BC19CE" w:rsidRPr="00F0417C" w:rsidRDefault="00BC19CE" w:rsidP="006E51D9"/>
    <w:tbl>
      <w:tblPr>
        <w:tblW w:w="1020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59"/>
        <w:gridCol w:w="2694"/>
        <w:gridCol w:w="851"/>
        <w:gridCol w:w="1701"/>
        <w:gridCol w:w="1417"/>
        <w:gridCol w:w="1560"/>
        <w:gridCol w:w="1417"/>
      </w:tblGrid>
      <w:tr w:rsidR="00BC19CE" w:rsidRPr="001D03E4" w:rsidTr="00A06B63">
        <w:tc>
          <w:tcPr>
            <w:tcW w:w="567" w:type="dxa"/>
          </w:tcPr>
          <w:p w:rsidR="00BC19CE" w:rsidRPr="007E0C03" w:rsidRDefault="00BC19CE" w:rsidP="001D03E4">
            <w:pPr>
              <w:jc w:val="center"/>
            </w:pPr>
            <w:r w:rsidRPr="007E0C03">
              <w:t>№ п/п</w:t>
            </w:r>
          </w:p>
        </w:tc>
        <w:tc>
          <w:tcPr>
            <w:tcW w:w="2694" w:type="dxa"/>
          </w:tcPr>
          <w:p w:rsidR="00BC19CE" w:rsidRPr="007E0C03" w:rsidRDefault="00BC19CE" w:rsidP="001D03E4">
            <w:pPr>
              <w:jc w:val="center"/>
            </w:pPr>
            <w:r w:rsidRPr="007E0C03">
              <w:t>наименование</w:t>
            </w:r>
          </w:p>
        </w:tc>
        <w:tc>
          <w:tcPr>
            <w:tcW w:w="851" w:type="dxa"/>
          </w:tcPr>
          <w:p w:rsidR="00BC19CE" w:rsidRPr="007E0C03" w:rsidRDefault="00BC19CE" w:rsidP="001D03E4">
            <w:pPr>
              <w:jc w:val="center"/>
            </w:pPr>
            <w:r w:rsidRPr="007E0C03">
              <w:t>ед.из.</w:t>
            </w:r>
          </w:p>
        </w:tc>
        <w:tc>
          <w:tcPr>
            <w:tcW w:w="1701" w:type="dxa"/>
          </w:tcPr>
          <w:p w:rsidR="00BC19CE" w:rsidRPr="007E0C03" w:rsidRDefault="00BC19CE" w:rsidP="001D03E4">
            <w:pPr>
              <w:jc w:val="center"/>
            </w:pPr>
            <w:r w:rsidRPr="007E0C03">
              <w:t>количество</w:t>
            </w:r>
          </w:p>
          <w:p w:rsidR="00BC19CE" w:rsidRPr="007E0C03" w:rsidRDefault="00BC19CE" w:rsidP="001D03E4">
            <w:pPr>
              <w:jc w:val="center"/>
            </w:pPr>
            <w:r w:rsidRPr="007E0C03">
              <w:t>(норматив)</w:t>
            </w:r>
          </w:p>
        </w:tc>
        <w:tc>
          <w:tcPr>
            <w:tcW w:w="1417" w:type="dxa"/>
          </w:tcPr>
          <w:p w:rsidR="00BC19CE" w:rsidRPr="007E0C03" w:rsidRDefault="00BC19CE" w:rsidP="001D03E4">
            <w:pPr>
              <w:jc w:val="center"/>
            </w:pPr>
            <w:r w:rsidRPr="007E0C03">
              <w:t xml:space="preserve">цена </w:t>
            </w:r>
          </w:p>
          <w:p w:rsidR="00BC19CE" w:rsidRPr="007E0C03" w:rsidRDefault="00BC19CE" w:rsidP="001D03E4">
            <w:pPr>
              <w:jc w:val="center"/>
            </w:pPr>
            <w:r w:rsidRPr="007E0C03">
              <w:t>за ед.</w:t>
            </w:r>
          </w:p>
          <w:p w:rsidR="00BC19CE" w:rsidRPr="007E0C03" w:rsidRDefault="00BC19CE" w:rsidP="001D03E4">
            <w:pPr>
              <w:jc w:val="center"/>
            </w:pPr>
            <w:r w:rsidRPr="007E0C03">
              <w:t>руб.</w:t>
            </w:r>
          </w:p>
        </w:tc>
        <w:tc>
          <w:tcPr>
            <w:tcW w:w="1560" w:type="dxa"/>
          </w:tcPr>
          <w:p w:rsidR="00BC19CE" w:rsidRPr="007E0C03" w:rsidRDefault="00BC19CE" w:rsidP="001D03E4">
            <w:pPr>
              <w:jc w:val="center"/>
            </w:pPr>
            <w:r w:rsidRPr="007E0C03">
              <w:t>срок полезного использования, год</w:t>
            </w:r>
          </w:p>
        </w:tc>
        <w:tc>
          <w:tcPr>
            <w:tcW w:w="1417" w:type="dxa"/>
          </w:tcPr>
          <w:p w:rsidR="00BC19CE" w:rsidRPr="007E0C03" w:rsidRDefault="00BC19CE" w:rsidP="001D03E4">
            <w:pPr>
              <w:jc w:val="center"/>
            </w:pPr>
            <w:r w:rsidRPr="007E0C03">
              <w:t>предельные возможные значения</w:t>
            </w:r>
          </w:p>
          <w:p w:rsidR="00BC19CE" w:rsidRPr="007E0C03" w:rsidRDefault="00BC19CE" w:rsidP="001D03E4">
            <w:pPr>
              <w:jc w:val="center"/>
            </w:pPr>
            <w:r w:rsidRPr="007E0C03">
              <w:t>(материалы)</w:t>
            </w:r>
          </w:p>
        </w:tc>
      </w:tr>
      <w:tr w:rsidR="00BC19CE" w:rsidRPr="001D03E4" w:rsidTr="00A06B63">
        <w:tc>
          <w:tcPr>
            <w:tcW w:w="567" w:type="dxa"/>
          </w:tcPr>
          <w:p w:rsidR="00BC19CE" w:rsidRPr="001D03E4" w:rsidRDefault="00BC19CE" w:rsidP="001D03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694" w:type="dxa"/>
          </w:tcPr>
          <w:p w:rsidR="00BC19CE" w:rsidRPr="001D03E4" w:rsidRDefault="00BC19CE" w:rsidP="001D03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51" w:type="dxa"/>
          </w:tcPr>
          <w:p w:rsidR="00BC19CE" w:rsidRPr="001D03E4" w:rsidRDefault="00BC19CE" w:rsidP="001D03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01" w:type="dxa"/>
          </w:tcPr>
          <w:p w:rsidR="00BC19CE" w:rsidRPr="001D03E4" w:rsidRDefault="00BC19CE" w:rsidP="001D03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417" w:type="dxa"/>
          </w:tcPr>
          <w:p w:rsidR="00BC19CE" w:rsidRPr="001D03E4" w:rsidRDefault="00BC19CE" w:rsidP="001D03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560" w:type="dxa"/>
          </w:tcPr>
          <w:p w:rsidR="00BC19CE" w:rsidRPr="001D03E4" w:rsidRDefault="00BC19CE" w:rsidP="001D03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417" w:type="dxa"/>
          </w:tcPr>
          <w:p w:rsidR="00BC19CE" w:rsidRPr="001D03E4" w:rsidRDefault="00BC19CE" w:rsidP="001D03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</w:tr>
      <w:tr w:rsidR="00BC19CE" w:rsidRPr="001D03E4" w:rsidTr="00A06B63">
        <w:tc>
          <w:tcPr>
            <w:tcW w:w="567" w:type="dxa"/>
          </w:tcPr>
          <w:p w:rsidR="00BC19CE" w:rsidRPr="007E0C03" w:rsidRDefault="00BC19CE" w:rsidP="001D03E4">
            <w:pPr>
              <w:jc w:val="center"/>
            </w:pPr>
            <w:r w:rsidRPr="007E0C03">
              <w:t>1.</w:t>
            </w:r>
          </w:p>
        </w:tc>
        <w:tc>
          <w:tcPr>
            <w:tcW w:w="9640" w:type="dxa"/>
            <w:gridSpan w:val="6"/>
          </w:tcPr>
          <w:p w:rsidR="00BC19CE" w:rsidRPr="007E0C03" w:rsidRDefault="00BC19CE" w:rsidP="001D03E4">
            <w:pPr>
              <w:jc w:val="center"/>
            </w:pPr>
            <w:r w:rsidRPr="007E0C03">
              <w:t>Администрация Темрюкского городского поселения Темрюкского района</w:t>
            </w:r>
          </w:p>
        </w:tc>
      </w:tr>
      <w:tr w:rsidR="00BC19CE" w:rsidRPr="001D03E4" w:rsidTr="00A06B63">
        <w:tc>
          <w:tcPr>
            <w:tcW w:w="10207" w:type="dxa"/>
            <w:gridSpan w:val="7"/>
          </w:tcPr>
          <w:p w:rsidR="00BC19CE" w:rsidRPr="007E0C03" w:rsidRDefault="00BC19CE" w:rsidP="00A94DDF">
            <w:pPr>
              <w:jc w:val="center"/>
            </w:pPr>
            <w:r>
              <w:t>Глава</w:t>
            </w:r>
            <w:r w:rsidRPr="00A94DDF">
              <w:t xml:space="preserve"> Темрюкского городского поселения Темрюкского района</w:t>
            </w:r>
            <w:r>
              <w:t xml:space="preserve"> и</w:t>
            </w:r>
            <w:r w:rsidRPr="007E0C03">
              <w:t xml:space="preserve"> главная группа должностей муниципальной службы</w:t>
            </w:r>
          </w:p>
        </w:tc>
      </w:tr>
      <w:tr w:rsidR="00BC19CE" w:rsidRPr="001D03E4" w:rsidTr="00A06B63">
        <w:tc>
          <w:tcPr>
            <w:tcW w:w="567" w:type="dxa"/>
          </w:tcPr>
          <w:p w:rsidR="00BC19CE" w:rsidRPr="001D03E4" w:rsidRDefault="00BC19CE" w:rsidP="002F01F9">
            <w:pPr>
              <w:jc w:val="center"/>
              <w:rPr>
                <w:sz w:val="20"/>
                <w:szCs w:val="20"/>
              </w:rPr>
            </w:pPr>
            <w:r w:rsidRPr="001D03E4">
              <w:rPr>
                <w:sz w:val="20"/>
                <w:szCs w:val="20"/>
              </w:rPr>
              <w:t>1</w:t>
            </w:r>
          </w:p>
        </w:tc>
        <w:tc>
          <w:tcPr>
            <w:tcW w:w="2694" w:type="dxa"/>
          </w:tcPr>
          <w:p w:rsidR="00BC19CE" w:rsidRPr="00D17E30" w:rsidRDefault="00BC19CE" w:rsidP="00BF77A4">
            <w:pPr>
              <w:widowControl w:val="0"/>
              <w:autoSpaceDE w:val="0"/>
              <w:autoSpaceDN w:val="0"/>
              <w:adjustRightInd w:val="0"/>
              <w:ind w:left="-105"/>
              <w:jc w:val="both"/>
            </w:pPr>
            <w:r w:rsidRPr="00D17E30">
              <w:t xml:space="preserve"> Стол руководителя</w:t>
            </w:r>
          </w:p>
        </w:tc>
        <w:tc>
          <w:tcPr>
            <w:tcW w:w="851" w:type="dxa"/>
          </w:tcPr>
          <w:p w:rsidR="00BC19CE" w:rsidRPr="007E0C03" w:rsidRDefault="00BC19CE" w:rsidP="002F01F9">
            <w:pPr>
              <w:jc w:val="center"/>
            </w:pPr>
            <w:r w:rsidRPr="007E0C03">
              <w:t>шт.</w:t>
            </w:r>
          </w:p>
        </w:tc>
        <w:tc>
          <w:tcPr>
            <w:tcW w:w="1701" w:type="dxa"/>
          </w:tcPr>
          <w:p w:rsidR="00BC19CE" w:rsidRPr="007E0C03" w:rsidRDefault="00BC19CE" w:rsidP="002F01F9">
            <w:pPr>
              <w:jc w:val="center"/>
            </w:pPr>
            <w:r w:rsidRPr="007E0C03">
              <w:t>не более 1 в расчете на 1 должность</w:t>
            </w:r>
          </w:p>
        </w:tc>
        <w:tc>
          <w:tcPr>
            <w:tcW w:w="1417" w:type="dxa"/>
          </w:tcPr>
          <w:p w:rsidR="00BC19CE" w:rsidRPr="00D17E30" w:rsidRDefault="00BC19CE" w:rsidP="00BF77A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 xml:space="preserve">не более  </w:t>
            </w:r>
            <w:r w:rsidRPr="00D17E30">
              <w:t>28 000,00</w:t>
            </w:r>
          </w:p>
        </w:tc>
        <w:tc>
          <w:tcPr>
            <w:tcW w:w="1560" w:type="dxa"/>
          </w:tcPr>
          <w:p w:rsidR="00BC19CE" w:rsidRDefault="00BC19CE" w:rsidP="00BF77A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не менее</w:t>
            </w:r>
          </w:p>
          <w:p w:rsidR="00BC19CE" w:rsidRPr="00D17E30" w:rsidRDefault="00BC19CE" w:rsidP="00BF77A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17E30">
              <w:t>7</w:t>
            </w:r>
            <w:r>
              <w:t xml:space="preserve"> лет</w:t>
            </w:r>
          </w:p>
        </w:tc>
        <w:tc>
          <w:tcPr>
            <w:tcW w:w="1417" w:type="dxa"/>
            <w:vMerge w:val="restart"/>
          </w:tcPr>
          <w:p w:rsidR="00BC19CE" w:rsidRPr="001D03E4" w:rsidRDefault="00BC19CE" w:rsidP="002F01F9">
            <w:pPr>
              <w:jc w:val="center"/>
              <w:rPr>
                <w:sz w:val="20"/>
                <w:szCs w:val="20"/>
              </w:rPr>
            </w:pPr>
            <w:r w:rsidRPr="001D03E4">
              <w:rPr>
                <w:sz w:val="20"/>
                <w:szCs w:val="20"/>
              </w:rPr>
              <w:t>ЛДСП</w:t>
            </w:r>
          </w:p>
          <w:p w:rsidR="00BC19CE" w:rsidRPr="001D03E4" w:rsidRDefault="00BC19CE" w:rsidP="002F01F9">
            <w:pPr>
              <w:jc w:val="center"/>
              <w:rPr>
                <w:sz w:val="20"/>
                <w:szCs w:val="20"/>
              </w:rPr>
            </w:pPr>
            <w:r w:rsidRPr="001D03E4">
              <w:rPr>
                <w:sz w:val="20"/>
                <w:szCs w:val="20"/>
              </w:rPr>
              <w:t>МДФ+ПВХ</w:t>
            </w:r>
          </w:p>
          <w:p w:rsidR="00BC19CE" w:rsidRPr="001D03E4" w:rsidRDefault="00BC19CE" w:rsidP="002F01F9">
            <w:pPr>
              <w:jc w:val="center"/>
              <w:rPr>
                <w:sz w:val="20"/>
                <w:szCs w:val="20"/>
              </w:rPr>
            </w:pPr>
            <w:r w:rsidRPr="001D03E4">
              <w:rPr>
                <w:sz w:val="20"/>
                <w:szCs w:val="20"/>
              </w:rPr>
              <w:t>Пластик</w:t>
            </w:r>
            <w:r>
              <w:rPr>
                <w:sz w:val="20"/>
                <w:szCs w:val="20"/>
              </w:rPr>
              <w:t>, дерево</w:t>
            </w:r>
          </w:p>
          <w:p w:rsidR="00BC19CE" w:rsidRPr="001D03E4" w:rsidRDefault="00BC19CE" w:rsidP="00705158">
            <w:pPr>
              <w:jc w:val="center"/>
              <w:rPr>
                <w:sz w:val="20"/>
                <w:szCs w:val="20"/>
              </w:rPr>
            </w:pPr>
          </w:p>
        </w:tc>
      </w:tr>
      <w:tr w:rsidR="00BC19CE" w:rsidRPr="001D03E4" w:rsidTr="00A06B63">
        <w:tc>
          <w:tcPr>
            <w:tcW w:w="567" w:type="dxa"/>
          </w:tcPr>
          <w:p w:rsidR="00BC19CE" w:rsidRPr="001D03E4" w:rsidRDefault="00BC19CE" w:rsidP="002F01F9">
            <w:pPr>
              <w:jc w:val="center"/>
              <w:rPr>
                <w:sz w:val="20"/>
                <w:szCs w:val="20"/>
              </w:rPr>
            </w:pPr>
            <w:r w:rsidRPr="001D03E4">
              <w:rPr>
                <w:sz w:val="20"/>
                <w:szCs w:val="20"/>
              </w:rPr>
              <w:t>2</w:t>
            </w:r>
          </w:p>
        </w:tc>
        <w:tc>
          <w:tcPr>
            <w:tcW w:w="2694" w:type="dxa"/>
          </w:tcPr>
          <w:p w:rsidR="00BC19CE" w:rsidRPr="00D17E30" w:rsidRDefault="00BC19CE" w:rsidP="00BF77A4">
            <w:pPr>
              <w:widowControl w:val="0"/>
              <w:autoSpaceDE w:val="0"/>
              <w:autoSpaceDN w:val="0"/>
              <w:adjustRightInd w:val="0"/>
              <w:ind w:left="-105"/>
              <w:jc w:val="both"/>
            </w:pPr>
            <w:r w:rsidRPr="00D17E30">
              <w:t xml:space="preserve"> Стол приставной </w:t>
            </w:r>
          </w:p>
        </w:tc>
        <w:tc>
          <w:tcPr>
            <w:tcW w:w="851" w:type="dxa"/>
          </w:tcPr>
          <w:p w:rsidR="00BC19CE" w:rsidRPr="007E0C03" w:rsidRDefault="00BC19CE" w:rsidP="002F01F9">
            <w:pPr>
              <w:jc w:val="center"/>
            </w:pPr>
            <w:r w:rsidRPr="007E0C03">
              <w:t>шт.</w:t>
            </w:r>
          </w:p>
        </w:tc>
        <w:tc>
          <w:tcPr>
            <w:tcW w:w="1701" w:type="dxa"/>
          </w:tcPr>
          <w:p w:rsidR="00BC19CE" w:rsidRPr="007E0C03" w:rsidRDefault="00BC19CE" w:rsidP="002F01F9">
            <w:pPr>
              <w:jc w:val="center"/>
            </w:pPr>
            <w:r w:rsidRPr="007E0C03">
              <w:t>не более 1 в расчете на 1 должность</w:t>
            </w:r>
          </w:p>
        </w:tc>
        <w:tc>
          <w:tcPr>
            <w:tcW w:w="1417" w:type="dxa"/>
          </w:tcPr>
          <w:p w:rsidR="00BC19CE" w:rsidRPr="00D17E30" w:rsidRDefault="00BC19CE" w:rsidP="00BF77A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F77A4">
              <w:t xml:space="preserve">не более  </w:t>
            </w:r>
            <w:r>
              <w:t xml:space="preserve">  </w:t>
            </w:r>
            <w:r w:rsidRPr="00D17E30">
              <w:t>7 300,00</w:t>
            </w:r>
          </w:p>
        </w:tc>
        <w:tc>
          <w:tcPr>
            <w:tcW w:w="1560" w:type="dxa"/>
          </w:tcPr>
          <w:p w:rsidR="00BC19CE" w:rsidRPr="00705158" w:rsidRDefault="00BC19CE" w:rsidP="00705158">
            <w:pPr>
              <w:jc w:val="center"/>
            </w:pPr>
            <w:r w:rsidRPr="00705158">
              <w:t>не менее</w:t>
            </w:r>
          </w:p>
          <w:p w:rsidR="00BC19CE" w:rsidRPr="00D17E30" w:rsidRDefault="00BC19CE" w:rsidP="00705158">
            <w:pPr>
              <w:jc w:val="center"/>
            </w:pPr>
            <w:r w:rsidRPr="00705158">
              <w:t>7 лет</w:t>
            </w:r>
          </w:p>
        </w:tc>
        <w:tc>
          <w:tcPr>
            <w:tcW w:w="1417" w:type="dxa"/>
            <w:vMerge/>
          </w:tcPr>
          <w:p w:rsidR="00BC19CE" w:rsidRPr="001D03E4" w:rsidRDefault="00BC19CE" w:rsidP="00705158">
            <w:pPr>
              <w:jc w:val="center"/>
              <w:rPr>
                <w:sz w:val="20"/>
                <w:szCs w:val="20"/>
              </w:rPr>
            </w:pPr>
          </w:p>
        </w:tc>
      </w:tr>
      <w:tr w:rsidR="00BC19CE" w:rsidRPr="001D03E4" w:rsidTr="00A06B63">
        <w:tc>
          <w:tcPr>
            <w:tcW w:w="567" w:type="dxa"/>
          </w:tcPr>
          <w:p w:rsidR="00BC19CE" w:rsidRPr="001D03E4" w:rsidRDefault="00BC19CE" w:rsidP="002F01F9">
            <w:pPr>
              <w:jc w:val="center"/>
              <w:rPr>
                <w:sz w:val="20"/>
                <w:szCs w:val="20"/>
              </w:rPr>
            </w:pPr>
            <w:r w:rsidRPr="001D03E4">
              <w:rPr>
                <w:sz w:val="20"/>
                <w:szCs w:val="20"/>
              </w:rPr>
              <w:t>3</w:t>
            </w:r>
          </w:p>
        </w:tc>
        <w:tc>
          <w:tcPr>
            <w:tcW w:w="2694" w:type="dxa"/>
          </w:tcPr>
          <w:p w:rsidR="00BC19CE" w:rsidRPr="00D17E30" w:rsidRDefault="00BC19CE" w:rsidP="00BF77A4">
            <w:pPr>
              <w:widowControl w:val="0"/>
              <w:autoSpaceDE w:val="0"/>
              <w:autoSpaceDN w:val="0"/>
              <w:adjustRightInd w:val="0"/>
              <w:ind w:left="-105"/>
              <w:jc w:val="both"/>
            </w:pPr>
            <w:r w:rsidRPr="00D17E30">
              <w:t xml:space="preserve"> </w:t>
            </w:r>
            <w:r w:rsidRPr="00D17E30">
              <w:rPr>
                <w:lang w:val="en-US"/>
              </w:rPr>
              <w:t>C</w:t>
            </w:r>
            <w:r w:rsidRPr="00D17E30">
              <w:t>тол журнальный</w:t>
            </w:r>
          </w:p>
        </w:tc>
        <w:tc>
          <w:tcPr>
            <w:tcW w:w="851" w:type="dxa"/>
          </w:tcPr>
          <w:p w:rsidR="00BC19CE" w:rsidRPr="007E0C03" w:rsidRDefault="00BC19CE" w:rsidP="002F01F9">
            <w:pPr>
              <w:jc w:val="center"/>
            </w:pPr>
            <w:r w:rsidRPr="007E0C03">
              <w:t>шт.</w:t>
            </w:r>
          </w:p>
        </w:tc>
        <w:tc>
          <w:tcPr>
            <w:tcW w:w="1701" w:type="dxa"/>
          </w:tcPr>
          <w:p w:rsidR="00BC19CE" w:rsidRPr="007E0C03" w:rsidRDefault="00BC19CE" w:rsidP="002F01F9">
            <w:pPr>
              <w:jc w:val="center"/>
            </w:pPr>
            <w:r w:rsidRPr="007E0C03">
              <w:t>не более 1 в расчете на 1 должность</w:t>
            </w:r>
          </w:p>
        </w:tc>
        <w:tc>
          <w:tcPr>
            <w:tcW w:w="1417" w:type="dxa"/>
          </w:tcPr>
          <w:p w:rsidR="00BC19CE" w:rsidRPr="00D17E30" w:rsidRDefault="00BC19CE" w:rsidP="00BF77A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F77A4">
              <w:t xml:space="preserve">не более  </w:t>
            </w:r>
            <w:r>
              <w:t xml:space="preserve">  </w:t>
            </w:r>
            <w:r w:rsidRPr="00D17E30">
              <w:t>6 300,00</w:t>
            </w:r>
          </w:p>
        </w:tc>
        <w:tc>
          <w:tcPr>
            <w:tcW w:w="1560" w:type="dxa"/>
          </w:tcPr>
          <w:p w:rsidR="00BC19CE" w:rsidRPr="00705158" w:rsidRDefault="00BC19CE" w:rsidP="00705158">
            <w:pPr>
              <w:jc w:val="center"/>
            </w:pPr>
            <w:r w:rsidRPr="00705158">
              <w:t>не менее</w:t>
            </w:r>
          </w:p>
          <w:p w:rsidR="00BC19CE" w:rsidRPr="00D17E30" w:rsidRDefault="00BC19CE" w:rsidP="00705158">
            <w:pPr>
              <w:jc w:val="center"/>
            </w:pPr>
            <w:r w:rsidRPr="00705158">
              <w:t>7 лет</w:t>
            </w:r>
          </w:p>
        </w:tc>
        <w:tc>
          <w:tcPr>
            <w:tcW w:w="1417" w:type="dxa"/>
            <w:vMerge/>
          </w:tcPr>
          <w:p w:rsidR="00BC19CE" w:rsidRPr="001D03E4" w:rsidRDefault="00BC19CE" w:rsidP="00705158">
            <w:pPr>
              <w:jc w:val="center"/>
              <w:rPr>
                <w:sz w:val="20"/>
                <w:szCs w:val="20"/>
              </w:rPr>
            </w:pPr>
          </w:p>
        </w:tc>
      </w:tr>
      <w:tr w:rsidR="00BC19CE" w:rsidRPr="001D03E4" w:rsidTr="00A06B63">
        <w:tc>
          <w:tcPr>
            <w:tcW w:w="567" w:type="dxa"/>
          </w:tcPr>
          <w:p w:rsidR="00BC19CE" w:rsidRPr="001D03E4" w:rsidRDefault="00BC19CE" w:rsidP="002F01F9">
            <w:pPr>
              <w:jc w:val="center"/>
              <w:rPr>
                <w:sz w:val="20"/>
                <w:szCs w:val="20"/>
              </w:rPr>
            </w:pPr>
            <w:r w:rsidRPr="001D03E4">
              <w:rPr>
                <w:sz w:val="20"/>
                <w:szCs w:val="20"/>
              </w:rPr>
              <w:t>4</w:t>
            </w:r>
          </w:p>
        </w:tc>
        <w:tc>
          <w:tcPr>
            <w:tcW w:w="2694" w:type="dxa"/>
          </w:tcPr>
          <w:p w:rsidR="00BC19CE" w:rsidRPr="00D17E30" w:rsidRDefault="00BC19CE" w:rsidP="00BF77A4">
            <w:pPr>
              <w:widowControl w:val="0"/>
              <w:autoSpaceDE w:val="0"/>
              <w:autoSpaceDN w:val="0"/>
              <w:adjustRightInd w:val="0"/>
              <w:ind w:left="-105"/>
              <w:jc w:val="both"/>
            </w:pPr>
            <w:r w:rsidRPr="00D17E30">
              <w:t xml:space="preserve"> Брифинг к столу </w:t>
            </w:r>
          </w:p>
        </w:tc>
        <w:tc>
          <w:tcPr>
            <w:tcW w:w="851" w:type="dxa"/>
          </w:tcPr>
          <w:p w:rsidR="00BC19CE" w:rsidRPr="007E0C03" w:rsidRDefault="00BC19CE" w:rsidP="002F01F9">
            <w:pPr>
              <w:jc w:val="center"/>
            </w:pPr>
            <w:r w:rsidRPr="007E0C03">
              <w:t>шт.</w:t>
            </w:r>
          </w:p>
        </w:tc>
        <w:tc>
          <w:tcPr>
            <w:tcW w:w="1701" w:type="dxa"/>
          </w:tcPr>
          <w:p w:rsidR="00BC19CE" w:rsidRPr="007E0C03" w:rsidRDefault="00BC19CE" w:rsidP="002F01F9">
            <w:pPr>
              <w:jc w:val="center"/>
            </w:pPr>
            <w:r w:rsidRPr="007E0C03">
              <w:t>не более 1 в расчете на 1 должность</w:t>
            </w:r>
          </w:p>
        </w:tc>
        <w:tc>
          <w:tcPr>
            <w:tcW w:w="1417" w:type="dxa"/>
          </w:tcPr>
          <w:p w:rsidR="00BC19CE" w:rsidRPr="00D17E30" w:rsidRDefault="00BC19CE" w:rsidP="00BF77A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F77A4">
              <w:t xml:space="preserve">не более  </w:t>
            </w:r>
            <w:r w:rsidRPr="00D17E30">
              <w:t>14 200,00</w:t>
            </w:r>
          </w:p>
        </w:tc>
        <w:tc>
          <w:tcPr>
            <w:tcW w:w="1560" w:type="dxa"/>
          </w:tcPr>
          <w:p w:rsidR="00BC19CE" w:rsidRDefault="00BC19CE" w:rsidP="00157850">
            <w:pPr>
              <w:jc w:val="center"/>
            </w:pPr>
            <w:r w:rsidRPr="00157850">
              <w:t>не менее</w:t>
            </w:r>
          </w:p>
          <w:p w:rsidR="00BC19CE" w:rsidRPr="00D17E30" w:rsidRDefault="00BC19CE" w:rsidP="00BF77A4">
            <w:pPr>
              <w:jc w:val="center"/>
            </w:pPr>
            <w:r w:rsidRPr="00D17E30">
              <w:t>7</w:t>
            </w:r>
          </w:p>
        </w:tc>
        <w:tc>
          <w:tcPr>
            <w:tcW w:w="1417" w:type="dxa"/>
            <w:vMerge/>
          </w:tcPr>
          <w:p w:rsidR="00BC19CE" w:rsidRPr="001D03E4" w:rsidRDefault="00BC19CE" w:rsidP="00705158">
            <w:pPr>
              <w:jc w:val="center"/>
              <w:rPr>
                <w:sz w:val="20"/>
                <w:szCs w:val="20"/>
              </w:rPr>
            </w:pPr>
          </w:p>
        </w:tc>
      </w:tr>
      <w:tr w:rsidR="00BC19CE" w:rsidRPr="001D03E4" w:rsidTr="00A06B63">
        <w:tc>
          <w:tcPr>
            <w:tcW w:w="567" w:type="dxa"/>
          </w:tcPr>
          <w:p w:rsidR="00BC19CE" w:rsidRPr="001D03E4" w:rsidRDefault="00BC19CE" w:rsidP="002F01F9">
            <w:pPr>
              <w:jc w:val="center"/>
              <w:rPr>
                <w:sz w:val="20"/>
                <w:szCs w:val="20"/>
              </w:rPr>
            </w:pPr>
            <w:r w:rsidRPr="001D03E4">
              <w:rPr>
                <w:sz w:val="20"/>
                <w:szCs w:val="20"/>
              </w:rPr>
              <w:t>5</w:t>
            </w:r>
          </w:p>
        </w:tc>
        <w:tc>
          <w:tcPr>
            <w:tcW w:w="2694" w:type="dxa"/>
          </w:tcPr>
          <w:p w:rsidR="00BC19CE" w:rsidRPr="00D17E30" w:rsidRDefault="00BC19CE" w:rsidP="00BF77A4">
            <w:pPr>
              <w:widowControl w:val="0"/>
              <w:autoSpaceDE w:val="0"/>
              <w:autoSpaceDN w:val="0"/>
              <w:adjustRightInd w:val="0"/>
              <w:ind w:left="-105"/>
              <w:jc w:val="both"/>
            </w:pPr>
            <w:r w:rsidRPr="00D17E30">
              <w:t xml:space="preserve"> Тумба подкатная</w:t>
            </w:r>
          </w:p>
        </w:tc>
        <w:tc>
          <w:tcPr>
            <w:tcW w:w="851" w:type="dxa"/>
          </w:tcPr>
          <w:p w:rsidR="00BC19CE" w:rsidRPr="007E0C03" w:rsidRDefault="00BC19CE" w:rsidP="002F01F9">
            <w:pPr>
              <w:jc w:val="center"/>
            </w:pPr>
            <w:r w:rsidRPr="007E0C03">
              <w:t>шт.</w:t>
            </w:r>
          </w:p>
        </w:tc>
        <w:tc>
          <w:tcPr>
            <w:tcW w:w="1701" w:type="dxa"/>
          </w:tcPr>
          <w:p w:rsidR="00BC19CE" w:rsidRPr="007E0C03" w:rsidRDefault="00BC19CE" w:rsidP="002F01F9">
            <w:pPr>
              <w:jc w:val="center"/>
            </w:pPr>
            <w:r w:rsidRPr="007E0C03">
              <w:t>не более 1 в расчете на 1 должность</w:t>
            </w:r>
          </w:p>
        </w:tc>
        <w:tc>
          <w:tcPr>
            <w:tcW w:w="1417" w:type="dxa"/>
          </w:tcPr>
          <w:p w:rsidR="00BC19CE" w:rsidRPr="00D17E30" w:rsidRDefault="00BC19CE" w:rsidP="00BF77A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F77A4">
              <w:t xml:space="preserve">не более  </w:t>
            </w:r>
            <w:r w:rsidRPr="00D17E30">
              <w:t>11 500,00</w:t>
            </w:r>
          </w:p>
        </w:tc>
        <w:tc>
          <w:tcPr>
            <w:tcW w:w="1560" w:type="dxa"/>
          </w:tcPr>
          <w:p w:rsidR="00BC19CE" w:rsidRPr="00157850" w:rsidRDefault="00BC19CE" w:rsidP="00157850">
            <w:pPr>
              <w:jc w:val="center"/>
            </w:pPr>
            <w:r w:rsidRPr="00157850">
              <w:t>не менее</w:t>
            </w:r>
          </w:p>
          <w:p w:rsidR="00BC19CE" w:rsidRPr="00D17E30" w:rsidRDefault="00BC19CE" w:rsidP="00BF77A4">
            <w:pPr>
              <w:jc w:val="center"/>
            </w:pPr>
            <w:r w:rsidRPr="00D17E30">
              <w:t>7</w:t>
            </w:r>
          </w:p>
        </w:tc>
        <w:tc>
          <w:tcPr>
            <w:tcW w:w="1417" w:type="dxa"/>
            <w:vMerge/>
          </w:tcPr>
          <w:p w:rsidR="00BC19CE" w:rsidRPr="001D03E4" w:rsidRDefault="00BC19CE" w:rsidP="00705158">
            <w:pPr>
              <w:jc w:val="center"/>
              <w:rPr>
                <w:sz w:val="20"/>
                <w:szCs w:val="20"/>
              </w:rPr>
            </w:pPr>
          </w:p>
        </w:tc>
      </w:tr>
      <w:tr w:rsidR="00BC19CE" w:rsidRPr="001D03E4" w:rsidTr="00A06B63">
        <w:tc>
          <w:tcPr>
            <w:tcW w:w="567" w:type="dxa"/>
          </w:tcPr>
          <w:p w:rsidR="00BC19CE" w:rsidRPr="001D03E4" w:rsidRDefault="00BC19CE" w:rsidP="002F01F9">
            <w:pPr>
              <w:jc w:val="center"/>
              <w:rPr>
                <w:sz w:val="20"/>
                <w:szCs w:val="20"/>
              </w:rPr>
            </w:pPr>
            <w:r w:rsidRPr="001D03E4">
              <w:rPr>
                <w:sz w:val="20"/>
                <w:szCs w:val="20"/>
              </w:rPr>
              <w:t>6</w:t>
            </w:r>
          </w:p>
        </w:tc>
        <w:tc>
          <w:tcPr>
            <w:tcW w:w="2694" w:type="dxa"/>
          </w:tcPr>
          <w:p w:rsidR="00BC19CE" w:rsidRPr="00D17E30" w:rsidRDefault="00BC19CE" w:rsidP="00BF77A4">
            <w:pPr>
              <w:widowControl w:val="0"/>
              <w:autoSpaceDE w:val="0"/>
              <w:autoSpaceDN w:val="0"/>
              <w:adjustRightInd w:val="0"/>
              <w:ind w:left="-105"/>
              <w:jc w:val="both"/>
            </w:pPr>
            <w:r w:rsidRPr="00D17E30">
              <w:t xml:space="preserve"> Тумба</w:t>
            </w:r>
            <w:r w:rsidRPr="00D17E30">
              <w:rPr>
                <w:lang w:val="en-US"/>
              </w:rPr>
              <w:t xml:space="preserve"> </w:t>
            </w:r>
            <w:r w:rsidRPr="00D17E30">
              <w:t>приставная</w:t>
            </w:r>
          </w:p>
        </w:tc>
        <w:tc>
          <w:tcPr>
            <w:tcW w:w="851" w:type="dxa"/>
          </w:tcPr>
          <w:p w:rsidR="00BC19CE" w:rsidRPr="007E0C03" w:rsidRDefault="00BC19CE" w:rsidP="002F01F9">
            <w:pPr>
              <w:jc w:val="center"/>
            </w:pPr>
            <w:r w:rsidRPr="007E0C03">
              <w:t>шт.</w:t>
            </w:r>
          </w:p>
        </w:tc>
        <w:tc>
          <w:tcPr>
            <w:tcW w:w="1701" w:type="dxa"/>
          </w:tcPr>
          <w:p w:rsidR="00BC19CE" w:rsidRPr="007E0C03" w:rsidRDefault="00BC19CE" w:rsidP="002F01F9">
            <w:pPr>
              <w:jc w:val="center"/>
            </w:pPr>
            <w:r w:rsidRPr="007E0C03">
              <w:t>не более 1 в расчете на 1 должность</w:t>
            </w:r>
          </w:p>
        </w:tc>
        <w:tc>
          <w:tcPr>
            <w:tcW w:w="1417" w:type="dxa"/>
          </w:tcPr>
          <w:p w:rsidR="00BC19CE" w:rsidRPr="00D17E30" w:rsidRDefault="00BC19CE" w:rsidP="00BF77A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F77A4">
              <w:t xml:space="preserve">не более  </w:t>
            </w:r>
            <w:r w:rsidRPr="00D17E30">
              <w:t>14 000,00</w:t>
            </w:r>
          </w:p>
        </w:tc>
        <w:tc>
          <w:tcPr>
            <w:tcW w:w="1560" w:type="dxa"/>
          </w:tcPr>
          <w:p w:rsidR="00BC19CE" w:rsidRPr="00157850" w:rsidRDefault="00BC19CE" w:rsidP="00157850">
            <w:pPr>
              <w:jc w:val="center"/>
            </w:pPr>
            <w:r w:rsidRPr="00157850">
              <w:t>не менее</w:t>
            </w:r>
          </w:p>
          <w:p w:rsidR="00BC19CE" w:rsidRPr="00D17E30" w:rsidRDefault="00BC19CE" w:rsidP="00BF77A4">
            <w:pPr>
              <w:jc w:val="center"/>
            </w:pPr>
            <w:r w:rsidRPr="00D17E30">
              <w:t>7</w:t>
            </w:r>
          </w:p>
        </w:tc>
        <w:tc>
          <w:tcPr>
            <w:tcW w:w="1417" w:type="dxa"/>
            <w:vMerge/>
          </w:tcPr>
          <w:p w:rsidR="00BC19CE" w:rsidRPr="001D03E4" w:rsidRDefault="00BC19CE" w:rsidP="00705158">
            <w:pPr>
              <w:jc w:val="center"/>
              <w:rPr>
                <w:sz w:val="20"/>
                <w:szCs w:val="20"/>
              </w:rPr>
            </w:pPr>
          </w:p>
        </w:tc>
      </w:tr>
      <w:tr w:rsidR="00BC19CE" w:rsidRPr="001D03E4" w:rsidTr="00A06B63">
        <w:tc>
          <w:tcPr>
            <w:tcW w:w="567" w:type="dxa"/>
          </w:tcPr>
          <w:p w:rsidR="00BC19CE" w:rsidRPr="001D03E4" w:rsidRDefault="00BC19CE" w:rsidP="002F01F9">
            <w:pPr>
              <w:jc w:val="center"/>
              <w:rPr>
                <w:sz w:val="20"/>
                <w:szCs w:val="20"/>
              </w:rPr>
            </w:pPr>
            <w:r w:rsidRPr="001D03E4">
              <w:rPr>
                <w:sz w:val="20"/>
                <w:szCs w:val="20"/>
              </w:rPr>
              <w:t>7</w:t>
            </w:r>
          </w:p>
        </w:tc>
        <w:tc>
          <w:tcPr>
            <w:tcW w:w="2694" w:type="dxa"/>
          </w:tcPr>
          <w:p w:rsidR="00BC19CE" w:rsidRPr="00D17E30" w:rsidRDefault="00BC19CE" w:rsidP="00BF77A4">
            <w:pPr>
              <w:widowControl w:val="0"/>
              <w:autoSpaceDE w:val="0"/>
              <w:autoSpaceDN w:val="0"/>
              <w:adjustRightInd w:val="0"/>
              <w:ind w:left="-105"/>
              <w:jc w:val="both"/>
            </w:pPr>
            <w:r w:rsidRPr="00D17E30">
              <w:t xml:space="preserve"> Кресло руководителя </w:t>
            </w:r>
          </w:p>
        </w:tc>
        <w:tc>
          <w:tcPr>
            <w:tcW w:w="851" w:type="dxa"/>
          </w:tcPr>
          <w:p w:rsidR="00BC19CE" w:rsidRPr="007E0C03" w:rsidRDefault="00BC19CE" w:rsidP="002F01F9">
            <w:pPr>
              <w:jc w:val="center"/>
            </w:pPr>
            <w:r w:rsidRPr="007E0C03">
              <w:t>шт.</w:t>
            </w:r>
          </w:p>
        </w:tc>
        <w:tc>
          <w:tcPr>
            <w:tcW w:w="1701" w:type="dxa"/>
          </w:tcPr>
          <w:p w:rsidR="00BC19CE" w:rsidRPr="007E0C03" w:rsidRDefault="00BC19CE" w:rsidP="002F01F9">
            <w:pPr>
              <w:jc w:val="center"/>
            </w:pPr>
            <w:r w:rsidRPr="007E0C03">
              <w:t>не более 1 в расчете на 1 должность</w:t>
            </w:r>
          </w:p>
        </w:tc>
        <w:tc>
          <w:tcPr>
            <w:tcW w:w="1417" w:type="dxa"/>
          </w:tcPr>
          <w:p w:rsidR="00BC19CE" w:rsidRPr="00D17E30" w:rsidRDefault="00BC19CE" w:rsidP="00BF77A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F77A4">
              <w:t xml:space="preserve">не более  </w:t>
            </w:r>
            <w:r w:rsidRPr="00D17E30">
              <w:t>35 000,00</w:t>
            </w:r>
          </w:p>
        </w:tc>
        <w:tc>
          <w:tcPr>
            <w:tcW w:w="1560" w:type="dxa"/>
          </w:tcPr>
          <w:p w:rsidR="00BC19CE" w:rsidRPr="00157850" w:rsidRDefault="00BC19CE" w:rsidP="00157850">
            <w:pPr>
              <w:jc w:val="center"/>
            </w:pPr>
            <w:r w:rsidRPr="00157850">
              <w:t>не менее</w:t>
            </w:r>
          </w:p>
          <w:p w:rsidR="00BC19CE" w:rsidRPr="00D17E30" w:rsidRDefault="00BC19CE" w:rsidP="00BF77A4">
            <w:pPr>
              <w:jc w:val="center"/>
            </w:pPr>
            <w:r w:rsidRPr="00D17E30">
              <w:t>7</w:t>
            </w:r>
          </w:p>
        </w:tc>
        <w:tc>
          <w:tcPr>
            <w:tcW w:w="1417" w:type="dxa"/>
          </w:tcPr>
          <w:p w:rsidR="00BC19CE" w:rsidRPr="001D03E4" w:rsidRDefault="00BC19CE" w:rsidP="002F01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Кожа, кожзам, ткань</w:t>
            </w:r>
          </w:p>
        </w:tc>
      </w:tr>
      <w:tr w:rsidR="00BC19CE" w:rsidRPr="001D03E4" w:rsidTr="00A06B63">
        <w:tc>
          <w:tcPr>
            <w:tcW w:w="567" w:type="dxa"/>
          </w:tcPr>
          <w:p w:rsidR="00BC19CE" w:rsidRPr="001D03E4" w:rsidRDefault="00BC19CE" w:rsidP="002F01F9">
            <w:pPr>
              <w:jc w:val="center"/>
              <w:rPr>
                <w:sz w:val="20"/>
                <w:szCs w:val="20"/>
              </w:rPr>
            </w:pPr>
            <w:r w:rsidRPr="001D03E4">
              <w:rPr>
                <w:sz w:val="20"/>
                <w:szCs w:val="20"/>
              </w:rPr>
              <w:t>8</w:t>
            </w:r>
          </w:p>
        </w:tc>
        <w:tc>
          <w:tcPr>
            <w:tcW w:w="2694" w:type="dxa"/>
          </w:tcPr>
          <w:p w:rsidR="00BC19CE" w:rsidRPr="00D17E30" w:rsidRDefault="00BC19CE" w:rsidP="00BF77A4">
            <w:pPr>
              <w:widowControl w:val="0"/>
              <w:autoSpaceDE w:val="0"/>
              <w:autoSpaceDN w:val="0"/>
              <w:adjustRightInd w:val="0"/>
              <w:ind w:left="-105"/>
              <w:jc w:val="both"/>
            </w:pPr>
            <w:r w:rsidRPr="00D17E30">
              <w:t xml:space="preserve"> Шкаф для документов</w:t>
            </w:r>
          </w:p>
        </w:tc>
        <w:tc>
          <w:tcPr>
            <w:tcW w:w="851" w:type="dxa"/>
          </w:tcPr>
          <w:p w:rsidR="00BC19CE" w:rsidRPr="007E0C03" w:rsidRDefault="00BC19CE" w:rsidP="002F01F9">
            <w:pPr>
              <w:jc w:val="center"/>
            </w:pPr>
            <w:r w:rsidRPr="007E0C03">
              <w:t>шт.</w:t>
            </w:r>
          </w:p>
        </w:tc>
        <w:tc>
          <w:tcPr>
            <w:tcW w:w="1701" w:type="dxa"/>
          </w:tcPr>
          <w:p w:rsidR="00BC19CE" w:rsidRPr="007E0C03" w:rsidRDefault="00BC19CE" w:rsidP="006E51D9">
            <w:pPr>
              <w:jc w:val="center"/>
            </w:pPr>
            <w:r w:rsidRPr="007E0C03">
              <w:t>не более 2 в расчете на 1 должность</w:t>
            </w:r>
          </w:p>
        </w:tc>
        <w:tc>
          <w:tcPr>
            <w:tcW w:w="1417" w:type="dxa"/>
          </w:tcPr>
          <w:p w:rsidR="00BC19CE" w:rsidRPr="00D17E30" w:rsidRDefault="00BC19CE" w:rsidP="00BF77A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F77A4">
              <w:t xml:space="preserve">не более  </w:t>
            </w:r>
            <w:r w:rsidRPr="00D17E30">
              <w:t>25 700,00</w:t>
            </w:r>
          </w:p>
        </w:tc>
        <w:tc>
          <w:tcPr>
            <w:tcW w:w="1560" w:type="dxa"/>
          </w:tcPr>
          <w:p w:rsidR="00BC19CE" w:rsidRPr="00157850" w:rsidRDefault="00BC19CE" w:rsidP="00157850">
            <w:pPr>
              <w:jc w:val="center"/>
            </w:pPr>
            <w:r w:rsidRPr="00157850">
              <w:t>не менее</w:t>
            </w:r>
          </w:p>
          <w:p w:rsidR="00BC19CE" w:rsidRPr="00D17E30" w:rsidRDefault="00BC19CE" w:rsidP="00BF77A4">
            <w:pPr>
              <w:jc w:val="center"/>
            </w:pPr>
            <w:r w:rsidRPr="00D17E30">
              <w:t>7</w:t>
            </w:r>
          </w:p>
        </w:tc>
        <w:tc>
          <w:tcPr>
            <w:tcW w:w="1417" w:type="dxa"/>
          </w:tcPr>
          <w:p w:rsidR="00BC19CE" w:rsidRPr="00705158" w:rsidRDefault="00BC19CE" w:rsidP="00705158">
            <w:pPr>
              <w:jc w:val="center"/>
              <w:rPr>
                <w:sz w:val="20"/>
                <w:szCs w:val="20"/>
              </w:rPr>
            </w:pPr>
            <w:r w:rsidRPr="00705158">
              <w:rPr>
                <w:sz w:val="20"/>
                <w:szCs w:val="20"/>
              </w:rPr>
              <w:t>ЛДСП</w:t>
            </w:r>
          </w:p>
          <w:p w:rsidR="00BC19CE" w:rsidRPr="00705158" w:rsidRDefault="00BC19CE" w:rsidP="00705158">
            <w:pPr>
              <w:jc w:val="center"/>
              <w:rPr>
                <w:sz w:val="20"/>
                <w:szCs w:val="20"/>
              </w:rPr>
            </w:pPr>
            <w:r w:rsidRPr="00705158">
              <w:rPr>
                <w:sz w:val="20"/>
                <w:szCs w:val="20"/>
              </w:rPr>
              <w:t>МДФ+ПВХ</w:t>
            </w:r>
          </w:p>
          <w:p w:rsidR="00BC19CE" w:rsidRPr="001D03E4" w:rsidRDefault="00BC19CE" w:rsidP="00705158">
            <w:pPr>
              <w:jc w:val="center"/>
              <w:rPr>
                <w:sz w:val="20"/>
                <w:szCs w:val="20"/>
              </w:rPr>
            </w:pPr>
            <w:r w:rsidRPr="00705158">
              <w:rPr>
                <w:sz w:val="20"/>
                <w:szCs w:val="20"/>
              </w:rPr>
              <w:t>Пластик</w:t>
            </w:r>
            <w:r>
              <w:rPr>
                <w:sz w:val="20"/>
                <w:szCs w:val="20"/>
              </w:rPr>
              <w:t>, стекло</w:t>
            </w:r>
          </w:p>
        </w:tc>
      </w:tr>
      <w:tr w:rsidR="00BC19CE" w:rsidRPr="001D03E4" w:rsidTr="00A06B63">
        <w:tc>
          <w:tcPr>
            <w:tcW w:w="567" w:type="dxa"/>
          </w:tcPr>
          <w:p w:rsidR="00BC19CE" w:rsidRPr="001D03E4" w:rsidRDefault="00BC19CE" w:rsidP="000F425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694" w:type="dxa"/>
          </w:tcPr>
          <w:p w:rsidR="00BC19CE" w:rsidRPr="00D17E30" w:rsidRDefault="00BC19CE" w:rsidP="000F425D">
            <w:pPr>
              <w:widowControl w:val="0"/>
              <w:autoSpaceDE w:val="0"/>
              <w:autoSpaceDN w:val="0"/>
              <w:adjustRightInd w:val="0"/>
              <w:ind w:left="-105"/>
              <w:jc w:val="center"/>
            </w:pPr>
            <w:r>
              <w:t>2</w:t>
            </w:r>
          </w:p>
        </w:tc>
        <w:tc>
          <w:tcPr>
            <w:tcW w:w="851" w:type="dxa"/>
          </w:tcPr>
          <w:p w:rsidR="00BC19CE" w:rsidRPr="007E0C03" w:rsidRDefault="00BC19CE" w:rsidP="000F425D">
            <w:pPr>
              <w:jc w:val="center"/>
            </w:pPr>
            <w:r>
              <w:t>3</w:t>
            </w:r>
          </w:p>
        </w:tc>
        <w:tc>
          <w:tcPr>
            <w:tcW w:w="1701" w:type="dxa"/>
          </w:tcPr>
          <w:p w:rsidR="00BC19CE" w:rsidRPr="007E0C03" w:rsidRDefault="00BC19CE" w:rsidP="000F425D">
            <w:pPr>
              <w:jc w:val="center"/>
            </w:pPr>
            <w:r>
              <w:t>4</w:t>
            </w:r>
          </w:p>
        </w:tc>
        <w:tc>
          <w:tcPr>
            <w:tcW w:w="1417" w:type="dxa"/>
          </w:tcPr>
          <w:p w:rsidR="00BC19CE" w:rsidRPr="00BF77A4" w:rsidRDefault="00BC19CE" w:rsidP="000F425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1560" w:type="dxa"/>
          </w:tcPr>
          <w:p w:rsidR="00BC19CE" w:rsidRPr="00157850" w:rsidRDefault="00BC19CE" w:rsidP="000F425D">
            <w:pPr>
              <w:jc w:val="center"/>
            </w:pPr>
            <w:r>
              <w:t>6</w:t>
            </w:r>
          </w:p>
        </w:tc>
        <w:tc>
          <w:tcPr>
            <w:tcW w:w="1417" w:type="dxa"/>
          </w:tcPr>
          <w:p w:rsidR="00BC19CE" w:rsidRPr="00705158" w:rsidRDefault="00BC19CE" w:rsidP="000F425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</w:tr>
      <w:tr w:rsidR="00BC19CE" w:rsidRPr="001D03E4" w:rsidTr="00A06B63">
        <w:tc>
          <w:tcPr>
            <w:tcW w:w="567" w:type="dxa"/>
          </w:tcPr>
          <w:p w:rsidR="00BC19CE" w:rsidRPr="001D03E4" w:rsidRDefault="00BC19CE" w:rsidP="002F01F9">
            <w:pPr>
              <w:jc w:val="center"/>
              <w:rPr>
                <w:sz w:val="20"/>
                <w:szCs w:val="20"/>
              </w:rPr>
            </w:pPr>
            <w:r w:rsidRPr="001D03E4">
              <w:rPr>
                <w:sz w:val="20"/>
                <w:szCs w:val="20"/>
              </w:rPr>
              <w:t>9</w:t>
            </w:r>
          </w:p>
        </w:tc>
        <w:tc>
          <w:tcPr>
            <w:tcW w:w="2694" w:type="dxa"/>
          </w:tcPr>
          <w:p w:rsidR="00BC19CE" w:rsidRPr="00D17E30" w:rsidRDefault="00BC19CE" w:rsidP="00BF77A4">
            <w:pPr>
              <w:widowControl w:val="0"/>
              <w:autoSpaceDE w:val="0"/>
              <w:autoSpaceDN w:val="0"/>
              <w:adjustRightInd w:val="0"/>
              <w:ind w:left="-105"/>
              <w:jc w:val="both"/>
            </w:pPr>
            <w:r w:rsidRPr="00D17E30">
              <w:t xml:space="preserve"> Стеллаж </w:t>
            </w:r>
            <w:r w:rsidRPr="00D17E30">
              <w:rPr>
                <w:lang w:val="en-US"/>
              </w:rPr>
              <w:t xml:space="preserve"> </w:t>
            </w:r>
            <w:r w:rsidRPr="00D17E30">
              <w:t xml:space="preserve">угловой  </w:t>
            </w:r>
          </w:p>
        </w:tc>
        <w:tc>
          <w:tcPr>
            <w:tcW w:w="851" w:type="dxa"/>
          </w:tcPr>
          <w:p w:rsidR="00BC19CE" w:rsidRPr="007E0C03" w:rsidRDefault="00BC19CE" w:rsidP="002F01F9">
            <w:pPr>
              <w:jc w:val="center"/>
            </w:pPr>
            <w:r w:rsidRPr="007E0C03">
              <w:t>шт.</w:t>
            </w:r>
          </w:p>
        </w:tc>
        <w:tc>
          <w:tcPr>
            <w:tcW w:w="1701" w:type="dxa"/>
          </w:tcPr>
          <w:p w:rsidR="00BC19CE" w:rsidRPr="007E0C03" w:rsidRDefault="00BC19CE" w:rsidP="006E51D9">
            <w:pPr>
              <w:jc w:val="center"/>
            </w:pPr>
            <w:r w:rsidRPr="007E0C03">
              <w:t>не более 2 в расчете на 1 должность</w:t>
            </w:r>
          </w:p>
        </w:tc>
        <w:tc>
          <w:tcPr>
            <w:tcW w:w="1417" w:type="dxa"/>
          </w:tcPr>
          <w:p w:rsidR="00BC19CE" w:rsidRPr="00D17E30" w:rsidRDefault="00BC19CE" w:rsidP="00BF77A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F77A4">
              <w:t xml:space="preserve">не более  </w:t>
            </w:r>
            <w:r>
              <w:t xml:space="preserve">  </w:t>
            </w:r>
            <w:r w:rsidRPr="00D17E30">
              <w:t>7 500,00</w:t>
            </w:r>
          </w:p>
        </w:tc>
        <w:tc>
          <w:tcPr>
            <w:tcW w:w="1560" w:type="dxa"/>
          </w:tcPr>
          <w:p w:rsidR="00BC19CE" w:rsidRPr="00157850" w:rsidRDefault="00BC19CE" w:rsidP="00157850">
            <w:pPr>
              <w:jc w:val="center"/>
            </w:pPr>
            <w:r w:rsidRPr="00157850">
              <w:t>не менее</w:t>
            </w:r>
          </w:p>
          <w:p w:rsidR="00BC19CE" w:rsidRPr="00D17E30" w:rsidRDefault="00BC19CE" w:rsidP="00BF77A4">
            <w:pPr>
              <w:jc w:val="center"/>
            </w:pPr>
            <w:r w:rsidRPr="00D17E30">
              <w:t>7</w:t>
            </w:r>
          </w:p>
        </w:tc>
        <w:tc>
          <w:tcPr>
            <w:tcW w:w="1417" w:type="dxa"/>
            <w:vMerge w:val="restart"/>
          </w:tcPr>
          <w:p w:rsidR="00BC19CE" w:rsidRPr="00705158" w:rsidRDefault="00BC19CE" w:rsidP="00705158">
            <w:pPr>
              <w:jc w:val="center"/>
              <w:rPr>
                <w:sz w:val="20"/>
                <w:szCs w:val="20"/>
              </w:rPr>
            </w:pPr>
            <w:r w:rsidRPr="00705158">
              <w:rPr>
                <w:sz w:val="20"/>
                <w:szCs w:val="20"/>
              </w:rPr>
              <w:t>ЛДСП</w:t>
            </w:r>
          </w:p>
          <w:p w:rsidR="00BC19CE" w:rsidRPr="00705158" w:rsidRDefault="00BC19CE" w:rsidP="00705158">
            <w:pPr>
              <w:jc w:val="center"/>
              <w:rPr>
                <w:sz w:val="20"/>
                <w:szCs w:val="20"/>
              </w:rPr>
            </w:pPr>
            <w:r w:rsidRPr="00705158">
              <w:rPr>
                <w:sz w:val="20"/>
                <w:szCs w:val="20"/>
              </w:rPr>
              <w:t>МДФ+ПВХ</w:t>
            </w:r>
          </w:p>
          <w:p w:rsidR="00BC19CE" w:rsidRPr="00705158" w:rsidRDefault="00BC19CE" w:rsidP="00705158">
            <w:pPr>
              <w:jc w:val="center"/>
              <w:rPr>
                <w:sz w:val="20"/>
                <w:szCs w:val="20"/>
              </w:rPr>
            </w:pPr>
            <w:r w:rsidRPr="00705158">
              <w:rPr>
                <w:sz w:val="20"/>
                <w:szCs w:val="20"/>
              </w:rPr>
              <w:t>пластик</w:t>
            </w:r>
          </w:p>
          <w:p w:rsidR="00BC19CE" w:rsidRPr="001D03E4" w:rsidRDefault="00BC19CE" w:rsidP="002F01F9">
            <w:pPr>
              <w:jc w:val="center"/>
              <w:rPr>
                <w:sz w:val="20"/>
                <w:szCs w:val="20"/>
              </w:rPr>
            </w:pPr>
          </w:p>
        </w:tc>
      </w:tr>
      <w:tr w:rsidR="00BC19CE" w:rsidRPr="001D03E4" w:rsidTr="00A06B63">
        <w:tc>
          <w:tcPr>
            <w:tcW w:w="567" w:type="dxa"/>
          </w:tcPr>
          <w:p w:rsidR="00BC19CE" w:rsidRPr="001D03E4" w:rsidRDefault="00BC19CE" w:rsidP="002F01F9">
            <w:pPr>
              <w:jc w:val="center"/>
              <w:rPr>
                <w:sz w:val="20"/>
                <w:szCs w:val="20"/>
              </w:rPr>
            </w:pPr>
            <w:r w:rsidRPr="001D03E4">
              <w:rPr>
                <w:sz w:val="20"/>
                <w:szCs w:val="20"/>
              </w:rPr>
              <w:t>10</w:t>
            </w:r>
          </w:p>
        </w:tc>
        <w:tc>
          <w:tcPr>
            <w:tcW w:w="2694" w:type="dxa"/>
          </w:tcPr>
          <w:p w:rsidR="00BC19CE" w:rsidRPr="00D17E30" w:rsidRDefault="00BC19CE" w:rsidP="00BF77A4">
            <w:pPr>
              <w:widowControl w:val="0"/>
              <w:autoSpaceDE w:val="0"/>
              <w:autoSpaceDN w:val="0"/>
              <w:adjustRightInd w:val="0"/>
              <w:ind w:left="-105"/>
              <w:jc w:val="both"/>
            </w:pPr>
            <w:r w:rsidRPr="00D17E30">
              <w:t xml:space="preserve"> Гардероб</w:t>
            </w:r>
          </w:p>
        </w:tc>
        <w:tc>
          <w:tcPr>
            <w:tcW w:w="851" w:type="dxa"/>
          </w:tcPr>
          <w:p w:rsidR="00BC19CE" w:rsidRPr="007E0C03" w:rsidRDefault="00BC19CE" w:rsidP="002F01F9">
            <w:pPr>
              <w:jc w:val="center"/>
            </w:pPr>
            <w:r w:rsidRPr="007E0C03">
              <w:t>шт.</w:t>
            </w:r>
          </w:p>
        </w:tc>
        <w:tc>
          <w:tcPr>
            <w:tcW w:w="1701" w:type="dxa"/>
          </w:tcPr>
          <w:p w:rsidR="00BC19CE" w:rsidRPr="007E0C03" w:rsidRDefault="00BC19CE" w:rsidP="002F01F9">
            <w:pPr>
              <w:jc w:val="center"/>
            </w:pPr>
            <w:r w:rsidRPr="007E0C03">
              <w:t>не более 1 в расчете на 1 должность</w:t>
            </w:r>
          </w:p>
        </w:tc>
        <w:tc>
          <w:tcPr>
            <w:tcW w:w="1417" w:type="dxa"/>
          </w:tcPr>
          <w:p w:rsidR="00BC19CE" w:rsidRPr="00D17E30" w:rsidRDefault="00BC19CE" w:rsidP="00BF77A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F77A4">
              <w:t xml:space="preserve">не более  </w:t>
            </w:r>
            <w:r w:rsidRPr="00D17E30">
              <w:t>23 300,00</w:t>
            </w:r>
          </w:p>
        </w:tc>
        <w:tc>
          <w:tcPr>
            <w:tcW w:w="1560" w:type="dxa"/>
          </w:tcPr>
          <w:p w:rsidR="00BC19CE" w:rsidRPr="00157850" w:rsidRDefault="00BC19CE" w:rsidP="00157850">
            <w:pPr>
              <w:jc w:val="center"/>
            </w:pPr>
            <w:r w:rsidRPr="00157850">
              <w:t>не менее</w:t>
            </w:r>
          </w:p>
          <w:p w:rsidR="00BC19CE" w:rsidRPr="00D17E30" w:rsidRDefault="00BC19CE" w:rsidP="00BF77A4">
            <w:pPr>
              <w:jc w:val="center"/>
            </w:pPr>
            <w:r w:rsidRPr="00D17E30">
              <w:t>7</w:t>
            </w:r>
          </w:p>
        </w:tc>
        <w:tc>
          <w:tcPr>
            <w:tcW w:w="1417" w:type="dxa"/>
            <w:vMerge/>
          </w:tcPr>
          <w:p w:rsidR="00BC19CE" w:rsidRPr="001D03E4" w:rsidRDefault="00BC19CE" w:rsidP="002F01F9">
            <w:pPr>
              <w:jc w:val="center"/>
              <w:rPr>
                <w:sz w:val="20"/>
                <w:szCs w:val="20"/>
              </w:rPr>
            </w:pPr>
          </w:p>
        </w:tc>
      </w:tr>
      <w:tr w:rsidR="00BC19CE" w:rsidRPr="001D03E4" w:rsidTr="00A06B63">
        <w:tc>
          <w:tcPr>
            <w:tcW w:w="567" w:type="dxa"/>
          </w:tcPr>
          <w:p w:rsidR="00BC19CE" w:rsidRDefault="00BC19CE" w:rsidP="002F01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  <w:p w:rsidR="00BC19CE" w:rsidRPr="001D03E4" w:rsidRDefault="00BC19CE" w:rsidP="002F01F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94" w:type="dxa"/>
          </w:tcPr>
          <w:p w:rsidR="00BC19CE" w:rsidRPr="00D17E30" w:rsidRDefault="00BC19CE" w:rsidP="00BF77A4">
            <w:pPr>
              <w:widowControl w:val="0"/>
              <w:autoSpaceDE w:val="0"/>
              <w:autoSpaceDN w:val="0"/>
              <w:adjustRightInd w:val="0"/>
              <w:ind w:left="-105"/>
              <w:jc w:val="both"/>
            </w:pPr>
            <w:r w:rsidRPr="00D17E30">
              <w:t xml:space="preserve"> Шкаф металлический (сейф)</w:t>
            </w:r>
          </w:p>
        </w:tc>
        <w:tc>
          <w:tcPr>
            <w:tcW w:w="851" w:type="dxa"/>
          </w:tcPr>
          <w:p w:rsidR="00BC19CE" w:rsidRPr="007E0C03" w:rsidRDefault="00BC19CE" w:rsidP="006E51D9">
            <w:pPr>
              <w:jc w:val="center"/>
            </w:pPr>
            <w:r w:rsidRPr="007E0C03">
              <w:t>шт.</w:t>
            </w:r>
          </w:p>
        </w:tc>
        <w:tc>
          <w:tcPr>
            <w:tcW w:w="1701" w:type="dxa"/>
          </w:tcPr>
          <w:p w:rsidR="00BC19CE" w:rsidRPr="007E0C03" w:rsidRDefault="00BC19CE" w:rsidP="007E0C03">
            <w:pPr>
              <w:jc w:val="center"/>
            </w:pPr>
            <w:r w:rsidRPr="007E0C03">
              <w:t>не более 1 в расчете на 1 должность</w:t>
            </w:r>
          </w:p>
        </w:tc>
        <w:tc>
          <w:tcPr>
            <w:tcW w:w="1417" w:type="dxa"/>
          </w:tcPr>
          <w:p w:rsidR="00BC19CE" w:rsidRPr="00D17E30" w:rsidRDefault="00BC19CE" w:rsidP="00BF77A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F77A4">
              <w:t xml:space="preserve">не более  </w:t>
            </w:r>
            <w:r>
              <w:t>20 400</w:t>
            </w:r>
            <w:r w:rsidRPr="00D17E30">
              <w:t>,00</w:t>
            </w:r>
          </w:p>
        </w:tc>
        <w:tc>
          <w:tcPr>
            <w:tcW w:w="1560" w:type="dxa"/>
          </w:tcPr>
          <w:p w:rsidR="00BC19CE" w:rsidRPr="00157850" w:rsidRDefault="00BC19CE" w:rsidP="0015785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57850">
              <w:t>не менее</w:t>
            </w:r>
          </w:p>
          <w:p w:rsidR="00BC19CE" w:rsidRPr="00D17E30" w:rsidRDefault="00BC19CE" w:rsidP="00BF77A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17E30">
              <w:t>25</w:t>
            </w:r>
          </w:p>
        </w:tc>
        <w:tc>
          <w:tcPr>
            <w:tcW w:w="1417" w:type="dxa"/>
          </w:tcPr>
          <w:p w:rsidR="00BC19CE" w:rsidRPr="001D03E4" w:rsidRDefault="00BC19CE" w:rsidP="002F01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Ключ, кодовый замок</w:t>
            </w:r>
          </w:p>
        </w:tc>
      </w:tr>
      <w:tr w:rsidR="00BC19CE" w:rsidRPr="001D03E4" w:rsidTr="00A06B63">
        <w:tc>
          <w:tcPr>
            <w:tcW w:w="567" w:type="dxa"/>
          </w:tcPr>
          <w:p w:rsidR="00BC19CE" w:rsidRPr="001D03E4" w:rsidRDefault="00BC19CE" w:rsidP="002F01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2694" w:type="dxa"/>
          </w:tcPr>
          <w:p w:rsidR="00BC19CE" w:rsidRPr="00D17E30" w:rsidRDefault="00BC19CE" w:rsidP="00BF77A4">
            <w:pPr>
              <w:widowControl w:val="0"/>
              <w:autoSpaceDE w:val="0"/>
              <w:autoSpaceDN w:val="0"/>
              <w:adjustRightInd w:val="0"/>
              <w:ind w:left="-105"/>
              <w:jc w:val="both"/>
            </w:pPr>
            <w:r w:rsidRPr="00D17E30">
              <w:t xml:space="preserve"> Холодильник</w:t>
            </w:r>
          </w:p>
        </w:tc>
        <w:tc>
          <w:tcPr>
            <w:tcW w:w="851" w:type="dxa"/>
          </w:tcPr>
          <w:p w:rsidR="00BC19CE" w:rsidRPr="007E0C03" w:rsidRDefault="00BC19CE" w:rsidP="006E51D9">
            <w:pPr>
              <w:jc w:val="center"/>
            </w:pPr>
            <w:r w:rsidRPr="007E0C03">
              <w:t>шт.</w:t>
            </w:r>
          </w:p>
        </w:tc>
        <w:tc>
          <w:tcPr>
            <w:tcW w:w="1701" w:type="dxa"/>
          </w:tcPr>
          <w:p w:rsidR="00BC19CE" w:rsidRPr="007E0C03" w:rsidRDefault="00BC19CE" w:rsidP="007E0C03">
            <w:pPr>
              <w:jc w:val="center"/>
            </w:pPr>
            <w:r w:rsidRPr="007E0C03">
              <w:t>не более 1 в расчете на 1 должность</w:t>
            </w:r>
          </w:p>
        </w:tc>
        <w:tc>
          <w:tcPr>
            <w:tcW w:w="1417" w:type="dxa"/>
          </w:tcPr>
          <w:p w:rsidR="00BC19CE" w:rsidRPr="00D17E30" w:rsidRDefault="00BC19CE" w:rsidP="00BF77A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F77A4">
              <w:t xml:space="preserve">не более  </w:t>
            </w:r>
            <w:r w:rsidRPr="00D17E30">
              <w:t>15 000,00</w:t>
            </w:r>
          </w:p>
        </w:tc>
        <w:tc>
          <w:tcPr>
            <w:tcW w:w="1560" w:type="dxa"/>
          </w:tcPr>
          <w:p w:rsidR="00BC19CE" w:rsidRPr="00157850" w:rsidRDefault="00BC19CE" w:rsidP="0015785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57850">
              <w:t>не менее</w:t>
            </w:r>
          </w:p>
          <w:p w:rsidR="00BC19CE" w:rsidRPr="00D17E30" w:rsidRDefault="00BC19CE" w:rsidP="00BF77A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17E30">
              <w:t>5</w:t>
            </w:r>
          </w:p>
        </w:tc>
        <w:tc>
          <w:tcPr>
            <w:tcW w:w="1417" w:type="dxa"/>
          </w:tcPr>
          <w:p w:rsidR="00BC19CE" w:rsidRPr="001D03E4" w:rsidRDefault="00BC19CE" w:rsidP="002F01F9">
            <w:pPr>
              <w:jc w:val="center"/>
              <w:rPr>
                <w:sz w:val="20"/>
                <w:szCs w:val="20"/>
              </w:rPr>
            </w:pPr>
          </w:p>
        </w:tc>
      </w:tr>
      <w:tr w:rsidR="00BC19CE" w:rsidRPr="001D03E4" w:rsidTr="00A06B63">
        <w:tc>
          <w:tcPr>
            <w:tcW w:w="567" w:type="dxa"/>
          </w:tcPr>
          <w:p w:rsidR="00BC19CE" w:rsidRPr="001D03E4" w:rsidRDefault="00BC19CE" w:rsidP="002F01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2694" w:type="dxa"/>
          </w:tcPr>
          <w:p w:rsidR="00BC19CE" w:rsidRPr="00D17E30" w:rsidRDefault="00BC19CE" w:rsidP="00BF77A4">
            <w:pPr>
              <w:widowControl w:val="0"/>
              <w:autoSpaceDE w:val="0"/>
              <w:autoSpaceDN w:val="0"/>
              <w:adjustRightInd w:val="0"/>
              <w:ind w:left="-105"/>
              <w:jc w:val="both"/>
            </w:pPr>
            <w:r w:rsidRPr="00D17E30">
              <w:t xml:space="preserve"> Телевизор </w:t>
            </w:r>
          </w:p>
        </w:tc>
        <w:tc>
          <w:tcPr>
            <w:tcW w:w="851" w:type="dxa"/>
          </w:tcPr>
          <w:p w:rsidR="00BC19CE" w:rsidRPr="007E0C03" w:rsidRDefault="00BC19CE" w:rsidP="006E51D9">
            <w:pPr>
              <w:jc w:val="center"/>
            </w:pPr>
            <w:r w:rsidRPr="007E0C03">
              <w:t>шт.</w:t>
            </w:r>
          </w:p>
        </w:tc>
        <w:tc>
          <w:tcPr>
            <w:tcW w:w="1701" w:type="dxa"/>
          </w:tcPr>
          <w:p w:rsidR="00BC19CE" w:rsidRPr="007E0C03" w:rsidRDefault="00BC19CE" w:rsidP="007E0C03">
            <w:pPr>
              <w:jc w:val="center"/>
            </w:pPr>
            <w:r w:rsidRPr="007E0C03">
              <w:t>не более 1 в расчете на 1 должность</w:t>
            </w:r>
          </w:p>
        </w:tc>
        <w:tc>
          <w:tcPr>
            <w:tcW w:w="1417" w:type="dxa"/>
          </w:tcPr>
          <w:p w:rsidR="00BC19CE" w:rsidRPr="00D17E30" w:rsidRDefault="00BC19CE" w:rsidP="00BF77A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F77A4">
              <w:t xml:space="preserve">не более  </w:t>
            </w:r>
            <w:r w:rsidRPr="00D17E30">
              <w:t>50 000,00</w:t>
            </w:r>
          </w:p>
        </w:tc>
        <w:tc>
          <w:tcPr>
            <w:tcW w:w="1560" w:type="dxa"/>
          </w:tcPr>
          <w:p w:rsidR="00BC19CE" w:rsidRPr="00157850" w:rsidRDefault="00BC19CE" w:rsidP="0015785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57850">
              <w:t>не менее</w:t>
            </w:r>
          </w:p>
          <w:p w:rsidR="00BC19CE" w:rsidRPr="00D17E30" w:rsidRDefault="00BC19CE" w:rsidP="00BF77A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17E30">
              <w:t>5</w:t>
            </w:r>
          </w:p>
        </w:tc>
        <w:tc>
          <w:tcPr>
            <w:tcW w:w="1417" w:type="dxa"/>
          </w:tcPr>
          <w:p w:rsidR="00BC19CE" w:rsidRPr="001D03E4" w:rsidRDefault="00BC19CE" w:rsidP="002F01F9">
            <w:pPr>
              <w:jc w:val="center"/>
              <w:rPr>
                <w:sz w:val="20"/>
                <w:szCs w:val="20"/>
              </w:rPr>
            </w:pPr>
          </w:p>
        </w:tc>
      </w:tr>
      <w:tr w:rsidR="00BC19CE" w:rsidRPr="001D03E4" w:rsidTr="00A06B63">
        <w:tc>
          <w:tcPr>
            <w:tcW w:w="567" w:type="dxa"/>
          </w:tcPr>
          <w:p w:rsidR="00BC19CE" w:rsidRPr="001D03E4" w:rsidRDefault="00BC19CE" w:rsidP="002F01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2694" w:type="dxa"/>
          </w:tcPr>
          <w:p w:rsidR="00BC19CE" w:rsidRPr="00D17E30" w:rsidRDefault="00BC19CE" w:rsidP="00BF77A4">
            <w:pPr>
              <w:widowControl w:val="0"/>
              <w:autoSpaceDE w:val="0"/>
              <w:autoSpaceDN w:val="0"/>
              <w:adjustRightInd w:val="0"/>
              <w:ind w:left="-105"/>
              <w:jc w:val="both"/>
            </w:pPr>
            <w:r w:rsidRPr="00D17E30">
              <w:t xml:space="preserve"> Часы настенные </w:t>
            </w:r>
          </w:p>
        </w:tc>
        <w:tc>
          <w:tcPr>
            <w:tcW w:w="851" w:type="dxa"/>
          </w:tcPr>
          <w:p w:rsidR="00BC19CE" w:rsidRPr="007E0C03" w:rsidRDefault="00BC19CE" w:rsidP="006E51D9">
            <w:pPr>
              <w:jc w:val="center"/>
            </w:pPr>
            <w:r w:rsidRPr="007E0C03">
              <w:t>шт.</w:t>
            </w:r>
          </w:p>
        </w:tc>
        <w:tc>
          <w:tcPr>
            <w:tcW w:w="1701" w:type="dxa"/>
          </w:tcPr>
          <w:p w:rsidR="00BC19CE" w:rsidRPr="007E0C03" w:rsidRDefault="00BC19CE" w:rsidP="007E0C03">
            <w:pPr>
              <w:jc w:val="center"/>
            </w:pPr>
            <w:r w:rsidRPr="007E0C03">
              <w:t>не более 1 в расчете на 1 должность</w:t>
            </w:r>
          </w:p>
        </w:tc>
        <w:tc>
          <w:tcPr>
            <w:tcW w:w="1417" w:type="dxa"/>
          </w:tcPr>
          <w:p w:rsidR="00BC19CE" w:rsidRPr="00D17E30" w:rsidRDefault="00BC19CE" w:rsidP="00BF77A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F77A4">
              <w:t xml:space="preserve">не более  </w:t>
            </w:r>
            <w:r>
              <w:t xml:space="preserve">  </w:t>
            </w:r>
            <w:r w:rsidRPr="00D17E30">
              <w:t>3 000,00</w:t>
            </w:r>
          </w:p>
        </w:tc>
        <w:tc>
          <w:tcPr>
            <w:tcW w:w="1560" w:type="dxa"/>
          </w:tcPr>
          <w:p w:rsidR="00BC19CE" w:rsidRPr="00157850" w:rsidRDefault="00BC19CE" w:rsidP="0015785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57850">
              <w:t>не менее</w:t>
            </w:r>
          </w:p>
          <w:p w:rsidR="00BC19CE" w:rsidRPr="00D17E30" w:rsidRDefault="00BC19CE" w:rsidP="00BF77A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17E30">
              <w:t>10</w:t>
            </w:r>
          </w:p>
        </w:tc>
        <w:tc>
          <w:tcPr>
            <w:tcW w:w="1417" w:type="dxa"/>
          </w:tcPr>
          <w:p w:rsidR="00BC19CE" w:rsidRPr="001D03E4" w:rsidRDefault="00BC19CE" w:rsidP="002F01F9">
            <w:pPr>
              <w:jc w:val="center"/>
              <w:rPr>
                <w:sz w:val="20"/>
                <w:szCs w:val="20"/>
              </w:rPr>
            </w:pPr>
          </w:p>
        </w:tc>
      </w:tr>
      <w:tr w:rsidR="00BC19CE" w:rsidRPr="001D03E4" w:rsidTr="00A06B63">
        <w:tc>
          <w:tcPr>
            <w:tcW w:w="567" w:type="dxa"/>
          </w:tcPr>
          <w:p w:rsidR="00BC19CE" w:rsidRPr="001D03E4" w:rsidRDefault="00BC19CE" w:rsidP="002F01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2694" w:type="dxa"/>
          </w:tcPr>
          <w:p w:rsidR="00BC19CE" w:rsidRPr="00D17E30" w:rsidRDefault="00BC19CE" w:rsidP="00BF77A4">
            <w:pPr>
              <w:widowControl w:val="0"/>
              <w:autoSpaceDE w:val="0"/>
              <w:autoSpaceDN w:val="0"/>
              <w:adjustRightInd w:val="0"/>
              <w:ind w:left="-105"/>
              <w:jc w:val="both"/>
            </w:pPr>
            <w:r w:rsidRPr="00D17E30">
              <w:t xml:space="preserve"> Подставка под цветы </w:t>
            </w:r>
          </w:p>
        </w:tc>
        <w:tc>
          <w:tcPr>
            <w:tcW w:w="851" w:type="dxa"/>
          </w:tcPr>
          <w:p w:rsidR="00BC19CE" w:rsidRPr="007E0C03" w:rsidRDefault="00BC19CE" w:rsidP="006E51D9">
            <w:pPr>
              <w:jc w:val="center"/>
            </w:pPr>
            <w:r w:rsidRPr="007E0C03">
              <w:t>шт.</w:t>
            </w:r>
          </w:p>
        </w:tc>
        <w:tc>
          <w:tcPr>
            <w:tcW w:w="1701" w:type="dxa"/>
          </w:tcPr>
          <w:p w:rsidR="00BC19CE" w:rsidRPr="007E0C03" w:rsidRDefault="00BC19CE" w:rsidP="007E0C03">
            <w:pPr>
              <w:jc w:val="center"/>
            </w:pPr>
            <w:r w:rsidRPr="007E0C03">
              <w:t>не более 1 в расчете на 1 должность</w:t>
            </w:r>
          </w:p>
        </w:tc>
        <w:tc>
          <w:tcPr>
            <w:tcW w:w="1417" w:type="dxa"/>
          </w:tcPr>
          <w:p w:rsidR="00BC19CE" w:rsidRPr="00D17E30" w:rsidRDefault="00BC19CE" w:rsidP="00BF77A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F77A4">
              <w:t xml:space="preserve">не более  </w:t>
            </w:r>
            <w:r>
              <w:t xml:space="preserve">  </w:t>
            </w:r>
            <w:r w:rsidRPr="00D17E30">
              <w:t>7 500,00</w:t>
            </w:r>
          </w:p>
        </w:tc>
        <w:tc>
          <w:tcPr>
            <w:tcW w:w="1560" w:type="dxa"/>
          </w:tcPr>
          <w:p w:rsidR="00BC19CE" w:rsidRPr="00157850" w:rsidRDefault="00BC19CE" w:rsidP="0015785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57850">
              <w:t>не менее</w:t>
            </w:r>
          </w:p>
          <w:p w:rsidR="00BC19CE" w:rsidRPr="00D17E30" w:rsidRDefault="00BC19CE" w:rsidP="00BF77A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17E30">
              <w:t>7</w:t>
            </w:r>
          </w:p>
        </w:tc>
        <w:tc>
          <w:tcPr>
            <w:tcW w:w="1417" w:type="dxa"/>
          </w:tcPr>
          <w:p w:rsidR="00BC19CE" w:rsidRPr="001D03E4" w:rsidRDefault="00BC19CE" w:rsidP="002F01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Дерево, металл</w:t>
            </w:r>
          </w:p>
        </w:tc>
      </w:tr>
      <w:tr w:rsidR="00BC19CE" w:rsidRPr="001D03E4" w:rsidTr="00A06B63">
        <w:tc>
          <w:tcPr>
            <w:tcW w:w="567" w:type="dxa"/>
          </w:tcPr>
          <w:p w:rsidR="00BC19CE" w:rsidRPr="001D03E4" w:rsidRDefault="00BC19CE" w:rsidP="002F01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2694" w:type="dxa"/>
          </w:tcPr>
          <w:p w:rsidR="00BC19CE" w:rsidRPr="00D17E30" w:rsidRDefault="00BC19CE" w:rsidP="00BF77A4">
            <w:pPr>
              <w:widowControl w:val="0"/>
              <w:autoSpaceDE w:val="0"/>
              <w:autoSpaceDN w:val="0"/>
              <w:adjustRightInd w:val="0"/>
              <w:ind w:left="-105"/>
              <w:jc w:val="both"/>
            </w:pPr>
            <w:r w:rsidRPr="00D17E30">
              <w:t xml:space="preserve"> Стул </w:t>
            </w:r>
            <w:r>
              <w:t>офисный</w:t>
            </w:r>
          </w:p>
        </w:tc>
        <w:tc>
          <w:tcPr>
            <w:tcW w:w="851" w:type="dxa"/>
          </w:tcPr>
          <w:p w:rsidR="00BC19CE" w:rsidRPr="007E0C03" w:rsidRDefault="00BC19CE" w:rsidP="006E51D9">
            <w:pPr>
              <w:jc w:val="center"/>
            </w:pPr>
            <w:r w:rsidRPr="007E0C03">
              <w:t>шт.</w:t>
            </w:r>
          </w:p>
        </w:tc>
        <w:tc>
          <w:tcPr>
            <w:tcW w:w="1701" w:type="dxa"/>
          </w:tcPr>
          <w:p w:rsidR="00BC19CE" w:rsidRPr="007E0C03" w:rsidRDefault="00BC19CE" w:rsidP="007E0C03">
            <w:pPr>
              <w:jc w:val="center"/>
            </w:pPr>
            <w:r w:rsidRPr="007E0C03">
              <w:t>не более 8  в расчете на 1 должность</w:t>
            </w:r>
          </w:p>
        </w:tc>
        <w:tc>
          <w:tcPr>
            <w:tcW w:w="1417" w:type="dxa"/>
          </w:tcPr>
          <w:p w:rsidR="00BC19CE" w:rsidRPr="00D17E30" w:rsidRDefault="00BC19CE" w:rsidP="00BF77A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F77A4">
              <w:t xml:space="preserve">не более  </w:t>
            </w:r>
            <w:r>
              <w:t xml:space="preserve">  </w:t>
            </w:r>
            <w:r w:rsidRPr="00D17E30">
              <w:t>4 300,00</w:t>
            </w:r>
          </w:p>
        </w:tc>
        <w:tc>
          <w:tcPr>
            <w:tcW w:w="1560" w:type="dxa"/>
          </w:tcPr>
          <w:p w:rsidR="00BC19CE" w:rsidRPr="00157850" w:rsidRDefault="00BC19CE" w:rsidP="0015785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57850">
              <w:t>не менее</w:t>
            </w:r>
          </w:p>
          <w:p w:rsidR="00BC19CE" w:rsidRPr="00D17E30" w:rsidRDefault="00BC19CE" w:rsidP="00BF77A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17E30">
              <w:t>7</w:t>
            </w:r>
          </w:p>
        </w:tc>
        <w:tc>
          <w:tcPr>
            <w:tcW w:w="1417" w:type="dxa"/>
          </w:tcPr>
          <w:p w:rsidR="00BC19CE" w:rsidRPr="001D03E4" w:rsidRDefault="00BC19CE" w:rsidP="002F01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Материал обивки ткань, возможны нетканые материалы</w:t>
            </w:r>
          </w:p>
        </w:tc>
      </w:tr>
      <w:tr w:rsidR="00BC19CE" w:rsidRPr="001D03E4" w:rsidTr="00A06B63">
        <w:trPr>
          <w:trHeight w:val="916"/>
        </w:trPr>
        <w:tc>
          <w:tcPr>
            <w:tcW w:w="567" w:type="dxa"/>
          </w:tcPr>
          <w:p w:rsidR="00BC19CE" w:rsidRPr="001D03E4" w:rsidRDefault="00BC19CE" w:rsidP="002F01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2694" w:type="dxa"/>
          </w:tcPr>
          <w:p w:rsidR="00BC19CE" w:rsidRPr="00D17E30" w:rsidRDefault="00BC19CE" w:rsidP="00BF77A4">
            <w:pPr>
              <w:widowControl w:val="0"/>
              <w:autoSpaceDE w:val="0"/>
              <w:autoSpaceDN w:val="0"/>
              <w:adjustRightInd w:val="0"/>
              <w:ind w:left="-105"/>
              <w:jc w:val="both"/>
            </w:pPr>
            <w:r w:rsidRPr="00D17E30">
              <w:t xml:space="preserve"> Сплит-система</w:t>
            </w:r>
          </w:p>
        </w:tc>
        <w:tc>
          <w:tcPr>
            <w:tcW w:w="851" w:type="dxa"/>
          </w:tcPr>
          <w:p w:rsidR="00BC19CE" w:rsidRPr="007E0C03" w:rsidRDefault="00BC19CE" w:rsidP="006E51D9">
            <w:pPr>
              <w:jc w:val="center"/>
            </w:pPr>
            <w:r w:rsidRPr="007E0C03">
              <w:t>шт.</w:t>
            </w:r>
          </w:p>
        </w:tc>
        <w:tc>
          <w:tcPr>
            <w:tcW w:w="1701" w:type="dxa"/>
          </w:tcPr>
          <w:p w:rsidR="00BC19CE" w:rsidRPr="007E0C03" w:rsidRDefault="00BC19CE" w:rsidP="007E0C03">
            <w:pPr>
              <w:jc w:val="center"/>
            </w:pPr>
            <w:r w:rsidRPr="007E0C03">
              <w:t>не более 1 в расчете на 1 должность</w:t>
            </w:r>
          </w:p>
        </w:tc>
        <w:tc>
          <w:tcPr>
            <w:tcW w:w="1417" w:type="dxa"/>
          </w:tcPr>
          <w:p w:rsidR="00BC19CE" w:rsidRPr="00D17E30" w:rsidRDefault="00BC19CE" w:rsidP="00BF77A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F77A4">
              <w:t xml:space="preserve">не более  </w:t>
            </w:r>
            <w:r w:rsidRPr="00D17E30">
              <w:t>40 000,00</w:t>
            </w:r>
          </w:p>
        </w:tc>
        <w:tc>
          <w:tcPr>
            <w:tcW w:w="1560" w:type="dxa"/>
          </w:tcPr>
          <w:p w:rsidR="00BC19CE" w:rsidRPr="00157850" w:rsidRDefault="00BC19CE" w:rsidP="0015785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57850">
              <w:t>не менее</w:t>
            </w:r>
          </w:p>
          <w:p w:rsidR="00BC19CE" w:rsidRPr="00D17E30" w:rsidRDefault="00BC19CE" w:rsidP="00BF77A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17E30">
              <w:t>3</w:t>
            </w:r>
          </w:p>
        </w:tc>
        <w:tc>
          <w:tcPr>
            <w:tcW w:w="1417" w:type="dxa"/>
          </w:tcPr>
          <w:p w:rsidR="00BC19CE" w:rsidRPr="001D03E4" w:rsidRDefault="00BC19CE" w:rsidP="002F01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пульт</w:t>
            </w:r>
          </w:p>
        </w:tc>
      </w:tr>
      <w:tr w:rsidR="00BC19CE" w:rsidRPr="001D03E4" w:rsidTr="00A06B63">
        <w:trPr>
          <w:trHeight w:val="916"/>
        </w:trPr>
        <w:tc>
          <w:tcPr>
            <w:tcW w:w="567" w:type="dxa"/>
          </w:tcPr>
          <w:p w:rsidR="00BC19CE" w:rsidRDefault="00BC19CE" w:rsidP="002F01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2694" w:type="dxa"/>
          </w:tcPr>
          <w:p w:rsidR="00BC19CE" w:rsidRPr="00D17E30" w:rsidRDefault="00BC19CE" w:rsidP="00BF77A4">
            <w:pPr>
              <w:widowControl w:val="0"/>
              <w:autoSpaceDE w:val="0"/>
              <w:autoSpaceDN w:val="0"/>
              <w:adjustRightInd w:val="0"/>
              <w:ind w:left="-105"/>
              <w:jc w:val="both"/>
            </w:pPr>
            <w:r>
              <w:t xml:space="preserve"> Кулер для воды</w:t>
            </w:r>
          </w:p>
        </w:tc>
        <w:tc>
          <w:tcPr>
            <w:tcW w:w="851" w:type="dxa"/>
          </w:tcPr>
          <w:p w:rsidR="00BC19CE" w:rsidRPr="007E0C03" w:rsidRDefault="00BC19CE" w:rsidP="006E51D9">
            <w:pPr>
              <w:jc w:val="center"/>
            </w:pPr>
            <w:r>
              <w:t>шт.</w:t>
            </w:r>
          </w:p>
        </w:tc>
        <w:tc>
          <w:tcPr>
            <w:tcW w:w="1701" w:type="dxa"/>
          </w:tcPr>
          <w:p w:rsidR="00BC19CE" w:rsidRPr="007E0C03" w:rsidRDefault="00BC19CE" w:rsidP="007E0C03">
            <w:pPr>
              <w:jc w:val="center"/>
            </w:pPr>
            <w:r>
              <w:t>не более 1 в расчете на 1 должность</w:t>
            </w:r>
          </w:p>
        </w:tc>
        <w:tc>
          <w:tcPr>
            <w:tcW w:w="1417" w:type="dxa"/>
          </w:tcPr>
          <w:p w:rsidR="00BC19CE" w:rsidRPr="00BF77A4" w:rsidRDefault="00BC19CE" w:rsidP="00BF77A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Не более 10 000,00</w:t>
            </w:r>
          </w:p>
        </w:tc>
        <w:tc>
          <w:tcPr>
            <w:tcW w:w="1560" w:type="dxa"/>
          </w:tcPr>
          <w:p w:rsidR="00BC19CE" w:rsidRDefault="00BC19CE" w:rsidP="0015785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 xml:space="preserve">не менее  </w:t>
            </w:r>
          </w:p>
          <w:p w:rsidR="00BC19CE" w:rsidRPr="00157850" w:rsidRDefault="00BC19CE" w:rsidP="0015785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1417" w:type="dxa"/>
          </w:tcPr>
          <w:p w:rsidR="00BC19CE" w:rsidRDefault="00BC19CE" w:rsidP="002F01F9">
            <w:pPr>
              <w:jc w:val="center"/>
              <w:rPr>
                <w:sz w:val="20"/>
                <w:szCs w:val="20"/>
              </w:rPr>
            </w:pPr>
          </w:p>
        </w:tc>
      </w:tr>
      <w:tr w:rsidR="00BC19CE" w:rsidRPr="001D03E4" w:rsidTr="004E3E04">
        <w:trPr>
          <w:trHeight w:val="775"/>
        </w:trPr>
        <w:tc>
          <w:tcPr>
            <w:tcW w:w="10207" w:type="dxa"/>
            <w:gridSpan w:val="7"/>
          </w:tcPr>
          <w:p w:rsidR="00BC19CE" w:rsidRPr="007E0C03" w:rsidRDefault="00BC19CE" w:rsidP="00FB2E49">
            <w:pPr>
              <w:jc w:val="center"/>
            </w:pPr>
            <w:r w:rsidRPr="007E0C03">
              <w:t>Должности категории «Специалисты» , относящиеся к ведущей и старшей группе должностей муниципальной службы</w:t>
            </w:r>
          </w:p>
        </w:tc>
      </w:tr>
      <w:tr w:rsidR="00BC19CE" w:rsidRPr="001D03E4" w:rsidTr="00A06B63">
        <w:tc>
          <w:tcPr>
            <w:tcW w:w="567" w:type="dxa"/>
          </w:tcPr>
          <w:p w:rsidR="00BC19CE" w:rsidRPr="001D03E4" w:rsidRDefault="00BC19CE" w:rsidP="002F01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694" w:type="dxa"/>
          </w:tcPr>
          <w:p w:rsidR="00BC19CE" w:rsidRPr="00D17E30" w:rsidRDefault="00BC19CE" w:rsidP="00BE7915">
            <w:pPr>
              <w:widowControl w:val="0"/>
              <w:autoSpaceDE w:val="0"/>
              <w:autoSpaceDN w:val="0"/>
              <w:adjustRightInd w:val="0"/>
              <w:ind w:left="-105"/>
              <w:jc w:val="both"/>
            </w:pPr>
            <w:r w:rsidRPr="00D17E30">
              <w:t xml:space="preserve"> Стол рабочий угловой </w:t>
            </w:r>
          </w:p>
        </w:tc>
        <w:tc>
          <w:tcPr>
            <w:tcW w:w="851" w:type="dxa"/>
          </w:tcPr>
          <w:p w:rsidR="00BC19CE" w:rsidRPr="007E0C03" w:rsidRDefault="00BC19CE" w:rsidP="002F01F9">
            <w:pPr>
              <w:jc w:val="center"/>
            </w:pPr>
            <w:r w:rsidRPr="007E0C03">
              <w:t>шт.</w:t>
            </w:r>
          </w:p>
        </w:tc>
        <w:tc>
          <w:tcPr>
            <w:tcW w:w="1701" w:type="dxa"/>
          </w:tcPr>
          <w:p w:rsidR="00BC19CE" w:rsidRPr="007E0C03" w:rsidRDefault="00BC19CE" w:rsidP="002F01F9">
            <w:pPr>
              <w:jc w:val="center"/>
            </w:pPr>
            <w:r w:rsidRPr="007E0C03">
              <w:t>не более 1 в расчете на 1 должность</w:t>
            </w:r>
          </w:p>
        </w:tc>
        <w:tc>
          <w:tcPr>
            <w:tcW w:w="1417" w:type="dxa"/>
          </w:tcPr>
          <w:p w:rsidR="00BC19CE" w:rsidRDefault="00BC19CE" w:rsidP="00BE791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 xml:space="preserve">не более </w:t>
            </w:r>
          </w:p>
          <w:p w:rsidR="00BC19CE" w:rsidRPr="00D17E30" w:rsidRDefault="00BC19CE" w:rsidP="00BE791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17E30">
              <w:t>12 500,0</w:t>
            </w:r>
          </w:p>
        </w:tc>
        <w:tc>
          <w:tcPr>
            <w:tcW w:w="1560" w:type="dxa"/>
          </w:tcPr>
          <w:p w:rsidR="00BC19CE" w:rsidRPr="003F2442" w:rsidRDefault="00BC19CE" w:rsidP="003F2442">
            <w:pPr>
              <w:jc w:val="center"/>
            </w:pPr>
            <w:r w:rsidRPr="003F2442">
              <w:t>не менее</w:t>
            </w:r>
          </w:p>
          <w:p w:rsidR="00BC19CE" w:rsidRPr="00D17E30" w:rsidRDefault="00BC19CE" w:rsidP="00BE7915">
            <w:pPr>
              <w:jc w:val="center"/>
            </w:pPr>
            <w:r w:rsidRPr="00D17E30">
              <w:t>7</w:t>
            </w:r>
          </w:p>
        </w:tc>
        <w:tc>
          <w:tcPr>
            <w:tcW w:w="1417" w:type="dxa"/>
            <w:vMerge w:val="restart"/>
          </w:tcPr>
          <w:p w:rsidR="00BC19CE" w:rsidRPr="001D03E4" w:rsidRDefault="00BC19CE" w:rsidP="002F01F9">
            <w:pPr>
              <w:jc w:val="center"/>
              <w:rPr>
                <w:sz w:val="20"/>
                <w:szCs w:val="20"/>
              </w:rPr>
            </w:pPr>
            <w:r w:rsidRPr="001D03E4">
              <w:rPr>
                <w:sz w:val="20"/>
                <w:szCs w:val="20"/>
              </w:rPr>
              <w:t>ЛДСП</w:t>
            </w:r>
          </w:p>
          <w:p w:rsidR="00BC19CE" w:rsidRPr="001D03E4" w:rsidRDefault="00BC19CE" w:rsidP="002F01F9">
            <w:pPr>
              <w:jc w:val="center"/>
              <w:rPr>
                <w:sz w:val="20"/>
                <w:szCs w:val="20"/>
              </w:rPr>
            </w:pPr>
            <w:r w:rsidRPr="001D03E4">
              <w:rPr>
                <w:sz w:val="20"/>
                <w:szCs w:val="20"/>
              </w:rPr>
              <w:t>МДФ+ПВХ</w:t>
            </w:r>
          </w:p>
          <w:p w:rsidR="00BC19CE" w:rsidRPr="001D03E4" w:rsidRDefault="00BC19CE" w:rsidP="002F01F9">
            <w:pPr>
              <w:jc w:val="center"/>
              <w:rPr>
                <w:sz w:val="20"/>
                <w:szCs w:val="20"/>
              </w:rPr>
            </w:pPr>
            <w:r w:rsidRPr="001D03E4">
              <w:rPr>
                <w:sz w:val="20"/>
                <w:szCs w:val="20"/>
              </w:rPr>
              <w:t>пластик</w:t>
            </w:r>
          </w:p>
        </w:tc>
      </w:tr>
      <w:tr w:rsidR="00BC19CE" w:rsidRPr="001D03E4" w:rsidTr="00A06B63">
        <w:tc>
          <w:tcPr>
            <w:tcW w:w="567" w:type="dxa"/>
          </w:tcPr>
          <w:p w:rsidR="00BC19CE" w:rsidRPr="001D03E4" w:rsidRDefault="00BC19CE" w:rsidP="002F01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694" w:type="dxa"/>
          </w:tcPr>
          <w:p w:rsidR="00BC19CE" w:rsidRPr="00D17E30" w:rsidRDefault="00BC19CE" w:rsidP="00BE7915">
            <w:pPr>
              <w:widowControl w:val="0"/>
              <w:autoSpaceDE w:val="0"/>
              <w:autoSpaceDN w:val="0"/>
              <w:adjustRightInd w:val="0"/>
              <w:ind w:left="-105"/>
            </w:pPr>
            <w:r w:rsidRPr="00D17E30">
              <w:t xml:space="preserve"> Стол рабочий</w:t>
            </w:r>
          </w:p>
        </w:tc>
        <w:tc>
          <w:tcPr>
            <w:tcW w:w="851" w:type="dxa"/>
          </w:tcPr>
          <w:p w:rsidR="00BC19CE" w:rsidRPr="007E0C03" w:rsidRDefault="00BC19CE" w:rsidP="002F01F9">
            <w:pPr>
              <w:jc w:val="center"/>
            </w:pPr>
            <w:r w:rsidRPr="007E0C03">
              <w:t>шт.</w:t>
            </w:r>
          </w:p>
        </w:tc>
        <w:tc>
          <w:tcPr>
            <w:tcW w:w="1701" w:type="dxa"/>
          </w:tcPr>
          <w:p w:rsidR="00BC19CE" w:rsidRPr="007E0C03" w:rsidRDefault="00BC19CE" w:rsidP="002E26A0">
            <w:pPr>
              <w:jc w:val="center"/>
            </w:pPr>
            <w:r w:rsidRPr="007E0C03">
              <w:t xml:space="preserve">не более </w:t>
            </w:r>
            <w:r>
              <w:t>1</w:t>
            </w:r>
            <w:r w:rsidRPr="007E0C03">
              <w:t xml:space="preserve">  в расчете на 1 должность</w:t>
            </w:r>
          </w:p>
        </w:tc>
        <w:tc>
          <w:tcPr>
            <w:tcW w:w="1417" w:type="dxa"/>
          </w:tcPr>
          <w:p w:rsidR="00BC19CE" w:rsidRDefault="00BC19CE" w:rsidP="00BE791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не более</w:t>
            </w:r>
          </w:p>
          <w:p w:rsidR="00BC19CE" w:rsidRPr="00D17E30" w:rsidRDefault="00BC19CE" w:rsidP="00BE791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 xml:space="preserve"> 14</w:t>
            </w:r>
            <w:r w:rsidRPr="00D17E30">
              <w:t xml:space="preserve"> </w:t>
            </w:r>
            <w:r>
              <w:t>0</w:t>
            </w:r>
            <w:r w:rsidRPr="00D17E30">
              <w:t>00,00</w:t>
            </w:r>
          </w:p>
        </w:tc>
        <w:tc>
          <w:tcPr>
            <w:tcW w:w="1560" w:type="dxa"/>
          </w:tcPr>
          <w:p w:rsidR="00BC19CE" w:rsidRPr="003F2442" w:rsidRDefault="00BC19CE" w:rsidP="003F2442">
            <w:pPr>
              <w:jc w:val="center"/>
            </w:pPr>
            <w:r w:rsidRPr="003F2442">
              <w:t>не менее</w:t>
            </w:r>
          </w:p>
          <w:p w:rsidR="00BC19CE" w:rsidRPr="00D17E30" w:rsidRDefault="00BC19CE" w:rsidP="00BE7915">
            <w:pPr>
              <w:jc w:val="center"/>
            </w:pPr>
            <w:r w:rsidRPr="00D17E30">
              <w:t>7</w:t>
            </w:r>
          </w:p>
        </w:tc>
        <w:tc>
          <w:tcPr>
            <w:tcW w:w="1417" w:type="dxa"/>
            <w:vMerge/>
          </w:tcPr>
          <w:p w:rsidR="00BC19CE" w:rsidRPr="001D03E4" w:rsidRDefault="00BC19CE" w:rsidP="002F01F9">
            <w:pPr>
              <w:jc w:val="center"/>
              <w:rPr>
                <w:sz w:val="20"/>
                <w:szCs w:val="20"/>
              </w:rPr>
            </w:pPr>
          </w:p>
        </w:tc>
      </w:tr>
      <w:tr w:rsidR="00BC19CE" w:rsidRPr="001D03E4" w:rsidTr="00A06B63">
        <w:tc>
          <w:tcPr>
            <w:tcW w:w="567" w:type="dxa"/>
          </w:tcPr>
          <w:p w:rsidR="00BC19CE" w:rsidRPr="001D03E4" w:rsidRDefault="00BC19CE" w:rsidP="002F01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2694" w:type="dxa"/>
          </w:tcPr>
          <w:p w:rsidR="00BC19CE" w:rsidRPr="00D17E30" w:rsidRDefault="00BC19CE" w:rsidP="00BE7915">
            <w:pPr>
              <w:widowControl w:val="0"/>
              <w:autoSpaceDE w:val="0"/>
              <w:autoSpaceDN w:val="0"/>
              <w:adjustRightInd w:val="0"/>
              <w:ind w:left="-105"/>
              <w:jc w:val="both"/>
            </w:pPr>
            <w:r w:rsidRPr="00D17E30">
              <w:t xml:space="preserve"> Тумба выкатная с</w:t>
            </w:r>
            <w:r w:rsidRPr="00D17E30">
              <w:br/>
              <w:t xml:space="preserve"> выдвижными ящиками </w:t>
            </w:r>
          </w:p>
        </w:tc>
        <w:tc>
          <w:tcPr>
            <w:tcW w:w="851" w:type="dxa"/>
          </w:tcPr>
          <w:p w:rsidR="00BC19CE" w:rsidRPr="007E0C03" w:rsidRDefault="00BC19CE" w:rsidP="002F01F9">
            <w:pPr>
              <w:jc w:val="center"/>
            </w:pPr>
            <w:r w:rsidRPr="007E0C03">
              <w:t>шт.</w:t>
            </w:r>
          </w:p>
        </w:tc>
        <w:tc>
          <w:tcPr>
            <w:tcW w:w="1701" w:type="dxa"/>
          </w:tcPr>
          <w:p w:rsidR="00BC19CE" w:rsidRPr="007E0C03" w:rsidRDefault="00BC19CE" w:rsidP="002F01F9">
            <w:pPr>
              <w:jc w:val="center"/>
            </w:pPr>
            <w:r w:rsidRPr="007E0C03">
              <w:t>не более 1 в расчете на 1 должность</w:t>
            </w:r>
          </w:p>
        </w:tc>
        <w:tc>
          <w:tcPr>
            <w:tcW w:w="1417" w:type="dxa"/>
          </w:tcPr>
          <w:p w:rsidR="00BC19CE" w:rsidRDefault="00BC19CE" w:rsidP="00BE791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 xml:space="preserve">не более </w:t>
            </w:r>
          </w:p>
          <w:p w:rsidR="00BC19CE" w:rsidRPr="00D17E30" w:rsidRDefault="00BC19CE" w:rsidP="00BE791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12</w:t>
            </w:r>
            <w:r w:rsidRPr="00D17E30">
              <w:t xml:space="preserve"> </w:t>
            </w:r>
            <w:r>
              <w:t>2</w:t>
            </w:r>
            <w:r w:rsidRPr="00D17E30">
              <w:t>00,00</w:t>
            </w:r>
          </w:p>
        </w:tc>
        <w:tc>
          <w:tcPr>
            <w:tcW w:w="1560" w:type="dxa"/>
          </w:tcPr>
          <w:p w:rsidR="00BC19CE" w:rsidRPr="003F2442" w:rsidRDefault="00BC19CE" w:rsidP="003F2442">
            <w:pPr>
              <w:jc w:val="center"/>
            </w:pPr>
            <w:r w:rsidRPr="003F2442">
              <w:t>не менее</w:t>
            </w:r>
          </w:p>
          <w:p w:rsidR="00BC19CE" w:rsidRPr="00D17E30" w:rsidRDefault="00BC19CE" w:rsidP="00BE7915">
            <w:pPr>
              <w:jc w:val="center"/>
            </w:pPr>
            <w:r w:rsidRPr="00D17E30">
              <w:t>7</w:t>
            </w:r>
          </w:p>
        </w:tc>
        <w:tc>
          <w:tcPr>
            <w:tcW w:w="1417" w:type="dxa"/>
            <w:vMerge/>
          </w:tcPr>
          <w:p w:rsidR="00BC19CE" w:rsidRPr="001D03E4" w:rsidRDefault="00BC19CE" w:rsidP="002F01F9">
            <w:pPr>
              <w:jc w:val="center"/>
              <w:rPr>
                <w:sz w:val="20"/>
                <w:szCs w:val="20"/>
              </w:rPr>
            </w:pPr>
          </w:p>
        </w:tc>
      </w:tr>
      <w:tr w:rsidR="00BC19CE" w:rsidRPr="001D03E4" w:rsidTr="00A06B63">
        <w:tc>
          <w:tcPr>
            <w:tcW w:w="567" w:type="dxa"/>
          </w:tcPr>
          <w:p w:rsidR="00BC19CE" w:rsidRPr="001D03E4" w:rsidRDefault="00BC19CE" w:rsidP="002F01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2694" w:type="dxa"/>
          </w:tcPr>
          <w:p w:rsidR="00BC19CE" w:rsidRPr="00D17E30" w:rsidRDefault="00BC19CE" w:rsidP="00BE7915">
            <w:pPr>
              <w:widowControl w:val="0"/>
              <w:autoSpaceDE w:val="0"/>
              <w:autoSpaceDN w:val="0"/>
              <w:adjustRightInd w:val="0"/>
              <w:ind w:left="-105"/>
              <w:jc w:val="both"/>
            </w:pPr>
            <w:r w:rsidRPr="00D17E30">
              <w:t xml:space="preserve"> Шкаф для документов </w:t>
            </w:r>
          </w:p>
        </w:tc>
        <w:tc>
          <w:tcPr>
            <w:tcW w:w="851" w:type="dxa"/>
          </w:tcPr>
          <w:p w:rsidR="00BC19CE" w:rsidRPr="007E0C03" w:rsidRDefault="00BC19CE" w:rsidP="002F01F9">
            <w:pPr>
              <w:jc w:val="center"/>
            </w:pPr>
            <w:r w:rsidRPr="007E0C03">
              <w:t>шт.</w:t>
            </w:r>
          </w:p>
        </w:tc>
        <w:tc>
          <w:tcPr>
            <w:tcW w:w="1701" w:type="dxa"/>
          </w:tcPr>
          <w:p w:rsidR="00BC19CE" w:rsidRPr="007E0C03" w:rsidRDefault="00BC19CE" w:rsidP="00241723">
            <w:pPr>
              <w:jc w:val="center"/>
            </w:pPr>
            <w:r w:rsidRPr="007E0C03">
              <w:t xml:space="preserve">не более 1 в расчете на </w:t>
            </w:r>
            <w:r>
              <w:t>2</w:t>
            </w:r>
            <w:r w:rsidRPr="007E0C03">
              <w:t xml:space="preserve"> должност</w:t>
            </w:r>
            <w:r>
              <w:t>и</w:t>
            </w:r>
          </w:p>
        </w:tc>
        <w:tc>
          <w:tcPr>
            <w:tcW w:w="1417" w:type="dxa"/>
          </w:tcPr>
          <w:p w:rsidR="00BC19CE" w:rsidRDefault="00BC19CE" w:rsidP="00BE791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 xml:space="preserve">не более </w:t>
            </w:r>
          </w:p>
          <w:p w:rsidR="00BC19CE" w:rsidRPr="00D17E30" w:rsidRDefault="00BC19CE" w:rsidP="00BE791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21</w:t>
            </w:r>
            <w:r w:rsidRPr="00D17E30">
              <w:t xml:space="preserve"> </w:t>
            </w:r>
            <w:r>
              <w:t>0</w:t>
            </w:r>
            <w:r w:rsidRPr="00D17E30">
              <w:t>00,00</w:t>
            </w:r>
          </w:p>
        </w:tc>
        <w:tc>
          <w:tcPr>
            <w:tcW w:w="1560" w:type="dxa"/>
          </w:tcPr>
          <w:p w:rsidR="00BC19CE" w:rsidRPr="003F2442" w:rsidRDefault="00BC19CE" w:rsidP="003F2442">
            <w:pPr>
              <w:jc w:val="center"/>
            </w:pPr>
            <w:r w:rsidRPr="003F2442">
              <w:t>не менее</w:t>
            </w:r>
          </w:p>
          <w:p w:rsidR="00BC19CE" w:rsidRPr="00D17E30" w:rsidRDefault="00BC19CE" w:rsidP="00BE7915">
            <w:pPr>
              <w:jc w:val="center"/>
            </w:pPr>
            <w:r w:rsidRPr="00D17E30">
              <w:t>7</w:t>
            </w:r>
          </w:p>
        </w:tc>
        <w:tc>
          <w:tcPr>
            <w:tcW w:w="1417" w:type="dxa"/>
            <w:vMerge/>
          </w:tcPr>
          <w:p w:rsidR="00BC19CE" w:rsidRPr="001D03E4" w:rsidRDefault="00BC19CE" w:rsidP="002F01F9">
            <w:pPr>
              <w:jc w:val="center"/>
              <w:rPr>
                <w:sz w:val="20"/>
                <w:szCs w:val="20"/>
              </w:rPr>
            </w:pPr>
          </w:p>
        </w:tc>
      </w:tr>
      <w:tr w:rsidR="00BC19CE" w:rsidRPr="001D03E4" w:rsidTr="00A06B63">
        <w:tc>
          <w:tcPr>
            <w:tcW w:w="567" w:type="dxa"/>
          </w:tcPr>
          <w:p w:rsidR="00BC19CE" w:rsidRPr="001D03E4" w:rsidRDefault="00BC19CE" w:rsidP="002F01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2694" w:type="dxa"/>
          </w:tcPr>
          <w:p w:rsidR="00BC19CE" w:rsidRPr="00D17E30" w:rsidRDefault="00BC19CE" w:rsidP="00BE7915">
            <w:pPr>
              <w:widowControl w:val="0"/>
              <w:autoSpaceDE w:val="0"/>
              <w:autoSpaceDN w:val="0"/>
              <w:adjustRightInd w:val="0"/>
              <w:ind w:left="-105"/>
              <w:jc w:val="both"/>
            </w:pPr>
            <w:r w:rsidRPr="00D17E30">
              <w:t xml:space="preserve"> Шкаф для одежды </w:t>
            </w:r>
          </w:p>
        </w:tc>
        <w:tc>
          <w:tcPr>
            <w:tcW w:w="851" w:type="dxa"/>
          </w:tcPr>
          <w:p w:rsidR="00BC19CE" w:rsidRPr="007E0C03" w:rsidRDefault="00BC19CE" w:rsidP="002F01F9">
            <w:pPr>
              <w:jc w:val="center"/>
            </w:pPr>
            <w:r w:rsidRPr="007E0C03">
              <w:t>шт.</w:t>
            </w:r>
          </w:p>
        </w:tc>
        <w:tc>
          <w:tcPr>
            <w:tcW w:w="1701" w:type="dxa"/>
          </w:tcPr>
          <w:p w:rsidR="00BC19CE" w:rsidRPr="007E0C03" w:rsidRDefault="00BC19CE" w:rsidP="00241723">
            <w:pPr>
              <w:jc w:val="center"/>
            </w:pPr>
            <w:r w:rsidRPr="007E0C03">
              <w:t xml:space="preserve">не более 1 в расчете на </w:t>
            </w:r>
            <w:r>
              <w:t xml:space="preserve">2 </w:t>
            </w:r>
            <w:r w:rsidRPr="007E0C03">
              <w:t>должност</w:t>
            </w:r>
            <w:r>
              <w:t>и</w:t>
            </w:r>
          </w:p>
        </w:tc>
        <w:tc>
          <w:tcPr>
            <w:tcW w:w="1417" w:type="dxa"/>
          </w:tcPr>
          <w:p w:rsidR="00BC19CE" w:rsidRDefault="00BC19CE" w:rsidP="00BE791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не более</w:t>
            </w:r>
          </w:p>
          <w:p w:rsidR="00BC19CE" w:rsidRPr="00D17E30" w:rsidRDefault="00BC19CE" w:rsidP="00BE791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 xml:space="preserve"> 16 0</w:t>
            </w:r>
            <w:r w:rsidRPr="00D17E30">
              <w:t>00,00</w:t>
            </w:r>
          </w:p>
        </w:tc>
        <w:tc>
          <w:tcPr>
            <w:tcW w:w="1560" w:type="dxa"/>
          </w:tcPr>
          <w:p w:rsidR="00BC19CE" w:rsidRPr="00496207" w:rsidRDefault="00BC19CE" w:rsidP="00496207">
            <w:pPr>
              <w:jc w:val="center"/>
            </w:pPr>
            <w:r w:rsidRPr="00496207">
              <w:t>не менее</w:t>
            </w:r>
          </w:p>
          <w:p w:rsidR="00BC19CE" w:rsidRPr="00D17E30" w:rsidRDefault="00BC19CE" w:rsidP="00BE7915">
            <w:pPr>
              <w:jc w:val="center"/>
            </w:pPr>
            <w:r w:rsidRPr="00D17E30">
              <w:t>7</w:t>
            </w:r>
          </w:p>
        </w:tc>
        <w:tc>
          <w:tcPr>
            <w:tcW w:w="1417" w:type="dxa"/>
            <w:vMerge/>
          </w:tcPr>
          <w:p w:rsidR="00BC19CE" w:rsidRPr="001D03E4" w:rsidRDefault="00BC19CE" w:rsidP="002F01F9">
            <w:pPr>
              <w:jc w:val="center"/>
              <w:rPr>
                <w:sz w:val="20"/>
                <w:szCs w:val="20"/>
              </w:rPr>
            </w:pPr>
          </w:p>
        </w:tc>
      </w:tr>
      <w:tr w:rsidR="00BC19CE" w:rsidRPr="001D03E4" w:rsidTr="00A06B63">
        <w:tc>
          <w:tcPr>
            <w:tcW w:w="567" w:type="dxa"/>
          </w:tcPr>
          <w:p w:rsidR="00BC19CE" w:rsidRDefault="00BC19CE" w:rsidP="002F01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694" w:type="dxa"/>
          </w:tcPr>
          <w:p w:rsidR="00BC19CE" w:rsidRPr="00D17E30" w:rsidRDefault="00BC19CE" w:rsidP="004E3E04">
            <w:pPr>
              <w:widowControl w:val="0"/>
              <w:autoSpaceDE w:val="0"/>
              <w:autoSpaceDN w:val="0"/>
              <w:adjustRightInd w:val="0"/>
              <w:ind w:left="-105"/>
              <w:jc w:val="center"/>
            </w:pPr>
            <w:r>
              <w:t>2</w:t>
            </w:r>
          </w:p>
        </w:tc>
        <w:tc>
          <w:tcPr>
            <w:tcW w:w="851" w:type="dxa"/>
          </w:tcPr>
          <w:p w:rsidR="00BC19CE" w:rsidRPr="007E0C03" w:rsidRDefault="00BC19CE" w:rsidP="002F01F9">
            <w:pPr>
              <w:jc w:val="center"/>
            </w:pPr>
            <w:r>
              <w:t>3</w:t>
            </w:r>
          </w:p>
        </w:tc>
        <w:tc>
          <w:tcPr>
            <w:tcW w:w="1701" w:type="dxa"/>
          </w:tcPr>
          <w:p w:rsidR="00BC19CE" w:rsidRPr="007E0C03" w:rsidRDefault="00BC19CE" w:rsidP="00835723">
            <w:pPr>
              <w:jc w:val="center"/>
            </w:pPr>
            <w:r>
              <w:t>4</w:t>
            </w:r>
          </w:p>
        </w:tc>
        <w:tc>
          <w:tcPr>
            <w:tcW w:w="1417" w:type="dxa"/>
          </w:tcPr>
          <w:p w:rsidR="00BC19CE" w:rsidRDefault="00BC19CE" w:rsidP="00BE791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1560" w:type="dxa"/>
          </w:tcPr>
          <w:p w:rsidR="00BC19CE" w:rsidRPr="00496207" w:rsidRDefault="00BC19CE" w:rsidP="00496207">
            <w:pPr>
              <w:jc w:val="center"/>
            </w:pPr>
            <w:r>
              <w:t>6</w:t>
            </w:r>
          </w:p>
        </w:tc>
        <w:tc>
          <w:tcPr>
            <w:tcW w:w="1417" w:type="dxa"/>
          </w:tcPr>
          <w:p w:rsidR="00BC19CE" w:rsidRPr="001D03E4" w:rsidRDefault="00BC19CE" w:rsidP="002F01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</w:tr>
      <w:tr w:rsidR="00BC19CE" w:rsidRPr="001D03E4" w:rsidTr="00A06B63">
        <w:tc>
          <w:tcPr>
            <w:tcW w:w="567" w:type="dxa"/>
          </w:tcPr>
          <w:p w:rsidR="00BC19CE" w:rsidRPr="001D03E4" w:rsidRDefault="00BC19CE" w:rsidP="002F01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694" w:type="dxa"/>
          </w:tcPr>
          <w:p w:rsidR="00BC19CE" w:rsidRPr="00D17E30" w:rsidRDefault="00BC19CE" w:rsidP="00BE7915">
            <w:pPr>
              <w:widowControl w:val="0"/>
              <w:autoSpaceDE w:val="0"/>
              <w:autoSpaceDN w:val="0"/>
              <w:adjustRightInd w:val="0"/>
              <w:ind w:left="-105"/>
            </w:pPr>
            <w:r w:rsidRPr="00D17E30">
              <w:t xml:space="preserve"> Тумба под оргтехнику</w:t>
            </w:r>
          </w:p>
        </w:tc>
        <w:tc>
          <w:tcPr>
            <w:tcW w:w="851" w:type="dxa"/>
          </w:tcPr>
          <w:p w:rsidR="00BC19CE" w:rsidRPr="007E0C03" w:rsidRDefault="00BC19CE" w:rsidP="002F01F9">
            <w:pPr>
              <w:jc w:val="center"/>
            </w:pPr>
            <w:r w:rsidRPr="007E0C03">
              <w:t>шт.</w:t>
            </w:r>
          </w:p>
        </w:tc>
        <w:tc>
          <w:tcPr>
            <w:tcW w:w="1701" w:type="dxa"/>
          </w:tcPr>
          <w:p w:rsidR="00BC19CE" w:rsidRPr="007E0C03" w:rsidRDefault="00BC19CE" w:rsidP="00835723">
            <w:pPr>
              <w:jc w:val="center"/>
            </w:pPr>
            <w:r w:rsidRPr="007E0C03">
              <w:t xml:space="preserve">не более 1 в </w:t>
            </w:r>
            <w:r>
              <w:t xml:space="preserve">расчете на 1 </w:t>
            </w:r>
            <w:r w:rsidRPr="007E0C03">
              <w:t>должность</w:t>
            </w:r>
          </w:p>
        </w:tc>
        <w:tc>
          <w:tcPr>
            <w:tcW w:w="1417" w:type="dxa"/>
          </w:tcPr>
          <w:p w:rsidR="00BC19CE" w:rsidRPr="00D17E30" w:rsidRDefault="00BC19CE" w:rsidP="00BE791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 xml:space="preserve">не более    </w:t>
            </w:r>
            <w:r w:rsidRPr="00D17E30">
              <w:t>8 000,00</w:t>
            </w:r>
          </w:p>
        </w:tc>
        <w:tc>
          <w:tcPr>
            <w:tcW w:w="1560" w:type="dxa"/>
          </w:tcPr>
          <w:p w:rsidR="00BC19CE" w:rsidRPr="00496207" w:rsidRDefault="00BC19CE" w:rsidP="00496207">
            <w:pPr>
              <w:jc w:val="center"/>
            </w:pPr>
            <w:r w:rsidRPr="00496207">
              <w:t>не менее</w:t>
            </w:r>
          </w:p>
          <w:p w:rsidR="00BC19CE" w:rsidRPr="00D17E30" w:rsidRDefault="00BC19CE" w:rsidP="00BE7915">
            <w:pPr>
              <w:jc w:val="center"/>
            </w:pPr>
            <w:r w:rsidRPr="00D17E30">
              <w:t>7</w:t>
            </w:r>
          </w:p>
        </w:tc>
        <w:tc>
          <w:tcPr>
            <w:tcW w:w="1417" w:type="dxa"/>
            <w:vMerge w:val="restart"/>
          </w:tcPr>
          <w:p w:rsidR="00BC19CE" w:rsidRPr="001D03E4" w:rsidRDefault="00BC19CE" w:rsidP="00241723">
            <w:pPr>
              <w:jc w:val="center"/>
              <w:rPr>
                <w:sz w:val="20"/>
                <w:szCs w:val="20"/>
              </w:rPr>
            </w:pPr>
            <w:r w:rsidRPr="001D03E4">
              <w:rPr>
                <w:sz w:val="20"/>
                <w:szCs w:val="20"/>
              </w:rPr>
              <w:t>ЛДСП</w:t>
            </w:r>
          </w:p>
          <w:p w:rsidR="00BC19CE" w:rsidRPr="001D03E4" w:rsidRDefault="00BC19CE" w:rsidP="00241723">
            <w:pPr>
              <w:jc w:val="center"/>
              <w:rPr>
                <w:sz w:val="20"/>
                <w:szCs w:val="20"/>
              </w:rPr>
            </w:pPr>
            <w:r w:rsidRPr="001D03E4">
              <w:rPr>
                <w:sz w:val="20"/>
                <w:szCs w:val="20"/>
              </w:rPr>
              <w:t>МДФ+ПВХ</w:t>
            </w:r>
          </w:p>
          <w:p w:rsidR="00BC19CE" w:rsidRPr="001D03E4" w:rsidRDefault="00BC19CE" w:rsidP="00241723">
            <w:pPr>
              <w:jc w:val="center"/>
              <w:rPr>
                <w:sz w:val="20"/>
                <w:szCs w:val="20"/>
              </w:rPr>
            </w:pPr>
            <w:r w:rsidRPr="001D03E4">
              <w:rPr>
                <w:sz w:val="20"/>
                <w:szCs w:val="20"/>
              </w:rPr>
              <w:t>пластик</w:t>
            </w:r>
          </w:p>
        </w:tc>
      </w:tr>
      <w:tr w:rsidR="00BC19CE" w:rsidRPr="001D03E4" w:rsidTr="00A06B63">
        <w:tc>
          <w:tcPr>
            <w:tcW w:w="567" w:type="dxa"/>
          </w:tcPr>
          <w:p w:rsidR="00BC19CE" w:rsidRPr="001D03E4" w:rsidRDefault="00BC19CE" w:rsidP="002F01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2694" w:type="dxa"/>
          </w:tcPr>
          <w:p w:rsidR="00BC19CE" w:rsidRPr="00D17E30" w:rsidRDefault="00BC19CE" w:rsidP="00BE7915">
            <w:pPr>
              <w:widowControl w:val="0"/>
              <w:autoSpaceDE w:val="0"/>
              <w:autoSpaceDN w:val="0"/>
              <w:adjustRightInd w:val="0"/>
              <w:ind w:left="-105"/>
              <w:jc w:val="both"/>
            </w:pPr>
            <w:r w:rsidRPr="00D17E30">
              <w:t xml:space="preserve"> Пенал для документов</w:t>
            </w:r>
          </w:p>
        </w:tc>
        <w:tc>
          <w:tcPr>
            <w:tcW w:w="851" w:type="dxa"/>
          </w:tcPr>
          <w:p w:rsidR="00BC19CE" w:rsidRPr="007E0C03" w:rsidRDefault="00BC19CE" w:rsidP="002F01F9">
            <w:pPr>
              <w:jc w:val="center"/>
            </w:pPr>
            <w:r w:rsidRPr="007E0C03">
              <w:t>шт.</w:t>
            </w:r>
          </w:p>
        </w:tc>
        <w:tc>
          <w:tcPr>
            <w:tcW w:w="1701" w:type="dxa"/>
          </w:tcPr>
          <w:p w:rsidR="00BC19CE" w:rsidRPr="007E0C03" w:rsidRDefault="00BC19CE" w:rsidP="002F01F9">
            <w:pPr>
              <w:jc w:val="center"/>
            </w:pPr>
            <w:r w:rsidRPr="007E0C03">
              <w:t>не более 1 в расчете на 1 должность</w:t>
            </w:r>
          </w:p>
        </w:tc>
        <w:tc>
          <w:tcPr>
            <w:tcW w:w="1417" w:type="dxa"/>
          </w:tcPr>
          <w:p w:rsidR="00BC19CE" w:rsidRPr="00D17E30" w:rsidRDefault="00BC19CE" w:rsidP="00BE791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 xml:space="preserve">не более </w:t>
            </w:r>
            <w:r w:rsidRPr="00D17E30">
              <w:t>3 600,00</w:t>
            </w:r>
          </w:p>
        </w:tc>
        <w:tc>
          <w:tcPr>
            <w:tcW w:w="1560" w:type="dxa"/>
          </w:tcPr>
          <w:p w:rsidR="00BC19CE" w:rsidRPr="00496207" w:rsidRDefault="00BC19CE" w:rsidP="00496207">
            <w:pPr>
              <w:jc w:val="center"/>
            </w:pPr>
            <w:r w:rsidRPr="00496207">
              <w:t>не менее</w:t>
            </w:r>
          </w:p>
          <w:p w:rsidR="00BC19CE" w:rsidRPr="00D17E30" w:rsidRDefault="00BC19CE" w:rsidP="00BE7915">
            <w:pPr>
              <w:jc w:val="center"/>
            </w:pPr>
            <w:r w:rsidRPr="00D17E30">
              <w:t>7</w:t>
            </w:r>
          </w:p>
        </w:tc>
        <w:tc>
          <w:tcPr>
            <w:tcW w:w="1417" w:type="dxa"/>
            <w:vMerge/>
          </w:tcPr>
          <w:p w:rsidR="00BC19CE" w:rsidRPr="001D03E4" w:rsidRDefault="00BC19CE" w:rsidP="002F01F9">
            <w:pPr>
              <w:jc w:val="center"/>
              <w:rPr>
                <w:sz w:val="20"/>
                <w:szCs w:val="20"/>
              </w:rPr>
            </w:pPr>
          </w:p>
        </w:tc>
      </w:tr>
      <w:tr w:rsidR="00BC19CE" w:rsidRPr="001D03E4" w:rsidTr="00A06B63">
        <w:tc>
          <w:tcPr>
            <w:tcW w:w="567" w:type="dxa"/>
          </w:tcPr>
          <w:p w:rsidR="00BC19CE" w:rsidRPr="001D03E4" w:rsidRDefault="00BC19CE" w:rsidP="002F01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2694" w:type="dxa"/>
          </w:tcPr>
          <w:p w:rsidR="00BC19CE" w:rsidRPr="00D17E30" w:rsidRDefault="00BC19CE" w:rsidP="00BE7915">
            <w:pPr>
              <w:widowControl w:val="0"/>
              <w:autoSpaceDE w:val="0"/>
              <w:autoSpaceDN w:val="0"/>
              <w:adjustRightInd w:val="0"/>
              <w:ind w:left="-105"/>
              <w:jc w:val="both"/>
            </w:pPr>
            <w:r w:rsidRPr="00D17E30">
              <w:t xml:space="preserve"> Стул офисный </w:t>
            </w:r>
          </w:p>
        </w:tc>
        <w:tc>
          <w:tcPr>
            <w:tcW w:w="851" w:type="dxa"/>
          </w:tcPr>
          <w:p w:rsidR="00BC19CE" w:rsidRPr="007E0C03" w:rsidRDefault="00BC19CE" w:rsidP="002F01F9">
            <w:pPr>
              <w:jc w:val="center"/>
            </w:pPr>
            <w:r w:rsidRPr="007E0C03">
              <w:t>шт.</w:t>
            </w:r>
          </w:p>
        </w:tc>
        <w:tc>
          <w:tcPr>
            <w:tcW w:w="1701" w:type="dxa"/>
          </w:tcPr>
          <w:p w:rsidR="00BC19CE" w:rsidRPr="007E0C03" w:rsidRDefault="00BC19CE" w:rsidP="00450D3A">
            <w:pPr>
              <w:jc w:val="center"/>
            </w:pPr>
            <w:r w:rsidRPr="007E0C03">
              <w:t xml:space="preserve">не более </w:t>
            </w:r>
            <w:r>
              <w:t>2</w:t>
            </w:r>
            <w:r w:rsidRPr="007E0C03">
              <w:t xml:space="preserve"> в расчете на 1 должность</w:t>
            </w:r>
          </w:p>
        </w:tc>
        <w:tc>
          <w:tcPr>
            <w:tcW w:w="1417" w:type="dxa"/>
          </w:tcPr>
          <w:p w:rsidR="00BC19CE" w:rsidRDefault="00BC19CE" w:rsidP="00BE791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 xml:space="preserve">не более   </w:t>
            </w:r>
          </w:p>
          <w:p w:rsidR="00BC19CE" w:rsidRPr="00D17E30" w:rsidRDefault="00BC19CE" w:rsidP="00BE791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17E30">
              <w:t>5 000,00</w:t>
            </w:r>
          </w:p>
        </w:tc>
        <w:tc>
          <w:tcPr>
            <w:tcW w:w="1560" w:type="dxa"/>
          </w:tcPr>
          <w:p w:rsidR="00BC19CE" w:rsidRPr="00496207" w:rsidRDefault="00BC19CE" w:rsidP="0049620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96207">
              <w:t>не менее</w:t>
            </w:r>
          </w:p>
          <w:p w:rsidR="00BC19CE" w:rsidRPr="00D17E30" w:rsidRDefault="00BC19CE" w:rsidP="00BE791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17E30">
              <w:t>7</w:t>
            </w:r>
          </w:p>
        </w:tc>
        <w:tc>
          <w:tcPr>
            <w:tcW w:w="1417" w:type="dxa"/>
          </w:tcPr>
          <w:p w:rsidR="00BC19CE" w:rsidRPr="001D03E4" w:rsidRDefault="00BC19CE" w:rsidP="002F01F9">
            <w:pPr>
              <w:jc w:val="center"/>
              <w:rPr>
                <w:sz w:val="20"/>
                <w:szCs w:val="20"/>
              </w:rPr>
            </w:pPr>
            <w:r w:rsidRPr="004979E6">
              <w:rPr>
                <w:sz w:val="20"/>
                <w:szCs w:val="20"/>
              </w:rPr>
              <w:t>кожзам, ткань, возможны нетканые материалы</w:t>
            </w:r>
          </w:p>
        </w:tc>
      </w:tr>
      <w:tr w:rsidR="00BC19CE" w:rsidRPr="001D03E4" w:rsidTr="00A06B63">
        <w:tc>
          <w:tcPr>
            <w:tcW w:w="567" w:type="dxa"/>
          </w:tcPr>
          <w:p w:rsidR="00BC19CE" w:rsidRPr="001D03E4" w:rsidRDefault="00BC19CE" w:rsidP="002F01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2694" w:type="dxa"/>
          </w:tcPr>
          <w:p w:rsidR="00BC19CE" w:rsidRPr="00D17E30" w:rsidRDefault="00BC19CE" w:rsidP="00BE7915">
            <w:pPr>
              <w:widowControl w:val="0"/>
              <w:autoSpaceDE w:val="0"/>
              <w:autoSpaceDN w:val="0"/>
              <w:adjustRightInd w:val="0"/>
              <w:ind w:left="-105"/>
              <w:jc w:val="both"/>
            </w:pPr>
            <w:r>
              <w:t xml:space="preserve"> Кресло офисное</w:t>
            </w:r>
          </w:p>
        </w:tc>
        <w:tc>
          <w:tcPr>
            <w:tcW w:w="851" w:type="dxa"/>
          </w:tcPr>
          <w:p w:rsidR="00BC19CE" w:rsidRPr="007E0C03" w:rsidRDefault="00BC19CE" w:rsidP="002F01F9">
            <w:pPr>
              <w:jc w:val="center"/>
            </w:pPr>
            <w:r>
              <w:t>шт.</w:t>
            </w:r>
          </w:p>
        </w:tc>
        <w:tc>
          <w:tcPr>
            <w:tcW w:w="1701" w:type="dxa"/>
          </w:tcPr>
          <w:p w:rsidR="00BC19CE" w:rsidRPr="007E0C03" w:rsidRDefault="00BC19CE" w:rsidP="00450D3A">
            <w:pPr>
              <w:jc w:val="center"/>
            </w:pPr>
            <w:r w:rsidRPr="00E40362">
              <w:t>не более 1 в расчете на 1 должность</w:t>
            </w:r>
          </w:p>
        </w:tc>
        <w:tc>
          <w:tcPr>
            <w:tcW w:w="1417" w:type="dxa"/>
          </w:tcPr>
          <w:p w:rsidR="00BC19CE" w:rsidRDefault="00BC19CE" w:rsidP="00BE791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не более  10 800,00</w:t>
            </w:r>
          </w:p>
        </w:tc>
        <w:tc>
          <w:tcPr>
            <w:tcW w:w="1560" w:type="dxa"/>
          </w:tcPr>
          <w:p w:rsidR="00BC19CE" w:rsidRPr="00E40362" w:rsidRDefault="00BC19CE" w:rsidP="00E4036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40362">
              <w:t>не менее</w:t>
            </w:r>
          </w:p>
          <w:p w:rsidR="00BC19CE" w:rsidRPr="00496207" w:rsidRDefault="00BC19CE" w:rsidP="00E4036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40362">
              <w:t>7</w:t>
            </w:r>
          </w:p>
        </w:tc>
        <w:tc>
          <w:tcPr>
            <w:tcW w:w="1417" w:type="dxa"/>
          </w:tcPr>
          <w:p w:rsidR="00BC19CE" w:rsidRPr="001D03E4" w:rsidRDefault="00BC19CE" w:rsidP="000F425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кожзам,</w:t>
            </w:r>
            <w:r w:rsidRPr="00E40362">
              <w:rPr>
                <w:sz w:val="20"/>
                <w:szCs w:val="20"/>
              </w:rPr>
              <w:t xml:space="preserve"> ткань, возможны нетк</w:t>
            </w:r>
            <w:r>
              <w:rPr>
                <w:sz w:val="20"/>
                <w:szCs w:val="20"/>
              </w:rPr>
              <w:t>.</w:t>
            </w:r>
            <w:r w:rsidRPr="00E40362">
              <w:rPr>
                <w:sz w:val="20"/>
                <w:szCs w:val="20"/>
              </w:rPr>
              <w:t xml:space="preserve"> матер</w:t>
            </w:r>
            <w:r>
              <w:rPr>
                <w:sz w:val="20"/>
                <w:szCs w:val="20"/>
              </w:rPr>
              <w:t xml:space="preserve"> </w:t>
            </w:r>
          </w:p>
        </w:tc>
      </w:tr>
      <w:tr w:rsidR="00BC19CE" w:rsidRPr="001D03E4" w:rsidTr="00A06B63">
        <w:tc>
          <w:tcPr>
            <w:tcW w:w="567" w:type="dxa"/>
          </w:tcPr>
          <w:p w:rsidR="00BC19CE" w:rsidRPr="001D03E4" w:rsidRDefault="00BC19CE" w:rsidP="002F01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2694" w:type="dxa"/>
          </w:tcPr>
          <w:p w:rsidR="00BC19CE" w:rsidRPr="00D17E30" w:rsidRDefault="00BC19CE" w:rsidP="00BE7915">
            <w:pPr>
              <w:widowControl w:val="0"/>
              <w:autoSpaceDE w:val="0"/>
              <w:autoSpaceDN w:val="0"/>
              <w:adjustRightInd w:val="0"/>
              <w:ind w:left="-105"/>
              <w:jc w:val="both"/>
            </w:pPr>
            <w:r w:rsidRPr="00D17E30">
              <w:t xml:space="preserve"> Стол приставной</w:t>
            </w:r>
          </w:p>
        </w:tc>
        <w:tc>
          <w:tcPr>
            <w:tcW w:w="851" w:type="dxa"/>
          </w:tcPr>
          <w:p w:rsidR="00BC19CE" w:rsidRPr="007E0C03" w:rsidRDefault="00BC19CE" w:rsidP="002F01F9">
            <w:pPr>
              <w:jc w:val="center"/>
            </w:pPr>
            <w:r w:rsidRPr="007E0C03">
              <w:t>шт.</w:t>
            </w:r>
          </w:p>
        </w:tc>
        <w:tc>
          <w:tcPr>
            <w:tcW w:w="1701" w:type="dxa"/>
          </w:tcPr>
          <w:p w:rsidR="00BC19CE" w:rsidRPr="007E0C03" w:rsidRDefault="00BC19CE" w:rsidP="002F01F9">
            <w:pPr>
              <w:jc w:val="center"/>
            </w:pPr>
            <w:r w:rsidRPr="007E0C03">
              <w:t>не более 1 в расчете на 1 должность</w:t>
            </w:r>
          </w:p>
        </w:tc>
        <w:tc>
          <w:tcPr>
            <w:tcW w:w="1417" w:type="dxa"/>
          </w:tcPr>
          <w:p w:rsidR="00BC19CE" w:rsidRPr="00D17E30" w:rsidRDefault="00BC19CE" w:rsidP="00BE791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 xml:space="preserve">не более    </w:t>
            </w:r>
            <w:r w:rsidRPr="00D17E30">
              <w:t>7 300,00</w:t>
            </w:r>
          </w:p>
        </w:tc>
        <w:tc>
          <w:tcPr>
            <w:tcW w:w="1560" w:type="dxa"/>
          </w:tcPr>
          <w:p w:rsidR="00BC19CE" w:rsidRPr="00496207" w:rsidRDefault="00BC19CE" w:rsidP="00496207">
            <w:pPr>
              <w:jc w:val="center"/>
            </w:pPr>
            <w:r w:rsidRPr="00496207">
              <w:t>не менее</w:t>
            </w:r>
          </w:p>
          <w:p w:rsidR="00BC19CE" w:rsidRPr="00D17E30" w:rsidRDefault="00BC19CE" w:rsidP="00BE7915">
            <w:pPr>
              <w:jc w:val="center"/>
            </w:pPr>
            <w:r w:rsidRPr="00D17E30">
              <w:t>7</w:t>
            </w:r>
          </w:p>
        </w:tc>
        <w:tc>
          <w:tcPr>
            <w:tcW w:w="1417" w:type="dxa"/>
            <w:vMerge w:val="restart"/>
          </w:tcPr>
          <w:p w:rsidR="00BC19CE" w:rsidRPr="00C21708" w:rsidRDefault="00BC19CE" w:rsidP="00C21708">
            <w:pPr>
              <w:jc w:val="center"/>
              <w:rPr>
                <w:sz w:val="20"/>
                <w:szCs w:val="20"/>
              </w:rPr>
            </w:pPr>
            <w:r w:rsidRPr="00C21708">
              <w:rPr>
                <w:sz w:val="20"/>
                <w:szCs w:val="20"/>
              </w:rPr>
              <w:t>ЛДСП</w:t>
            </w:r>
          </w:p>
          <w:p w:rsidR="00BC19CE" w:rsidRPr="00C21708" w:rsidRDefault="00BC19CE" w:rsidP="00C21708">
            <w:pPr>
              <w:jc w:val="center"/>
              <w:rPr>
                <w:sz w:val="20"/>
                <w:szCs w:val="20"/>
              </w:rPr>
            </w:pPr>
            <w:r w:rsidRPr="00C21708">
              <w:rPr>
                <w:sz w:val="20"/>
                <w:szCs w:val="20"/>
              </w:rPr>
              <w:t>МДФ+ПВХ</w:t>
            </w:r>
          </w:p>
          <w:p w:rsidR="00BC19CE" w:rsidRPr="001D03E4" w:rsidRDefault="00BC19CE" w:rsidP="00C21708">
            <w:pPr>
              <w:jc w:val="center"/>
              <w:rPr>
                <w:sz w:val="20"/>
                <w:szCs w:val="20"/>
              </w:rPr>
            </w:pPr>
            <w:r w:rsidRPr="00C21708">
              <w:rPr>
                <w:sz w:val="20"/>
                <w:szCs w:val="20"/>
              </w:rPr>
              <w:t>пластик</w:t>
            </w:r>
          </w:p>
        </w:tc>
      </w:tr>
      <w:tr w:rsidR="00BC19CE" w:rsidRPr="001D03E4" w:rsidTr="00A06B63">
        <w:tc>
          <w:tcPr>
            <w:tcW w:w="567" w:type="dxa"/>
          </w:tcPr>
          <w:p w:rsidR="00BC19CE" w:rsidRPr="001D03E4" w:rsidRDefault="00BC19CE" w:rsidP="002F01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2694" w:type="dxa"/>
          </w:tcPr>
          <w:p w:rsidR="00BC19CE" w:rsidRPr="00D17E30" w:rsidRDefault="00BC19CE" w:rsidP="00BE7915">
            <w:pPr>
              <w:widowControl w:val="0"/>
              <w:autoSpaceDE w:val="0"/>
              <w:autoSpaceDN w:val="0"/>
              <w:adjustRightInd w:val="0"/>
              <w:ind w:left="-105"/>
              <w:jc w:val="both"/>
            </w:pPr>
            <w:r w:rsidRPr="00D17E30">
              <w:t xml:space="preserve"> Стол угловой</w:t>
            </w:r>
          </w:p>
        </w:tc>
        <w:tc>
          <w:tcPr>
            <w:tcW w:w="851" w:type="dxa"/>
          </w:tcPr>
          <w:p w:rsidR="00BC19CE" w:rsidRPr="007E0C03" w:rsidRDefault="00BC19CE" w:rsidP="002F01F9">
            <w:pPr>
              <w:jc w:val="center"/>
            </w:pPr>
            <w:r w:rsidRPr="007E0C03">
              <w:t>шт.</w:t>
            </w:r>
          </w:p>
        </w:tc>
        <w:tc>
          <w:tcPr>
            <w:tcW w:w="1701" w:type="dxa"/>
          </w:tcPr>
          <w:p w:rsidR="00BC19CE" w:rsidRPr="007E0C03" w:rsidRDefault="00BC19CE" w:rsidP="002F01F9">
            <w:pPr>
              <w:jc w:val="center"/>
            </w:pPr>
            <w:r w:rsidRPr="007E0C03">
              <w:t>не более 1 в расчете на 1 должность</w:t>
            </w:r>
          </w:p>
        </w:tc>
        <w:tc>
          <w:tcPr>
            <w:tcW w:w="1417" w:type="dxa"/>
          </w:tcPr>
          <w:p w:rsidR="00BC19CE" w:rsidRPr="00D17E30" w:rsidRDefault="00BC19CE" w:rsidP="00BE791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F2442">
              <w:t xml:space="preserve">не более </w:t>
            </w:r>
            <w:r>
              <w:t xml:space="preserve">   </w:t>
            </w:r>
            <w:r w:rsidRPr="00D17E30">
              <w:t>7 300,00</w:t>
            </w:r>
          </w:p>
        </w:tc>
        <w:tc>
          <w:tcPr>
            <w:tcW w:w="1560" w:type="dxa"/>
          </w:tcPr>
          <w:p w:rsidR="00BC19CE" w:rsidRPr="00496207" w:rsidRDefault="00BC19CE" w:rsidP="00496207">
            <w:pPr>
              <w:jc w:val="center"/>
            </w:pPr>
            <w:r w:rsidRPr="00496207">
              <w:t>не менее</w:t>
            </w:r>
          </w:p>
          <w:p w:rsidR="00BC19CE" w:rsidRPr="00D17E30" w:rsidRDefault="00BC19CE" w:rsidP="00BE7915">
            <w:pPr>
              <w:jc w:val="center"/>
            </w:pPr>
            <w:r w:rsidRPr="00D17E30">
              <w:t>7</w:t>
            </w:r>
          </w:p>
        </w:tc>
        <w:tc>
          <w:tcPr>
            <w:tcW w:w="1417" w:type="dxa"/>
            <w:vMerge/>
          </w:tcPr>
          <w:p w:rsidR="00BC19CE" w:rsidRPr="001D03E4" w:rsidRDefault="00BC19CE" w:rsidP="002F01F9">
            <w:pPr>
              <w:jc w:val="center"/>
              <w:rPr>
                <w:sz w:val="20"/>
                <w:szCs w:val="20"/>
              </w:rPr>
            </w:pPr>
          </w:p>
        </w:tc>
      </w:tr>
      <w:tr w:rsidR="00BC19CE" w:rsidRPr="001D03E4" w:rsidTr="00A06B63">
        <w:tc>
          <w:tcPr>
            <w:tcW w:w="567" w:type="dxa"/>
          </w:tcPr>
          <w:p w:rsidR="00BC19CE" w:rsidRPr="001D03E4" w:rsidRDefault="00BC19CE" w:rsidP="002F01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2694" w:type="dxa"/>
          </w:tcPr>
          <w:p w:rsidR="00BC19CE" w:rsidRPr="00D17E30" w:rsidRDefault="00BC19CE" w:rsidP="00BE7915">
            <w:pPr>
              <w:widowControl w:val="0"/>
              <w:autoSpaceDE w:val="0"/>
              <w:autoSpaceDN w:val="0"/>
              <w:adjustRightInd w:val="0"/>
              <w:ind w:left="-105"/>
              <w:jc w:val="both"/>
            </w:pPr>
            <w:r w:rsidRPr="00D17E30">
              <w:t xml:space="preserve"> Часы настенные </w:t>
            </w:r>
          </w:p>
        </w:tc>
        <w:tc>
          <w:tcPr>
            <w:tcW w:w="851" w:type="dxa"/>
          </w:tcPr>
          <w:p w:rsidR="00BC19CE" w:rsidRPr="007E0C03" w:rsidRDefault="00BC19CE" w:rsidP="002F01F9">
            <w:pPr>
              <w:jc w:val="center"/>
            </w:pPr>
            <w:r w:rsidRPr="007E0C03">
              <w:t>шт.</w:t>
            </w:r>
          </w:p>
        </w:tc>
        <w:tc>
          <w:tcPr>
            <w:tcW w:w="1701" w:type="dxa"/>
          </w:tcPr>
          <w:p w:rsidR="00BC19CE" w:rsidRPr="007E0C03" w:rsidRDefault="00BC19CE" w:rsidP="004979E6">
            <w:pPr>
              <w:jc w:val="center"/>
            </w:pPr>
            <w:r w:rsidRPr="007E0C03">
              <w:t xml:space="preserve">не более 1 в расчете на 1 </w:t>
            </w:r>
            <w:r>
              <w:t>кабинет</w:t>
            </w:r>
          </w:p>
        </w:tc>
        <w:tc>
          <w:tcPr>
            <w:tcW w:w="1417" w:type="dxa"/>
          </w:tcPr>
          <w:p w:rsidR="00BC19CE" w:rsidRPr="00D17E30" w:rsidRDefault="00BC19CE" w:rsidP="00BE791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F2442">
              <w:t xml:space="preserve">не более </w:t>
            </w:r>
            <w:r>
              <w:t xml:space="preserve">   </w:t>
            </w:r>
            <w:r w:rsidRPr="00D17E30">
              <w:t>3 000,00</w:t>
            </w:r>
          </w:p>
        </w:tc>
        <w:tc>
          <w:tcPr>
            <w:tcW w:w="1560" w:type="dxa"/>
          </w:tcPr>
          <w:p w:rsidR="00BC19CE" w:rsidRPr="00496207" w:rsidRDefault="00BC19CE" w:rsidP="00496207">
            <w:pPr>
              <w:jc w:val="center"/>
            </w:pPr>
            <w:r w:rsidRPr="00496207">
              <w:t>не менее</w:t>
            </w:r>
          </w:p>
          <w:p w:rsidR="00BC19CE" w:rsidRPr="00D17E30" w:rsidRDefault="00BC19CE" w:rsidP="00BE7915">
            <w:pPr>
              <w:jc w:val="center"/>
            </w:pPr>
            <w:r w:rsidRPr="00D17E30">
              <w:t>7</w:t>
            </w:r>
          </w:p>
        </w:tc>
        <w:tc>
          <w:tcPr>
            <w:tcW w:w="1417" w:type="dxa"/>
          </w:tcPr>
          <w:p w:rsidR="00BC19CE" w:rsidRPr="001D03E4" w:rsidRDefault="00BC19CE" w:rsidP="002F01F9">
            <w:pPr>
              <w:jc w:val="center"/>
              <w:rPr>
                <w:sz w:val="20"/>
                <w:szCs w:val="20"/>
              </w:rPr>
            </w:pPr>
          </w:p>
        </w:tc>
      </w:tr>
      <w:tr w:rsidR="00BC19CE" w:rsidRPr="001D03E4" w:rsidTr="00A06B63">
        <w:tc>
          <w:tcPr>
            <w:tcW w:w="567" w:type="dxa"/>
          </w:tcPr>
          <w:p w:rsidR="00BC19CE" w:rsidRPr="001D03E4" w:rsidRDefault="00BC19CE" w:rsidP="002F01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2694" w:type="dxa"/>
          </w:tcPr>
          <w:p w:rsidR="00BC19CE" w:rsidRPr="00D17E30" w:rsidRDefault="00BC19CE" w:rsidP="00BE7915">
            <w:pPr>
              <w:widowControl w:val="0"/>
              <w:autoSpaceDE w:val="0"/>
              <w:autoSpaceDN w:val="0"/>
              <w:adjustRightInd w:val="0"/>
              <w:ind w:left="-105"/>
              <w:jc w:val="both"/>
            </w:pPr>
            <w:r w:rsidRPr="00450D3A">
              <w:t>Шкаф металлический (сейф)</w:t>
            </w:r>
          </w:p>
        </w:tc>
        <w:tc>
          <w:tcPr>
            <w:tcW w:w="851" w:type="dxa"/>
          </w:tcPr>
          <w:p w:rsidR="00BC19CE" w:rsidRPr="007E0C03" w:rsidRDefault="00BC19CE" w:rsidP="002F01F9">
            <w:pPr>
              <w:jc w:val="center"/>
            </w:pPr>
            <w:r w:rsidRPr="00450D3A">
              <w:t>шт.</w:t>
            </w:r>
          </w:p>
        </w:tc>
        <w:tc>
          <w:tcPr>
            <w:tcW w:w="1701" w:type="dxa"/>
          </w:tcPr>
          <w:p w:rsidR="00BC19CE" w:rsidRPr="007E0C03" w:rsidRDefault="00BC19CE" w:rsidP="002F01F9">
            <w:pPr>
              <w:jc w:val="center"/>
            </w:pPr>
            <w:r w:rsidRPr="00450D3A">
              <w:t>не более 1 в расчете на 1 кабинет</w:t>
            </w:r>
          </w:p>
        </w:tc>
        <w:tc>
          <w:tcPr>
            <w:tcW w:w="1417" w:type="dxa"/>
          </w:tcPr>
          <w:p w:rsidR="00BC19CE" w:rsidRPr="003F2442" w:rsidRDefault="00BC19CE" w:rsidP="00450D3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50D3A">
              <w:t xml:space="preserve">не более  </w:t>
            </w:r>
            <w:r>
              <w:t>13 000</w:t>
            </w:r>
            <w:r w:rsidRPr="00450D3A">
              <w:t>,00</w:t>
            </w:r>
          </w:p>
        </w:tc>
        <w:tc>
          <w:tcPr>
            <w:tcW w:w="1560" w:type="dxa"/>
          </w:tcPr>
          <w:p w:rsidR="00BC19CE" w:rsidRDefault="00BC19CE" w:rsidP="00496207">
            <w:pPr>
              <w:jc w:val="center"/>
            </w:pPr>
            <w:r>
              <w:t xml:space="preserve">не менее </w:t>
            </w:r>
          </w:p>
          <w:p w:rsidR="00BC19CE" w:rsidRPr="00496207" w:rsidRDefault="00BC19CE" w:rsidP="00496207">
            <w:pPr>
              <w:jc w:val="center"/>
            </w:pPr>
            <w:r>
              <w:t>25</w:t>
            </w:r>
          </w:p>
        </w:tc>
        <w:tc>
          <w:tcPr>
            <w:tcW w:w="1417" w:type="dxa"/>
          </w:tcPr>
          <w:p w:rsidR="00BC19CE" w:rsidRPr="001D03E4" w:rsidRDefault="00BC19CE" w:rsidP="002F01F9">
            <w:pPr>
              <w:jc w:val="center"/>
              <w:rPr>
                <w:sz w:val="20"/>
                <w:szCs w:val="20"/>
              </w:rPr>
            </w:pPr>
            <w:r w:rsidRPr="00450D3A">
              <w:rPr>
                <w:sz w:val="20"/>
                <w:szCs w:val="20"/>
              </w:rPr>
              <w:t>Ключ, кодовый замок</w:t>
            </w:r>
            <w:r>
              <w:rPr>
                <w:sz w:val="20"/>
                <w:szCs w:val="20"/>
              </w:rPr>
              <w:t xml:space="preserve"> </w:t>
            </w:r>
          </w:p>
        </w:tc>
      </w:tr>
      <w:tr w:rsidR="00BC19CE" w:rsidRPr="001D03E4" w:rsidTr="00A06B63">
        <w:tc>
          <w:tcPr>
            <w:tcW w:w="567" w:type="dxa"/>
          </w:tcPr>
          <w:p w:rsidR="00BC19CE" w:rsidRPr="001D03E4" w:rsidRDefault="00BC19CE" w:rsidP="002F01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2694" w:type="dxa"/>
          </w:tcPr>
          <w:p w:rsidR="00BC19CE" w:rsidRPr="00D17E30" w:rsidRDefault="00BC19CE" w:rsidP="00BE7915">
            <w:pPr>
              <w:widowControl w:val="0"/>
              <w:autoSpaceDE w:val="0"/>
              <w:autoSpaceDN w:val="0"/>
              <w:adjustRightInd w:val="0"/>
              <w:ind w:left="-105"/>
              <w:jc w:val="both"/>
            </w:pPr>
            <w:r w:rsidRPr="00D17E30">
              <w:t xml:space="preserve"> Сплит-система</w:t>
            </w:r>
          </w:p>
        </w:tc>
        <w:tc>
          <w:tcPr>
            <w:tcW w:w="851" w:type="dxa"/>
          </w:tcPr>
          <w:p w:rsidR="00BC19CE" w:rsidRPr="007E0C03" w:rsidRDefault="00BC19CE" w:rsidP="002F01F9">
            <w:pPr>
              <w:jc w:val="center"/>
            </w:pPr>
            <w:r w:rsidRPr="007E0C03">
              <w:t>шт.</w:t>
            </w:r>
          </w:p>
        </w:tc>
        <w:tc>
          <w:tcPr>
            <w:tcW w:w="1701" w:type="dxa"/>
          </w:tcPr>
          <w:p w:rsidR="00BC19CE" w:rsidRPr="007E0C03" w:rsidRDefault="00BC19CE" w:rsidP="00496207">
            <w:pPr>
              <w:jc w:val="center"/>
            </w:pPr>
            <w:r w:rsidRPr="007E0C03">
              <w:t xml:space="preserve">не более 1 в расчете на 1 </w:t>
            </w:r>
            <w:r>
              <w:t>кабинет</w:t>
            </w:r>
          </w:p>
        </w:tc>
        <w:tc>
          <w:tcPr>
            <w:tcW w:w="1417" w:type="dxa"/>
          </w:tcPr>
          <w:p w:rsidR="00BC19CE" w:rsidRPr="00D17E30" w:rsidRDefault="00BC19CE" w:rsidP="00BE791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F2442">
              <w:t xml:space="preserve">не более  </w:t>
            </w:r>
            <w:r w:rsidRPr="00D17E30">
              <w:t>40 000,00</w:t>
            </w:r>
          </w:p>
        </w:tc>
        <w:tc>
          <w:tcPr>
            <w:tcW w:w="1560" w:type="dxa"/>
          </w:tcPr>
          <w:p w:rsidR="00BC19CE" w:rsidRPr="00496207" w:rsidRDefault="00BC19CE" w:rsidP="0049620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96207">
              <w:t>не менее</w:t>
            </w:r>
          </w:p>
          <w:p w:rsidR="00BC19CE" w:rsidRPr="00D17E30" w:rsidRDefault="00BC19CE" w:rsidP="00BE791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1417" w:type="dxa"/>
          </w:tcPr>
          <w:p w:rsidR="00BC19CE" w:rsidRPr="001D03E4" w:rsidRDefault="00BC19CE" w:rsidP="002F01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Пульт дистанционного управления</w:t>
            </w:r>
          </w:p>
        </w:tc>
      </w:tr>
      <w:tr w:rsidR="00BC19CE" w:rsidRPr="007E0C03" w:rsidTr="00A06B63">
        <w:tc>
          <w:tcPr>
            <w:tcW w:w="567" w:type="dxa"/>
          </w:tcPr>
          <w:p w:rsidR="00BC19CE" w:rsidRPr="007E0C03" w:rsidRDefault="00BC19CE" w:rsidP="002F01F9">
            <w:pPr>
              <w:jc w:val="center"/>
            </w:pPr>
            <w:r w:rsidRPr="007E0C03">
              <w:t>2.</w:t>
            </w:r>
          </w:p>
        </w:tc>
        <w:tc>
          <w:tcPr>
            <w:tcW w:w="9640" w:type="dxa"/>
            <w:gridSpan w:val="6"/>
          </w:tcPr>
          <w:p w:rsidR="00BC19CE" w:rsidRPr="007E0C03" w:rsidRDefault="00BC19CE" w:rsidP="002F01F9">
            <w:pPr>
              <w:jc w:val="center"/>
            </w:pPr>
            <w:r w:rsidRPr="007E0C03">
              <w:t>Муниципальное казенное учреждение  Темрюкского городского поселения Темрюкского района «Молодежный досуговый центр»</w:t>
            </w:r>
          </w:p>
        </w:tc>
      </w:tr>
      <w:tr w:rsidR="00BC19CE" w:rsidRPr="001D03E4" w:rsidTr="00A06B63">
        <w:tc>
          <w:tcPr>
            <w:tcW w:w="10207" w:type="dxa"/>
            <w:gridSpan w:val="7"/>
          </w:tcPr>
          <w:p w:rsidR="00BC19CE" w:rsidRPr="007E0C03" w:rsidRDefault="00BC19CE" w:rsidP="001D03E4">
            <w:pPr>
              <w:jc w:val="center"/>
            </w:pPr>
            <w:r>
              <w:t>руководители</w:t>
            </w:r>
          </w:p>
        </w:tc>
      </w:tr>
      <w:tr w:rsidR="00BC19CE" w:rsidRPr="001D03E4" w:rsidTr="00A06B63">
        <w:tc>
          <w:tcPr>
            <w:tcW w:w="567" w:type="dxa"/>
          </w:tcPr>
          <w:p w:rsidR="00BC19CE" w:rsidRPr="001D03E4" w:rsidRDefault="00BC19CE" w:rsidP="001D03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694" w:type="dxa"/>
          </w:tcPr>
          <w:p w:rsidR="00BC19CE" w:rsidRPr="007E0C03" w:rsidRDefault="00BC19CE" w:rsidP="001D03E4">
            <w:pPr>
              <w:jc w:val="center"/>
            </w:pPr>
            <w:r w:rsidRPr="007E0C03">
              <w:t>Шкаф офисный</w:t>
            </w:r>
          </w:p>
        </w:tc>
        <w:tc>
          <w:tcPr>
            <w:tcW w:w="851" w:type="dxa"/>
          </w:tcPr>
          <w:p w:rsidR="00BC19CE" w:rsidRPr="007E0C03" w:rsidRDefault="00BC19CE" w:rsidP="001D03E4">
            <w:pPr>
              <w:jc w:val="center"/>
            </w:pPr>
            <w:r w:rsidRPr="007E0C03">
              <w:t>шт.</w:t>
            </w:r>
          </w:p>
        </w:tc>
        <w:tc>
          <w:tcPr>
            <w:tcW w:w="1701" w:type="dxa"/>
          </w:tcPr>
          <w:p w:rsidR="00BC19CE" w:rsidRPr="007E0C03" w:rsidRDefault="00BC19CE" w:rsidP="001D03E4">
            <w:pPr>
              <w:jc w:val="center"/>
            </w:pPr>
            <w:r w:rsidRPr="007E0C03">
              <w:t>не более 1 в расчете на 1 должность</w:t>
            </w:r>
          </w:p>
        </w:tc>
        <w:tc>
          <w:tcPr>
            <w:tcW w:w="1417" w:type="dxa"/>
          </w:tcPr>
          <w:p w:rsidR="00BC19CE" w:rsidRPr="007E0C03" w:rsidRDefault="00BC19CE" w:rsidP="001D03E4">
            <w:pPr>
              <w:jc w:val="center"/>
            </w:pPr>
            <w:r w:rsidRPr="007E0C03">
              <w:t>не более</w:t>
            </w:r>
          </w:p>
          <w:p w:rsidR="00BC19CE" w:rsidRPr="007E0C03" w:rsidRDefault="00BC19CE" w:rsidP="001D03E4">
            <w:pPr>
              <w:jc w:val="center"/>
            </w:pPr>
            <w:r w:rsidRPr="007E0C03">
              <w:t>16 000</w:t>
            </w:r>
          </w:p>
        </w:tc>
        <w:tc>
          <w:tcPr>
            <w:tcW w:w="1560" w:type="dxa"/>
          </w:tcPr>
          <w:p w:rsidR="00BC19CE" w:rsidRPr="007E0C03" w:rsidRDefault="00BC19CE" w:rsidP="001D03E4">
            <w:pPr>
              <w:jc w:val="center"/>
            </w:pPr>
            <w:r w:rsidRPr="007E0C03">
              <w:t>Не менее 7 лет</w:t>
            </w:r>
          </w:p>
        </w:tc>
        <w:tc>
          <w:tcPr>
            <w:tcW w:w="1417" w:type="dxa"/>
            <w:vMerge w:val="restart"/>
          </w:tcPr>
          <w:p w:rsidR="00BC19CE" w:rsidRPr="001D03E4" w:rsidRDefault="00BC19CE" w:rsidP="001D03E4">
            <w:pPr>
              <w:jc w:val="center"/>
              <w:rPr>
                <w:sz w:val="20"/>
                <w:szCs w:val="20"/>
              </w:rPr>
            </w:pPr>
            <w:r w:rsidRPr="001D03E4">
              <w:rPr>
                <w:sz w:val="20"/>
                <w:szCs w:val="20"/>
              </w:rPr>
              <w:t>ЛДСП</w:t>
            </w:r>
          </w:p>
          <w:p w:rsidR="00BC19CE" w:rsidRPr="001D03E4" w:rsidRDefault="00BC19CE" w:rsidP="001D03E4">
            <w:pPr>
              <w:jc w:val="center"/>
              <w:rPr>
                <w:sz w:val="20"/>
                <w:szCs w:val="20"/>
              </w:rPr>
            </w:pPr>
            <w:r w:rsidRPr="001D03E4">
              <w:rPr>
                <w:sz w:val="20"/>
                <w:szCs w:val="20"/>
              </w:rPr>
              <w:t>МДФ+ПВХ</w:t>
            </w:r>
          </w:p>
          <w:p w:rsidR="00BC19CE" w:rsidRPr="001D03E4" w:rsidRDefault="00BC19CE" w:rsidP="001D03E4">
            <w:pPr>
              <w:jc w:val="center"/>
              <w:rPr>
                <w:sz w:val="20"/>
                <w:szCs w:val="20"/>
              </w:rPr>
            </w:pPr>
            <w:r w:rsidRPr="001D03E4">
              <w:rPr>
                <w:sz w:val="20"/>
                <w:szCs w:val="20"/>
              </w:rPr>
              <w:t>пластик</w:t>
            </w:r>
          </w:p>
        </w:tc>
      </w:tr>
      <w:tr w:rsidR="00BC19CE" w:rsidRPr="001D03E4" w:rsidTr="00A06B63">
        <w:tc>
          <w:tcPr>
            <w:tcW w:w="567" w:type="dxa"/>
          </w:tcPr>
          <w:p w:rsidR="00BC19CE" w:rsidRPr="001D03E4" w:rsidRDefault="00BC19CE" w:rsidP="001D03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694" w:type="dxa"/>
          </w:tcPr>
          <w:p w:rsidR="00BC19CE" w:rsidRPr="007E0C03" w:rsidRDefault="00BC19CE" w:rsidP="001D03E4">
            <w:pPr>
              <w:jc w:val="center"/>
            </w:pPr>
            <w:r w:rsidRPr="007E0C03">
              <w:t>Шкаф комбинированный</w:t>
            </w:r>
          </w:p>
        </w:tc>
        <w:tc>
          <w:tcPr>
            <w:tcW w:w="851" w:type="dxa"/>
          </w:tcPr>
          <w:p w:rsidR="00BC19CE" w:rsidRPr="007E0C03" w:rsidRDefault="00BC19CE" w:rsidP="001D03E4">
            <w:pPr>
              <w:jc w:val="center"/>
            </w:pPr>
            <w:r w:rsidRPr="007E0C03">
              <w:t>шт.</w:t>
            </w:r>
          </w:p>
        </w:tc>
        <w:tc>
          <w:tcPr>
            <w:tcW w:w="1701" w:type="dxa"/>
          </w:tcPr>
          <w:p w:rsidR="00BC19CE" w:rsidRPr="007E0C03" w:rsidRDefault="00BC19CE" w:rsidP="001D03E4">
            <w:pPr>
              <w:jc w:val="center"/>
            </w:pPr>
            <w:r w:rsidRPr="007E0C03">
              <w:t>не более 1 в расчете на 1 должность</w:t>
            </w:r>
          </w:p>
        </w:tc>
        <w:tc>
          <w:tcPr>
            <w:tcW w:w="1417" w:type="dxa"/>
          </w:tcPr>
          <w:p w:rsidR="00BC19CE" w:rsidRPr="007E0C03" w:rsidRDefault="00BC19CE" w:rsidP="001D03E4">
            <w:pPr>
              <w:jc w:val="center"/>
            </w:pPr>
            <w:r w:rsidRPr="007E0C03">
              <w:t>не более</w:t>
            </w:r>
          </w:p>
          <w:p w:rsidR="00BC19CE" w:rsidRPr="007E0C03" w:rsidRDefault="00BC19CE" w:rsidP="001D03E4">
            <w:pPr>
              <w:jc w:val="center"/>
            </w:pPr>
            <w:r w:rsidRPr="007E0C03">
              <w:t>15 000</w:t>
            </w:r>
          </w:p>
        </w:tc>
        <w:tc>
          <w:tcPr>
            <w:tcW w:w="1560" w:type="dxa"/>
          </w:tcPr>
          <w:p w:rsidR="00BC19CE" w:rsidRPr="007E0C03" w:rsidRDefault="00BC19CE" w:rsidP="001D03E4">
            <w:pPr>
              <w:jc w:val="center"/>
            </w:pPr>
            <w:r w:rsidRPr="007E0C03">
              <w:t>Не менее 7 лет</w:t>
            </w:r>
          </w:p>
        </w:tc>
        <w:tc>
          <w:tcPr>
            <w:tcW w:w="1417" w:type="dxa"/>
            <w:vMerge/>
          </w:tcPr>
          <w:p w:rsidR="00BC19CE" w:rsidRPr="001D03E4" w:rsidRDefault="00BC19CE" w:rsidP="001D03E4">
            <w:pPr>
              <w:jc w:val="center"/>
              <w:rPr>
                <w:sz w:val="20"/>
                <w:szCs w:val="20"/>
              </w:rPr>
            </w:pPr>
          </w:p>
        </w:tc>
      </w:tr>
      <w:tr w:rsidR="00BC19CE" w:rsidRPr="001D03E4" w:rsidTr="00A06B63">
        <w:tc>
          <w:tcPr>
            <w:tcW w:w="567" w:type="dxa"/>
          </w:tcPr>
          <w:p w:rsidR="00BC19CE" w:rsidRPr="001D03E4" w:rsidRDefault="00BC19CE" w:rsidP="001D03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2694" w:type="dxa"/>
          </w:tcPr>
          <w:p w:rsidR="00BC19CE" w:rsidRPr="007E0C03" w:rsidRDefault="00BC19CE" w:rsidP="001D03E4">
            <w:pPr>
              <w:jc w:val="center"/>
            </w:pPr>
            <w:r w:rsidRPr="007E0C03">
              <w:t>Брифинг приставной</w:t>
            </w:r>
          </w:p>
        </w:tc>
        <w:tc>
          <w:tcPr>
            <w:tcW w:w="851" w:type="dxa"/>
          </w:tcPr>
          <w:p w:rsidR="00BC19CE" w:rsidRPr="007E0C03" w:rsidRDefault="00BC19CE" w:rsidP="001D03E4">
            <w:pPr>
              <w:jc w:val="center"/>
            </w:pPr>
            <w:r w:rsidRPr="007E0C03">
              <w:t>шт.</w:t>
            </w:r>
          </w:p>
        </w:tc>
        <w:tc>
          <w:tcPr>
            <w:tcW w:w="1701" w:type="dxa"/>
          </w:tcPr>
          <w:p w:rsidR="00BC19CE" w:rsidRPr="007E0C03" w:rsidRDefault="00BC19CE" w:rsidP="001D03E4">
            <w:pPr>
              <w:jc w:val="center"/>
            </w:pPr>
            <w:r w:rsidRPr="007E0C03">
              <w:t>не более 1 в расчете на 1 должность</w:t>
            </w:r>
          </w:p>
        </w:tc>
        <w:tc>
          <w:tcPr>
            <w:tcW w:w="1417" w:type="dxa"/>
          </w:tcPr>
          <w:p w:rsidR="00BC19CE" w:rsidRPr="007E0C03" w:rsidRDefault="00BC19CE" w:rsidP="001D03E4">
            <w:pPr>
              <w:jc w:val="center"/>
            </w:pPr>
            <w:r w:rsidRPr="007E0C03">
              <w:t>не более</w:t>
            </w:r>
          </w:p>
          <w:p w:rsidR="00BC19CE" w:rsidRPr="007E0C03" w:rsidRDefault="00BC19CE" w:rsidP="001D03E4">
            <w:pPr>
              <w:jc w:val="center"/>
            </w:pPr>
            <w:r w:rsidRPr="007E0C03">
              <w:t>6 000</w:t>
            </w:r>
          </w:p>
        </w:tc>
        <w:tc>
          <w:tcPr>
            <w:tcW w:w="1560" w:type="dxa"/>
          </w:tcPr>
          <w:p w:rsidR="00BC19CE" w:rsidRPr="007E0C03" w:rsidRDefault="00BC19CE" w:rsidP="001D03E4">
            <w:pPr>
              <w:jc w:val="center"/>
            </w:pPr>
            <w:r w:rsidRPr="007E0C03">
              <w:t>Не менее 7 лет</w:t>
            </w:r>
          </w:p>
        </w:tc>
        <w:tc>
          <w:tcPr>
            <w:tcW w:w="1417" w:type="dxa"/>
            <w:vMerge/>
          </w:tcPr>
          <w:p w:rsidR="00BC19CE" w:rsidRPr="001D03E4" w:rsidRDefault="00BC19CE" w:rsidP="001D03E4">
            <w:pPr>
              <w:jc w:val="center"/>
              <w:rPr>
                <w:sz w:val="20"/>
                <w:szCs w:val="20"/>
              </w:rPr>
            </w:pPr>
          </w:p>
        </w:tc>
      </w:tr>
      <w:tr w:rsidR="00BC19CE" w:rsidRPr="001D03E4" w:rsidTr="00A06B63">
        <w:tc>
          <w:tcPr>
            <w:tcW w:w="567" w:type="dxa"/>
          </w:tcPr>
          <w:p w:rsidR="00BC19CE" w:rsidRPr="001D03E4" w:rsidRDefault="00BC19CE" w:rsidP="001D03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2694" w:type="dxa"/>
          </w:tcPr>
          <w:p w:rsidR="00BC19CE" w:rsidRPr="007E0C03" w:rsidRDefault="00BC19CE" w:rsidP="001D03E4">
            <w:pPr>
              <w:jc w:val="center"/>
            </w:pPr>
            <w:r w:rsidRPr="007E0C03">
              <w:t>Стол офисный</w:t>
            </w:r>
          </w:p>
        </w:tc>
        <w:tc>
          <w:tcPr>
            <w:tcW w:w="851" w:type="dxa"/>
          </w:tcPr>
          <w:p w:rsidR="00BC19CE" w:rsidRPr="007E0C03" w:rsidRDefault="00BC19CE" w:rsidP="001D03E4">
            <w:pPr>
              <w:jc w:val="center"/>
            </w:pPr>
            <w:r w:rsidRPr="007E0C03">
              <w:t>шт.</w:t>
            </w:r>
          </w:p>
        </w:tc>
        <w:tc>
          <w:tcPr>
            <w:tcW w:w="1701" w:type="dxa"/>
          </w:tcPr>
          <w:p w:rsidR="00BC19CE" w:rsidRPr="007E0C03" w:rsidRDefault="00BC19CE" w:rsidP="001D03E4">
            <w:pPr>
              <w:jc w:val="center"/>
            </w:pPr>
            <w:r w:rsidRPr="007E0C03">
              <w:t>не более 1 в расчете на 1 должность</w:t>
            </w:r>
          </w:p>
        </w:tc>
        <w:tc>
          <w:tcPr>
            <w:tcW w:w="1417" w:type="dxa"/>
          </w:tcPr>
          <w:p w:rsidR="00BC19CE" w:rsidRPr="007E0C03" w:rsidRDefault="00BC19CE" w:rsidP="001D03E4">
            <w:pPr>
              <w:jc w:val="center"/>
            </w:pPr>
            <w:r w:rsidRPr="007E0C03">
              <w:t xml:space="preserve">не более </w:t>
            </w:r>
          </w:p>
          <w:p w:rsidR="00BC19CE" w:rsidRPr="007E0C03" w:rsidRDefault="00BC19CE" w:rsidP="001D03E4">
            <w:pPr>
              <w:jc w:val="center"/>
            </w:pPr>
            <w:r w:rsidRPr="007E0C03">
              <w:t>10 000</w:t>
            </w:r>
          </w:p>
        </w:tc>
        <w:tc>
          <w:tcPr>
            <w:tcW w:w="1560" w:type="dxa"/>
          </w:tcPr>
          <w:p w:rsidR="00BC19CE" w:rsidRPr="007E0C03" w:rsidRDefault="00BC19CE" w:rsidP="001D03E4">
            <w:pPr>
              <w:jc w:val="center"/>
            </w:pPr>
            <w:r w:rsidRPr="007E0C03">
              <w:t>Не менее 7 лет</w:t>
            </w:r>
          </w:p>
        </w:tc>
        <w:tc>
          <w:tcPr>
            <w:tcW w:w="1417" w:type="dxa"/>
            <w:vMerge/>
          </w:tcPr>
          <w:p w:rsidR="00BC19CE" w:rsidRPr="001D03E4" w:rsidRDefault="00BC19CE" w:rsidP="001D03E4">
            <w:pPr>
              <w:jc w:val="center"/>
              <w:rPr>
                <w:sz w:val="20"/>
                <w:szCs w:val="20"/>
              </w:rPr>
            </w:pPr>
          </w:p>
        </w:tc>
      </w:tr>
      <w:tr w:rsidR="00BC19CE" w:rsidRPr="001D03E4" w:rsidTr="00A06B63">
        <w:tc>
          <w:tcPr>
            <w:tcW w:w="567" w:type="dxa"/>
          </w:tcPr>
          <w:p w:rsidR="00BC19CE" w:rsidRPr="001D03E4" w:rsidRDefault="00BC19CE" w:rsidP="001D03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2694" w:type="dxa"/>
          </w:tcPr>
          <w:p w:rsidR="00BC19CE" w:rsidRPr="007E0C03" w:rsidRDefault="00BC19CE" w:rsidP="001D03E4">
            <w:pPr>
              <w:jc w:val="center"/>
            </w:pPr>
            <w:r w:rsidRPr="007E0C03">
              <w:t>Стол руководителя</w:t>
            </w:r>
          </w:p>
        </w:tc>
        <w:tc>
          <w:tcPr>
            <w:tcW w:w="851" w:type="dxa"/>
          </w:tcPr>
          <w:p w:rsidR="00BC19CE" w:rsidRPr="007E0C03" w:rsidRDefault="00BC19CE" w:rsidP="001D03E4">
            <w:pPr>
              <w:jc w:val="center"/>
            </w:pPr>
            <w:r w:rsidRPr="007E0C03">
              <w:t>шт.</w:t>
            </w:r>
          </w:p>
        </w:tc>
        <w:tc>
          <w:tcPr>
            <w:tcW w:w="1701" w:type="dxa"/>
          </w:tcPr>
          <w:p w:rsidR="00BC19CE" w:rsidRPr="007E0C03" w:rsidRDefault="00BC19CE" w:rsidP="001D03E4">
            <w:pPr>
              <w:jc w:val="center"/>
            </w:pPr>
            <w:r w:rsidRPr="007E0C03">
              <w:t>не более 1 в расчете на 1 должность</w:t>
            </w:r>
          </w:p>
        </w:tc>
        <w:tc>
          <w:tcPr>
            <w:tcW w:w="1417" w:type="dxa"/>
          </w:tcPr>
          <w:p w:rsidR="00BC19CE" w:rsidRPr="007E0C03" w:rsidRDefault="00BC19CE" w:rsidP="001D03E4">
            <w:pPr>
              <w:jc w:val="center"/>
            </w:pPr>
            <w:r w:rsidRPr="007E0C03">
              <w:t>не более</w:t>
            </w:r>
          </w:p>
          <w:p w:rsidR="00BC19CE" w:rsidRPr="007E0C03" w:rsidRDefault="00BC19CE" w:rsidP="001D03E4">
            <w:pPr>
              <w:jc w:val="center"/>
            </w:pPr>
            <w:r w:rsidRPr="007E0C03">
              <w:t>14 000</w:t>
            </w:r>
          </w:p>
        </w:tc>
        <w:tc>
          <w:tcPr>
            <w:tcW w:w="1560" w:type="dxa"/>
          </w:tcPr>
          <w:p w:rsidR="00BC19CE" w:rsidRPr="007E0C03" w:rsidRDefault="00BC19CE" w:rsidP="001D03E4">
            <w:pPr>
              <w:jc w:val="center"/>
            </w:pPr>
            <w:r w:rsidRPr="007E0C03">
              <w:t>Не менее 7 лет</w:t>
            </w:r>
          </w:p>
        </w:tc>
        <w:tc>
          <w:tcPr>
            <w:tcW w:w="1417" w:type="dxa"/>
            <w:vMerge/>
          </w:tcPr>
          <w:p w:rsidR="00BC19CE" w:rsidRPr="001D03E4" w:rsidRDefault="00BC19CE" w:rsidP="001D03E4">
            <w:pPr>
              <w:jc w:val="center"/>
              <w:rPr>
                <w:sz w:val="20"/>
                <w:szCs w:val="20"/>
              </w:rPr>
            </w:pPr>
          </w:p>
        </w:tc>
      </w:tr>
      <w:tr w:rsidR="00BC19CE" w:rsidRPr="001D03E4" w:rsidTr="00A06B63">
        <w:tc>
          <w:tcPr>
            <w:tcW w:w="567" w:type="dxa"/>
          </w:tcPr>
          <w:p w:rsidR="00BC19CE" w:rsidRPr="001D03E4" w:rsidRDefault="00BC19CE" w:rsidP="001D03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694" w:type="dxa"/>
          </w:tcPr>
          <w:p w:rsidR="00BC19CE" w:rsidRPr="007E0C03" w:rsidRDefault="00BC19CE" w:rsidP="001D03E4">
            <w:pPr>
              <w:jc w:val="center"/>
            </w:pPr>
            <w:r w:rsidRPr="007E0C03">
              <w:t>Кресло</w:t>
            </w:r>
          </w:p>
        </w:tc>
        <w:tc>
          <w:tcPr>
            <w:tcW w:w="851" w:type="dxa"/>
          </w:tcPr>
          <w:p w:rsidR="00BC19CE" w:rsidRPr="007E0C03" w:rsidRDefault="00BC19CE" w:rsidP="001D03E4">
            <w:pPr>
              <w:jc w:val="center"/>
            </w:pPr>
            <w:r w:rsidRPr="007E0C03">
              <w:t>шт.</w:t>
            </w:r>
          </w:p>
        </w:tc>
        <w:tc>
          <w:tcPr>
            <w:tcW w:w="1701" w:type="dxa"/>
          </w:tcPr>
          <w:p w:rsidR="00BC19CE" w:rsidRPr="007E0C03" w:rsidRDefault="00BC19CE" w:rsidP="001D03E4">
            <w:pPr>
              <w:jc w:val="center"/>
            </w:pPr>
            <w:r w:rsidRPr="007E0C03">
              <w:t>не более 1 в расчете на 1 должность</w:t>
            </w:r>
          </w:p>
        </w:tc>
        <w:tc>
          <w:tcPr>
            <w:tcW w:w="1417" w:type="dxa"/>
          </w:tcPr>
          <w:p w:rsidR="00BC19CE" w:rsidRPr="007E0C03" w:rsidRDefault="00BC19CE" w:rsidP="001D03E4">
            <w:pPr>
              <w:jc w:val="center"/>
            </w:pPr>
            <w:r w:rsidRPr="007E0C03">
              <w:t xml:space="preserve">не более </w:t>
            </w:r>
          </w:p>
          <w:p w:rsidR="00BC19CE" w:rsidRPr="007E0C03" w:rsidRDefault="00BC19CE" w:rsidP="001D03E4">
            <w:pPr>
              <w:jc w:val="center"/>
            </w:pPr>
            <w:r w:rsidRPr="007E0C03">
              <w:t>7 000</w:t>
            </w:r>
          </w:p>
        </w:tc>
        <w:tc>
          <w:tcPr>
            <w:tcW w:w="1560" w:type="dxa"/>
          </w:tcPr>
          <w:p w:rsidR="00BC19CE" w:rsidRPr="007E0C03" w:rsidRDefault="00BC19CE" w:rsidP="001D03E4">
            <w:pPr>
              <w:jc w:val="center"/>
            </w:pPr>
            <w:r w:rsidRPr="007E0C03">
              <w:t>Не менее 7 лет</w:t>
            </w:r>
          </w:p>
        </w:tc>
        <w:tc>
          <w:tcPr>
            <w:tcW w:w="1417" w:type="dxa"/>
          </w:tcPr>
          <w:p w:rsidR="00BC19CE" w:rsidRPr="001D03E4" w:rsidRDefault="00BC19CE" w:rsidP="00A94DDF">
            <w:pPr>
              <w:jc w:val="center"/>
              <w:rPr>
                <w:sz w:val="20"/>
                <w:szCs w:val="20"/>
              </w:rPr>
            </w:pPr>
            <w:r w:rsidRPr="00A94DDF">
              <w:rPr>
                <w:sz w:val="20"/>
                <w:szCs w:val="20"/>
              </w:rPr>
              <w:t>Кожа, кожзам, ткань</w:t>
            </w:r>
          </w:p>
        </w:tc>
      </w:tr>
      <w:tr w:rsidR="00BC19CE" w:rsidRPr="001D03E4" w:rsidTr="00A06B63">
        <w:tc>
          <w:tcPr>
            <w:tcW w:w="567" w:type="dxa"/>
          </w:tcPr>
          <w:p w:rsidR="00BC19CE" w:rsidRPr="001D03E4" w:rsidRDefault="00BC19CE" w:rsidP="00AF52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694" w:type="dxa"/>
          </w:tcPr>
          <w:p w:rsidR="00BC19CE" w:rsidRPr="007E0C03" w:rsidRDefault="00BC19CE" w:rsidP="00AF52AC">
            <w:pPr>
              <w:jc w:val="center"/>
            </w:pPr>
            <w:r>
              <w:t>2</w:t>
            </w:r>
          </w:p>
        </w:tc>
        <w:tc>
          <w:tcPr>
            <w:tcW w:w="851" w:type="dxa"/>
          </w:tcPr>
          <w:p w:rsidR="00BC19CE" w:rsidRPr="007E0C03" w:rsidRDefault="00BC19CE" w:rsidP="00AF52AC">
            <w:pPr>
              <w:jc w:val="center"/>
            </w:pPr>
            <w:r>
              <w:t>3</w:t>
            </w:r>
          </w:p>
        </w:tc>
        <w:tc>
          <w:tcPr>
            <w:tcW w:w="1701" w:type="dxa"/>
          </w:tcPr>
          <w:p w:rsidR="00BC19CE" w:rsidRPr="007E0C03" w:rsidRDefault="00BC19CE" w:rsidP="00AF52AC">
            <w:pPr>
              <w:jc w:val="center"/>
            </w:pPr>
            <w:r>
              <w:t>4</w:t>
            </w:r>
          </w:p>
        </w:tc>
        <w:tc>
          <w:tcPr>
            <w:tcW w:w="1417" w:type="dxa"/>
          </w:tcPr>
          <w:p w:rsidR="00BC19CE" w:rsidRPr="007E0C03" w:rsidRDefault="00BC19CE" w:rsidP="00AF52AC">
            <w:pPr>
              <w:jc w:val="center"/>
            </w:pPr>
            <w:r>
              <w:t>5</w:t>
            </w:r>
          </w:p>
        </w:tc>
        <w:tc>
          <w:tcPr>
            <w:tcW w:w="1560" w:type="dxa"/>
          </w:tcPr>
          <w:p w:rsidR="00BC19CE" w:rsidRPr="007E0C03" w:rsidRDefault="00BC19CE" w:rsidP="00AF52AC">
            <w:pPr>
              <w:jc w:val="center"/>
            </w:pPr>
            <w:r>
              <w:t>6</w:t>
            </w:r>
          </w:p>
        </w:tc>
        <w:tc>
          <w:tcPr>
            <w:tcW w:w="1417" w:type="dxa"/>
          </w:tcPr>
          <w:p w:rsidR="00BC19CE" w:rsidRPr="00A94DDF" w:rsidRDefault="00BC19CE" w:rsidP="00AF52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</w:tr>
      <w:tr w:rsidR="00BC19CE" w:rsidRPr="001D03E4" w:rsidTr="00A06B63">
        <w:tc>
          <w:tcPr>
            <w:tcW w:w="567" w:type="dxa"/>
          </w:tcPr>
          <w:p w:rsidR="00BC19CE" w:rsidRPr="001D03E4" w:rsidRDefault="00BC19CE" w:rsidP="001D03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2694" w:type="dxa"/>
          </w:tcPr>
          <w:p w:rsidR="00BC19CE" w:rsidRPr="007E0C03" w:rsidRDefault="00BC19CE" w:rsidP="001D03E4">
            <w:pPr>
              <w:jc w:val="center"/>
            </w:pPr>
            <w:r w:rsidRPr="007E0C03">
              <w:t>Полка подвесная 2-х уровневая</w:t>
            </w:r>
          </w:p>
        </w:tc>
        <w:tc>
          <w:tcPr>
            <w:tcW w:w="851" w:type="dxa"/>
          </w:tcPr>
          <w:p w:rsidR="00BC19CE" w:rsidRPr="007E0C03" w:rsidRDefault="00BC19CE" w:rsidP="001D03E4">
            <w:pPr>
              <w:jc w:val="center"/>
            </w:pPr>
            <w:r w:rsidRPr="007E0C03">
              <w:t>шт.</w:t>
            </w:r>
          </w:p>
        </w:tc>
        <w:tc>
          <w:tcPr>
            <w:tcW w:w="1701" w:type="dxa"/>
          </w:tcPr>
          <w:p w:rsidR="00BC19CE" w:rsidRPr="007E0C03" w:rsidRDefault="00BC19CE" w:rsidP="001D03E4">
            <w:pPr>
              <w:jc w:val="center"/>
            </w:pPr>
            <w:r w:rsidRPr="007E0C03">
              <w:t>не более 1 в расчете на 1 должность</w:t>
            </w:r>
          </w:p>
        </w:tc>
        <w:tc>
          <w:tcPr>
            <w:tcW w:w="1417" w:type="dxa"/>
          </w:tcPr>
          <w:p w:rsidR="00BC19CE" w:rsidRPr="007E0C03" w:rsidRDefault="00BC19CE" w:rsidP="001D03E4">
            <w:pPr>
              <w:jc w:val="center"/>
            </w:pPr>
            <w:r w:rsidRPr="007E0C03">
              <w:t>не более</w:t>
            </w:r>
          </w:p>
          <w:p w:rsidR="00BC19CE" w:rsidRPr="007E0C03" w:rsidRDefault="00BC19CE" w:rsidP="001D03E4">
            <w:pPr>
              <w:jc w:val="center"/>
            </w:pPr>
            <w:r w:rsidRPr="007E0C03">
              <w:t>3 000</w:t>
            </w:r>
          </w:p>
        </w:tc>
        <w:tc>
          <w:tcPr>
            <w:tcW w:w="1560" w:type="dxa"/>
          </w:tcPr>
          <w:p w:rsidR="00BC19CE" w:rsidRPr="007E0C03" w:rsidRDefault="00BC19CE" w:rsidP="001D03E4">
            <w:pPr>
              <w:jc w:val="center"/>
            </w:pPr>
            <w:r w:rsidRPr="007E0C03">
              <w:t>Не менее 7 лет</w:t>
            </w:r>
          </w:p>
        </w:tc>
        <w:tc>
          <w:tcPr>
            <w:tcW w:w="1417" w:type="dxa"/>
            <w:vMerge w:val="restart"/>
          </w:tcPr>
          <w:p w:rsidR="00BC19CE" w:rsidRPr="00A94DDF" w:rsidRDefault="00BC19CE" w:rsidP="00A94DDF">
            <w:pPr>
              <w:jc w:val="center"/>
              <w:rPr>
                <w:sz w:val="20"/>
                <w:szCs w:val="20"/>
              </w:rPr>
            </w:pPr>
            <w:r w:rsidRPr="00A94DDF">
              <w:rPr>
                <w:sz w:val="20"/>
                <w:szCs w:val="20"/>
              </w:rPr>
              <w:t>ЛДСП</w:t>
            </w:r>
          </w:p>
          <w:p w:rsidR="00BC19CE" w:rsidRPr="00A94DDF" w:rsidRDefault="00BC19CE" w:rsidP="00A94DDF">
            <w:pPr>
              <w:jc w:val="center"/>
              <w:rPr>
                <w:sz w:val="20"/>
                <w:szCs w:val="20"/>
              </w:rPr>
            </w:pPr>
            <w:r w:rsidRPr="00A94DDF">
              <w:rPr>
                <w:sz w:val="20"/>
                <w:szCs w:val="20"/>
              </w:rPr>
              <w:t>МДФ+ПВХ</w:t>
            </w:r>
          </w:p>
          <w:p w:rsidR="00BC19CE" w:rsidRPr="001D03E4" w:rsidRDefault="00BC19CE" w:rsidP="00A94DDF">
            <w:pPr>
              <w:jc w:val="center"/>
              <w:rPr>
                <w:sz w:val="20"/>
                <w:szCs w:val="20"/>
              </w:rPr>
            </w:pPr>
            <w:r w:rsidRPr="00A94DDF">
              <w:rPr>
                <w:sz w:val="20"/>
                <w:szCs w:val="20"/>
              </w:rPr>
              <w:t>пластик</w:t>
            </w:r>
          </w:p>
          <w:p w:rsidR="00BC19CE" w:rsidRPr="001D03E4" w:rsidRDefault="00BC19CE" w:rsidP="000F425D">
            <w:pPr>
              <w:jc w:val="center"/>
              <w:rPr>
                <w:sz w:val="20"/>
                <w:szCs w:val="20"/>
              </w:rPr>
            </w:pPr>
          </w:p>
        </w:tc>
      </w:tr>
      <w:tr w:rsidR="00BC19CE" w:rsidRPr="001D03E4" w:rsidTr="00A06B63">
        <w:tc>
          <w:tcPr>
            <w:tcW w:w="567" w:type="dxa"/>
          </w:tcPr>
          <w:p w:rsidR="00BC19CE" w:rsidRPr="001D03E4" w:rsidRDefault="00BC19CE" w:rsidP="001D03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2694" w:type="dxa"/>
          </w:tcPr>
          <w:p w:rsidR="00BC19CE" w:rsidRPr="007E0C03" w:rsidRDefault="00BC19CE" w:rsidP="001D03E4">
            <w:pPr>
              <w:jc w:val="center"/>
            </w:pPr>
            <w:r w:rsidRPr="007E0C03">
              <w:t>Тумба под оргтехнику</w:t>
            </w:r>
          </w:p>
        </w:tc>
        <w:tc>
          <w:tcPr>
            <w:tcW w:w="851" w:type="dxa"/>
          </w:tcPr>
          <w:p w:rsidR="00BC19CE" w:rsidRPr="007E0C03" w:rsidRDefault="00BC19CE" w:rsidP="001D03E4">
            <w:pPr>
              <w:jc w:val="center"/>
            </w:pPr>
            <w:r w:rsidRPr="007E0C03">
              <w:t>шт.</w:t>
            </w:r>
          </w:p>
        </w:tc>
        <w:tc>
          <w:tcPr>
            <w:tcW w:w="1701" w:type="dxa"/>
          </w:tcPr>
          <w:p w:rsidR="00BC19CE" w:rsidRPr="007E0C03" w:rsidRDefault="00BC19CE" w:rsidP="001D03E4">
            <w:pPr>
              <w:jc w:val="center"/>
            </w:pPr>
            <w:r w:rsidRPr="007E0C03">
              <w:t>не более 1 в расчете на 1 должность</w:t>
            </w:r>
          </w:p>
        </w:tc>
        <w:tc>
          <w:tcPr>
            <w:tcW w:w="1417" w:type="dxa"/>
          </w:tcPr>
          <w:p w:rsidR="00BC19CE" w:rsidRPr="007E0C03" w:rsidRDefault="00BC19CE" w:rsidP="001D03E4">
            <w:pPr>
              <w:jc w:val="center"/>
            </w:pPr>
            <w:r w:rsidRPr="007E0C03">
              <w:t>не более</w:t>
            </w:r>
          </w:p>
          <w:p w:rsidR="00BC19CE" w:rsidRPr="007E0C03" w:rsidRDefault="00BC19CE" w:rsidP="001D03E4">
            <w:pPr>
              <w:jc w:val="center"/>
            </w:pPr>
            <w:r w:rsidRPr="007E0C03">
              <w:t>6 000</w:t>
            </w:r>
          </w:p>
        </w:tc>
        <w:tc>
          <w:tcPr>
            <w:tcW w:w="1560" w:type="dxa"/>
          </w:tcPr>
          <w:p w:rsidR="00BC19CE" w:rsidRPr="007E0C03" w:rsidRDefault="00BC19CE" w:rsidP="001D03E4">
            <w:pPr>
              <w:jc w:val="center"/>
            </w:pPr>
            <w:r w:rsidRPr="007E0C03">
              <w:t>Не менее 7 лет</w:t>
            </w:r>
          </w:p>
        </w:tc>
        <w:tc>
          <w:tcPr>
            <w:tcW w:w="1417" w:type="dxa"/>
            <w:vMerge/>
          </w:tcPr>
          <w:p w:rsidR="00BC19CE" w:rsidRPr="001D03E4" w:rsidRDefault="00BC19CE" w:rsidP="000F425D">
            <w:pPr>
              <w:jc w:val="center"/>
              <w:rPr>
                <w:sz w:val="20"/>
                <w:szCs w:val="20"/>
              </w:rPr>
            </w:pPr>
          </w:p>
        </w:tc>
      </w:tr>
      <w:tr w:rsidR="00BC19CE" w:rsidRPr="001D03E4" w:rsidTr="00A06B63">
        <w:tc>
          <w:tcPr>
            <w:tcW w:w="567" w:type="dxa"/>
          </w:tcPr>
          <w:p w:rsidR="00BC19CE" w:rsidRPr="001D03E4" w:rsidRDefault="00BC19CE" w:rsidP="001D03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2694" w:type="dxa"/>
          </w:tcPr>
          <w:p w:rsidR="00BC19CE" w:rsidRPr="007E0C03" w:rsidRDefault="00BC19CE" w:rsidP="001D03E4">
            <w:pPr>
              <w:jc w:val="center"/>
            </w:pPr>
            <w:r w:rsidRPr="007E0C03">
              <w:t>Тумба подкатная</w:t>
            </w:r>
          </w:p>
        </w:tc>
        <w:tc>
          <w:tcPr>
            <w:tcW w:w="851" w:type="dxa"/>
          </w:tcPr>
          <w:p w:rsidR="00BC19CE" w:rsidRPr="007E0C03" w:rsidRDefault="00BC19CE" w:rsidP="001D03E4">
            <w:pPr>
              <w:jc w:val="center"/>
            </w:pPr>
            <w:r w:rsidRPr="007E0C03">
              <w:t>шт.</w:t>
            </w:r>
          </w:p>
        </w:tc>
        <w:tc>
          <w:tcPr>
            <w:tcW w:w="1701" w:type="dxa"/>
          </w:tcPr>
          <w:p w:rsidR="00BC19CE" w:rsidRPr="007E0C03" w:rsidRDefault="00BC19CE" w:rsidP="001D03E4">
            <w:pPr>
              <w:jc w:val="center"/>
            </w:pPr>
            <w:r w:rsidRPr="007E0C03">
              <w:t>не более 1 в расчете на 1 должность</w:t>
            </w:r>
          </w:p>
        </w:tc>
        <w:tc>
          <w:tcPr>
            <w:tcW w:w="1417" w:type="dxa"/>
          </w:tcPr>
          <w:p w:rsidR="00BC19CE" w:rsidRPr="007E0C03" w:rsidRDefault="00BC19CE" w:rsidP="001D03E4">
            <w:pPr>
              <w:jc w:val="center"/>
            </w:pPr>
            <w:r w:rsidRPr="007E0C03">
              <w:t>не более</w:t>
            </w:r>
          </w:p>
          <w:p w:rsidR="00BC19CE" w:rsidRPr="007E0C03" w:rsidRDefault="00BC19CE" w:rsidP="001D03E4">
            <w:pPr>
              <w:jc w:val="center"/>
            </w:pPr>
            <w:r w:rsidRPr="007E0C03">
              <w:t>6 000</w:t>
            </w:r>
          </w:p>
        </w:tc>
        <w:tc>
          <w:tcPr>
            <w:tcW w:w="1560" w:type="dxa"/>
          </w:tcPr>
          <w:p w:rsidR="00BC19CE" w:rsidRPr="007E0C03" w:rsidRDefault="00BC19CE" w:rsidP="001D03E4">
            <w:pPr>
              <w:jc w:val="center"/>
            </w:pPr>
            <w:r w:rsidRPr="007E0C03">
              <w:t>Не менее 7 лет</w:t>
            </w:r>
          </w:p>
        </w:tc>
        <w:tc>
          <w:tcPr>
            <w:tcW w:w="1417" w:type="dxa"/>
            <w:vMerge/>
          </w:tcPr>
          <w:p w:rsidR="00BC19CE" w:rsidRPr="001D03E4" w:rsidRDefault="00BC19CE" w:rsidP="001D03E4">
            <w:pPr>
              <w:jc w:val="center"/>
              <w:rPr>
                <w:sz w:val="20"/>
                <w:szCs w:val="20"/>
              </w:rPr>
            </w:pPr>
          </w:p>
        </w:tc>
      </w:tr>
      <w:tr w:rsidR="00BC19CE" w:rsidRPr="001D03E4" w:rsidTr="00A06B63">
        <w:tc>
          <w:tcPr>
            <w:tcW w:w="567" w:type="dxa"/>
          </w:tcPr>
          <w:p w:rsidR="00BC19CE" w:rsidRPr="001D03E4" w:rsidRDefault="00BC19CE" w:rsidP="001D03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2694" w:type="dxa"/>
          </w:tcPr>
          <w:p w:rsidR="00BC19CE" w:rsidRPr="007E0C03" w:rsidRDefault="00BC19CE" w:rsidP="001D03E4">
            <w:pPr>
              <w:jc w:val="center"/>
            </w:pPr>
            <w:r w:rsidRPr="007E0C03">
              <w:t>Шкаф для документов</w:t>
            </w:r>
          </w:p>
        </w:tc>
        <w:tc>
          <w:tcPr>
            <w:tcW w:w="851" w:type="dxa"/>
          </w:tcPr>
          <w:p w:rsidR="00BC19CE" w:rsidRPr="007E0C03" w:rsidRDefault="00BC19CE" w:rsidP="001D03E4">
            <w:pPr>
              <w:jc w:val="center"/>
            </w:pPr>
            <w:r w:rsidRPr="007E0C03">
              <w:t>шт.</w:t>
            </w:r>
          </w:p>
        </w:tc>
        <w:tc>
          <w:tcPr>
            <w:tcW w:w="1701" w:type="dxa"/>
          </w:tcPr>
          <w:p w:rsidR="00BC19CE" w:rsidRPr="007E0C03" w:rsidRDefault="00BC19CE" w:rsidP="001D03E4">
            <w:pPr>
              <w:jc w:val="center"/>
            </w:pPr>
            <w:r w:rsidRPr="007E0C03">
              <w:t>не более 1 в расчете на 1 должность</w:t>
            </w:r>
          </w:p>
        </w:tc>
        <w:tc>
          <w:tcPr>
            <w:tcW w:w="1417" w:type="dxa"/>
          </w:tcPr>
          <w:p w:rsidR="00BC19CE" w:rsidRPr="007E0C03" w:rsidRDefault="00BC19CE" w:rsidP="001D03E4">
            <w:pPr>
              <w:jc w:val="center"/>
            </w:pPr>
            <w:r w:rsidRPr="007E0C03">
              <w:t>не более</w:t>
            </w:r>
          </w:p>
          <w:p w:rsidR="00BC19CE" w:rsidRPr="007E0C03" w:rsidRDefault="00BC19CE" w:rsidP="001D03E4">
            <w:pPr>
              <w:jc w:val="center"/>
            </w:pPr>
            <w:r w:rsidRPr="007E0C03">
              <w:t>10 000</w:t>
            </w:r>
          </w:p>
        </w:tc>
        <w:tc>
          <w:tcPr>
            <w:tcW w:w="1560" w:type="dxa"/>
          </w:tcPr>
          <w:p w:rsidR="00BC19CE" w:rsidRPr="007E0C03" w:rsidRDefault="00BC19CE" w:rsidP="001D03E4">
            <w:pPr>
              <w:jc w:val="center"/>
            </w:pPr>
            <w:r w:rsidRPr="000F425D">
              <w:t>Не менее 7 лет</w:t>
            </w:r>
          </w:p>
        </w:tc>
        <w:tc>
          <w:tcPr>
            <w:tcW w:w="1417" w:type="dxa"/>
            <w:vMerge/>
          </w:tcPr>
          <w:p w:rsidR="00BC19CE" w:rsidRPr="001D03E4" w:rsidRDefault="00BC19CE" w:rsidP="001D03E4">
            <w:pPr>
              <w:jc w:val="center"/>
              <w:rPr>
                <w:sz w:val="20"/>
                <w:szCs w:val="20"/>
              </w:rPr>
            </w:pPr>
          </w:p>
        </w:tc>
      </w:tr>
      <w:tr w:rsidR="00BC19CE" w:rsidRPr="001D03E4" w:rsidTr="00A06B63">
        <w:tc>
          <w:tcPr>
            <w:tcW w:w="567" w:type="dxa"/>
          </w:tcPr>
          <w:p w:rsidR="00BC19CE" w:rsidRPr="001D03E4" w:rsidRDefault="00BC19CE" w:rsidP="00AF52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2694" w:type="dxa"/>
          </w:tcPr>
          <w:p w:rsidR="00BC19CE" w:rsidRPr="00D17E30" w:rsidRDefault="00BC19CE" w:rsidP="00AF52AC">
            <w:pPr>
              <w:widowControl w:val="0"/>
              <w:autoSpaceDE w:val="0"/>
              <w:autoSpaceDN w:val="0"/>
              <w:adjustRightInd w:val="0"/>
              <w:ind w:left="-105"/>
              <w:jc w:val="both"/>
            </w:pPr>
            <w:r w:rsidRPr="00450D3A">
              <w:t>Шкаф металлический (сейф)</w:t>
            </w:r>
          </w:p>
        </w:tc>
        <w:tc>
          <w:tcPr>
            <w:tcW w:w="851" w:type="dxa"/>
          </w:tcPr>
          <w:p w:rsidR="00BC19CE" w:rsidRPr="007E0C03" w:rsidRDefault="00BC19CE" w:rsidP="00AF52AC">
            <w:pPr>
              <w:jc w:val="center"/>
            </w:pPr>
            <w:r w:rsidRPr="00450D3A">
              <w:t>шт.</w:t>
            </w:r>
          </w:p>
        </w:tc>
        <w:tc>
          <w:tcPr>
            <w:tcW w:w="1701" w:type="dxa"/>
          </w:tcPr>
          <w:p w:rsidR="00BC19CE" w:rsidRPr="007E0C03" w:rsidRDefault="00BC19CE" w:rsidP="00AF52AC">
            <w:pPr>
              <w:jc w:val="center"/>
            </w:pPr>
            <w:r w:rsidRPr="00450D3A">
              <w:t>не более 1 в расчете на 1 кабинет</w:t>
            </w:r>
          </w:p>
        </w:tc>
        <w:tc>
          <w:tcPr>
            <w:tcW w:w="1417" w:type="dxa"/>
          </w:tcPr>
          <w:p w:rsidR="00BC19CE" w:rsidRPr="003F2442" w:rsidRDefault="00BC19CE" w:rsidP="00AF52A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50D3A">
              <w:t xml:space="preserve">не более  </w:t>
            </w:r>
            <w:r>
              <w:t>13 000</w:t>
            </w:r>
            <w:r w:rsidRPr="00450D3A">
              <w:t>,00</w:t>
            </w:r>
          </w:p>
        </w:tc>
        <w:tc>
          <w:tcPr>
            <w:tcW w:w="1560" w:type="dxa"/>
          </w:tcPr>
          <w:p w:rsidR="00BC19CE" w:rsidRDefault="00BC19CE" w:rsidP="00AF52AC">
            <w:pPr>
              <w:jc w:val="center"/>
            </w:pPr>
            <w:r>
              <w:t xml:space="preserve">не менее </w:t>
            </w:r>
          </w:p>
          <w:p w:rsidR="00BC19CE" w:rsidRPr="00496207" w:rsidRDefault="00BC19CE" w:rsidP="00AF52AC">
            <w:pPr>
              <w:jc w:val="center"/>
            </w:pPr>
            <w:r>
              <w:t>25</w:t>
            </w:r>
          </w:p>
        </w:tc>
        <w:tc>
          <w:tcPr>
            <w:tcW w:w="1417" w:type="dxa"/>
          </w:tcPr>
          <w:p w:rsidR="00BC19CE" w:rsidRPr="001D03E4" w:rsidRDefault="00BC19CE" w:rsidP="00AF52AC">
            <w:pPr>
              <w:jc w:val="center"/>
              <w:rPr>
                <w:sz w:val="20"/>
                <w:szCs w:val="20"/>
              </w:rPr>
            </w:pPr>
            <w:r w:rsidRPr="00450D3A">
              <w:rPr>
                <w:sz w:val="20"/>
                <w:szCs w:val="20"/>
              </w:rPr>
              <w:t>Ключ, кодовый замок</w:t>
            </w:r>
            <w:r>
              <w:rPr>
                <w:sz w:val="20"/>
                <w:szCs w:val="20"/>
              </w:rPr>
              <w:t xml:space="preserve"> </w:t>
            </w:r>
          </w:p>
        </w:tc>
      </w:tr>
      <w:tr w:rsidR="00BC19CE" w:rsidRPr="001D03E4" w:rsidTr="00A06B63">
        <w:tc>
          <w:tcPr>
            <w:tcW w:w="567" w:type="dxa"/>
          </w:tcPr>
          <w:p w:rsidR="00BC19CE" w:rsidRPr="001D03E4" w:rsidRDefault="00BC19CE" w:rsidP="00AF52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2694" w:type="dxa"/>
          </w:tcPr>
          <w:p w:rsidR="00BC19CE" w:rsidRPr="00D17E30" w:rsidRDefault="00BC19CE" w:rsidP="00AF52AC">
            <w:pPr>
              <w:widowControl w:val="0"/>
              <w:autoSpaceDE w:val="0"/>
              <w:autoSpaceDN w:val="0"/>
              <w:adjustRightInd w:val="0"/>
              <w:ind w:left="-105"/>
              <w:jc w:val="both"/>
            </w:pPr>
            <w:r w:rsidRPr="00D17E30">
              <w:t xml:space="preserve"> Сплит-система</w:t>
            </w:r>
          </w:p>
        </w:tc>
        <w:tc>
          <w:tcPr>
            <w:tcW w:w="851" w:type="dxa"/>
          </w:tcPr>
          <w:p w:rsidR="00BC19CE" w:rsidRPr="007E0C03" w:rsidRDefault="00BC19CE" w:rsidP="00AF52AC">
            <w:pPr>
              <w:jc w:val="center"/>
            </w:pPr>
            <w:r w:rsidRPr="007E0C03">
              <w:t>шт.</w:t>
            </w:r>
          </w:p>
        </w:tc>
        <w:tc>
          <w:tcPr>
            <w:tcW w:w="1701" w:type="dxa"/>
          </w:tcPr>
          <w:p w:rsidR="00BC19CE" w:rsidRPr="007E0C03" w:rsidRDefault="00BC19CE" w:rsidP="00AF52AC">
            <w:pPr>
              <w:jc w:val="center"/>
            </w:pPr>
            <w:r w:rsidRPr="007E0C03">
              <w:t xml:space="preserve">не более 1 в расчете на 1 </w:t>
            </w:r>
            <w:r>
              <w:t>кабинет</w:t>
            </w:r>
          </w:p>
        </w:tc>
        <w:tc>
          <w:tcPr>
            <w:tcW w:w="1417" w:type="dxa"/>
          </w:tcPr>
          <w:p w:rsidR="00BC19CE" w:rsidRPr="00D17E30" w:rsidRDefault="00BC19CE" w:rsidP="00AF52A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F2442">
              <w:t xml:space="preserve">не более  </w:t>
            </w:r>
            <w:r w:rsidRPr="00D17E30">
              <w:t>40 000,00</w:t>
            </w:r>
          </w:p>
        </w:tc>
        <w:tc>
          <w:tcPr>
            <w:tcW w:w="1560" w:type="dxa"/>
          </w:tcPr>
          <w:p w:rsidR="00BC19CE" w:rsidRPr="00496207" w:rsidRDefault="00BC19CE" w:rsidP="00AF52A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96207">
              <w:t>не менее</w:t>
            </w:r>
          </w:p>
          <w:p w:rsidR="00BC19CE" w:rsidRPr="00D17E30" w:rsidRDefault="00BC19CE" w:rsidP="00AF52AC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1417" w:type="dxa"/>
          </w:tcPr>
          <w:p w:rsidR="00BC19CE" w:rsidRPr="001D03E4" w:rsidRDefault="00BC19CE" w:rsidP="00AF52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Пульт дистанционного управления</w:t>
            </w:r>
          </w:p>
        </w:tc>
      </w:tr>
      <w:tr w:rsidR="00BC19CE" w:rsidRPr="001D03E4" w:rsidTr="00A06B63">
        <w:trPr>
          <w:trHeight w:val="916"/>
        </w:trPr>
        <w:tc>
          <w:tcPr>
            <w:tcW w:w="567" w:type="dxa"/>
          </w:tcPr>
          <w:p w:rsidR="00BC19CE" w:rsidRDefault="00BC19CE" w:rsidP="00AF52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2694" w:type="dxa"/>
          </w:tcPr>
          <w:p w:rsidR="00BC19CE" w:rsidRPr="00D17E30" w:rsidRDefault="00BC19CE" w:rsidP="00AF52AC">
            <w:pPr>
              <w:widowControl w:val="0"/>
              <w:autoSpaceDE w:val="0"/>
              <w:autoSpaceDN w:val="0"/>
              <w:adjustRightInd w:val="0"/>
              <w:ind w:left="-105"/>
              <w:jc w:val="both"/>
            </w:pPr>
            <w:r>
              <w:t xml:space="preserve"> Кулер для воды</w:t>
            </w:r>
          </w:p>
        </w:tc>
        <w:tc>
          <w:tcPr>
            <w:tcW w:w="851" w:type="dxa"/>
          </w:tcPr>
          <w:p w:rsidR="00BC19CE" w:rsidRPr="007E0C03" w:rsidRDefault="00BC19CE" w:rsidP="00AF52AC">
            <w:pPr>
              <w:jc w:val="center"/>
            </w:pPr>
            <w:r>
              <w:t>шт.</w:t>
            </w:r>
          </w:p>
        </w:tc>
        <w:tc>
          <w:tcPr>
            <w:tcW w:w="1701" w:type="dxa"/>
          </w:tcPr>
          <w:p w:rsidR="00BC19CE" w:rsidRPr="007E0C03" w:rsidRDefault="00BC19CE" w:rsidP="00AF52AC">
            <w:pPr>
              <w:jc w:val="center"/>
            </w:pPr>
            <w:r>
              <w:t>не более 1 в расчете на 1 должность</w:t>
            </w:r>
          </w:p>
        </w:tc>
        <w:tc>
          <w:tcPr>
            <w:tcW w:w="1417" w:type="dxa"/>
          </w:tcPr>
          <w:p w:rsidR="00BC19CE" w:rsidRPr="00BF77A4" w:rsidRDefault="00BC19CE" w:rsidP="00AF52AC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Не более 10 000,00</w:t>
            </w:r>
          </w:p>
        </w:tc>
        <w:tc>
          <w:tcPr>
            <w:tcW w:w="1560" w:type="dxa"/>
          </w:tcPr>
          <w:p w:rsidR="00BC19CE" w:rsidRDefault="00BC19CE" w:rsidP="00AF52AC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 xml:space="preserve">не менее  </w:t>
            </w:r>
          </w:p>
          <w:p w:rsidR="00BC19CE" w:rsidRPr="00157850" w:rsidRDefault="00BC19CE" w:rsidP="00AF52AC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1417" w:type="dxa"/>
          </w:tcPr>
          <w:p w:rsidR="00BC19CE" w:rsidRDefault="00BC19CE" w:rsidP="00AF52AC">
            <w:pPr>
              <w:jc w:val="center"/>
              <w:rPr>
                <w:sz w:val="20"/>
                <w:szCs w:val="20"/>
              </w:rPr>
            </w:pPr>
          </w:p>
        </w:tc>
      </w:tr>
      <w:tr w:rsidR="00BC19CE" w:rsidRPr="001D03E4" w:rsidTr="00A06B63">
        <w:tc>
          <w:tcPr>
            <w:tcW w:w="567" w:type="dxa"/>
          </w:tcPr>
          <w:p w:rsidR="00BC19CE" w:rsidRPr="001D03E4" w:rsidRDefault="00BC19CE" w:rsidP="00AF52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2694" w:type="dxa"/>
          </w:tcPr>
          <w:p w:rsidR="00BC19CE" w:rsidRPr="00D17E30" w:rsidRDefault="00BC19CE" w:rsidP="00AF52AC">
            <w:pPr>
              <w:widowControl w:val="0"/>
              <w:autoSpaceDE w:val="0"/>
              <w:autoSpaceDN w:val="0"/>
              <w:adjustRightInd w:val="0"/>
              <w:ind w:left="-105"/>
              <w:jc w:val="both"/>
            </w:pPr>
            <w:r w:rsidRPr="00D17E30">
              <w:t xml:space="preserve"> Телевизор </w:t>
            </w:r>
          </w:p>
        </w:tc>
        <w:tc>
          <w:tcPr>
            <w:tcW w:w="851" w:type="dxa"/>
          </w:tcPr>
          <w:p w:rsidR="00BC19CE" w:rsidRPr="007E0C03" w:rsidRDefault="00BC19CE" w:rsidP="00AF52AC">
            <w:pPr>
              <w:jc w:val="center"/>
            </w:pPr>
            <w:r w:rsidRPr="007E0C03">
              <w:t>шт.</w:t>
            </w:r>
          </w:p>
        </w:tc>
        <w:tc>
          <w:tcPr>
            <w:tcW w:w="1701" w:type="dxa"/>
          </w:tcPr>
          <w:p w:rsidR="00BC19CE" w:rsidRPr="007E0C03" w:rsidRDefault="00BC19CE" w:rsidP="00AF52AC">
            <w:pPr>
              <w:jc w:val="center"/>
            </w:pPr>
            <w:r w:rsidRPr="007E0C03">
              <w:t>не более 1 в расчете на 1 должность</w:t>
            </w:r>
          </w:p>
        </w:tc>
        <w:tc>
          <w:tcPr>
            <w:tcW w:w="1417" w:type="dxa"/>
          </w:tcPr>
          <w:p w:rsidR="00BC19CE" w:rsidRPr="00D17E30" w:rsidRDefault="00BC19CE" w:rsidP="00AF52A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F77A4">
              <w:t xml:space="preserve">не более  </w:t>
            </w:r>
            <w:r w:rsidRPr="00D17E30">
              <w:t>50 000,00</w:t>
            </w:r>
          </w:p>
        </w:tc>
        <w:tc>
          <w:tcPr>
            <w:tcW w:w="1560" w:type="dxa"/>
          </w:tcPr>
          <w:p w:rsidR="00BC19CE" w:rsidRPr="00157850" w:rsidRDefault="00BC19CE" w:rsidP="00AF52A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57850">
              <w:t>не менее</w:t>
            </w:r>
          </w:p>
          <w:p w:rsidR="00BC19CE" w:rsidRPr="00D17E30" w:rsidRDefault="00BC19CE" w:rsidP="00AF52A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17E30">
              <w:t>5</w:t>
            </w:r>
          </w:p>
        </w:tc>
        <w:tc>
          <w:tcPr>
            <w:tcW w:w="1417" w:type="dxa"/>
          </w:tcPr>
          <w:p w:rsidR="00BC19CE" w:rsidRPr="001D03E4" w:rsidRDefault="00BC19CE" w:rsidP="00AF52AC">
            <w:pPr>
              <w:jc w:val="center"/>
              <w:rPr>
                <w:sz w:val="20"/>
                <w:szCs w:val="20"/>
              </w:rPr>
            </w:pPr>
          </w:p>
        </w:tc>
      </w:tr>
      <w:tr w:rsidR="00BC19CE" w:rsidRPr="001D03E4" w:rsidTr="00A06B63">
        <w:tc>
          <w:tcPr>
            <w:tcW w:w="10207" w:type="dxa"/>
            <w:gridSpan w:val="7"/>
          </w:tcPr>
          <w:p w:rsidR="00BC19CE" w:rsidRPr="007E0C03" w:rsidRDefault="00BC19CE" w:rsidP="001D03E4">
            <w:pPr>
              <w:jc w:val="center"/>
            </w:pPr>
            <w:r w:rsidRPr="007E0C03">
              <w:t>сотрудники</w:t>
            </w:r>
          </w:p>
        </w:tc>
      </w:tr>
      <w:tr w:rsidR="00BC19CE" w:rsidRPr="001D03E4" w:rsidTr="00A06B63">
        <w:tc>
          <w:tcPr>
            <w:tcW w:w="567" w:type="dxa"/>
          </w:tcPr>
          <w:p w:rsidR="00BC19CE" w:rsidRPr="001D03E4" w:rsidRDefault="00BC19CE" w:rsidP="001D03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694" w:type="dxa"/>
          </w:tcPr>
          <w:p w:rsidR="00BC19CE" w:rsidRPr="007E0C03" w:rsidRDefault="00BC19CE" w:rsidP="001D03E4">
            <w:pPr>
              <w:jc w:val="center"/>
            </w:pPr>
            <w:r w:rsidRPr="007E0C03">
              <w:t>Стол офисный</w:t>
            </w:r>
          </w:p>
        </w:tc>
        <w:tc>
          <w:tcPr>
            <w:tcW w:w="851" w:type="dxa"/>
          </w:tcPr>
          <w:p w:rsidR="00BC19CE" w:rsidRPr="007E0C03" w:rsidRDefault="00BC19CE" w:rsidP="001D03E4">
            <w:pPr>
              <w:jc w:val="center"/>
            </w:pPr>
            <w:r w:rsidRPr="007E0C03">
              <w:t>шт.</w:t>
            </w:r>
          </w:p>
        </w:tc>
        <w:tc>
          <w:tcPr>
            <w:tcW w:w="1701" w:type="dxa"/>
          </w:tcPr>
          <w:p w:rsidR="00BC19CE" w:rsidRPr="007E0C03" w:rsidRDefault="00BC19CE" w:rsidP="001D03E4">
            <w:pPr>
              <w:jc w:val="center"/>
            </w:pPr>
            <w:r w:rsidRPr="007E0C03">
              <w:t>не более 1 в расчете на 1 должность</w:t>
            </w:r>
          </w:p>
        </w:tc>
        <w:tc>
          <w:tcPr>
            <w:tcW w:w="1417" w:type="dxa"/>
          </w:tcPr>
          <w:p w:rsidR="00BC19CE" w:rsidRPr="007E0C03" w:rsidRDefault="00BC19CE" w:rsidP="001D03E4">
            <w:pPr>
              <w:jc w:val="center"/>
            </w:pPr>
            <w:r w:rsidRPr="007E0C03">
              <w:t>не более</w:t>
            </w:r>
          </w:p>
          <w:p w:rsidR="00BC19CE" w:rsidRPr="007E0C03" w:rsidRDefault="00BC19CE" w:rsidP="001D03E4">
            <w:pPr>
              <w:jc w:val="center"/>
            </w:pPr>
            <w:r w:rsidRPr="007E0C03">
              <w:t xml:space="preserve"> 7 000</w:t>
            </w:r>
          </w:p>
        </w:tc>
        <w:tc>
          <w:tcPr>
            <w:tcW w:w="1560" w:type="dxa"/>
          </w:tcPr>
          <w:p w:rsidR="00BC19CE" w:rsidRPr="007E0C03" w:rsidRDefault="00BC19CE" w:rsidP="001D03E4">
            <w:pPr>
              <w:jc w:val="center"/>
            </w:pPr>
            <w:r w:rsidRPr="007E0C03">
              <w:t>Не менее 7 лет</w:t>
            </w:r>
          </w:p>
        </w:tc>
        <w:tc>
          <w:tcPr>
            <w:tcW w:w="1417" w:type="dxa"/>
          </w:tcPr>
          <w:p w:rsidR="00BC19CE" w:rsidRPr="001D03E4" w:rsidRDefault="00BC19CE" w:rsidP="001D03E4">
            <w:pPr>
              <w:jc w:val="center"/>
              <w:rPr>
                <w:sz w:val="20"/>
                <w:szCs w:val="20"/>
              </w:rPr>
            </w:pPr>
            <w:r w:rsidRPr="001D03E4">
              <w:rPr>
                <w:sz w:val="20"/>
                <w:szCs w:val="20"/>
              </w:rPr>
              <w:t>ЛДСП</w:t>
            </w:r>
          </w:p>
          <w:p w:rsidR="00BC19CE" w:rsidRPr="001D03E4" w:rsidRDefault="00BC19CE" w:rsidP="001D03E4">
            <w:pPr>
              <w:jc w:val="center"/>
              <w:rPr>
                <w:sz w:val="20"/>
                <w:szCs w:val="20"/>
              </w:rPr>
            </w:pPr>
            <w:r w:rsidRPr="001D03E4">
              <w:rPr>
                <w:sz w:val="20"/>
                <w:szCs w:val="20"/>
              </w:rPr>
              <w:t>МДФ+ПВХ</w:t>
            </w:r>
          </w:p>
          <w:p w:rsidR="00BC19CE" w:rsidRPr="001D03E4" w:rsidRDefault="00BC19CE" w:rsidP="001D03E4">
            <w:pPr>
              <w:jc w:val="center"/>
              <w:rPr>
                <w:sz w:val="20"/>
                <w:szCs w:val="20"/>
              </w:rPr>
            </w:pPr>
            <w:r w:rsidRPr="001D03E4">
              <w:rPr>
                <w:sz w:val="20"/>
                <w:szCs w:val="20"/>
              </w:rPr>
              <w:t>пластик</w:t>
            </w:r>
          </w:p>
        </w:tc>
      </w:tr>
      <w:tr w:rsidR="00BC19CE" w:rsidRPr="001D03E4" w:rsidTr="00A06B63">
        <w:tc>
          <w:tcPr>
            <w:tcW w:w="567" w:type="dxa"/>
          </w:tcPr>
          <w:p w:rsidR="00BC19CE" w:rsidRPr="001D03E4" w:rsidRDefault="00BC19CE" w:rsidP="001D03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694" w:type="dxa"/>
          </w:tcPr>
          <w:p w:rsidR="00BC19CE" w:rsidRPr="007E0C03" w:rsidRDefault="00BC19CE" w:rsidP="001D03E4">
            <w:pPr>
              <w:jc w:val="center"/>
            </w:pPr>
            <w:r w:rsidRPr="007E0C03">
              <w:t>Стул офисный</w:t>
            </w:r>
          </w:p>
        </w:tc>
        <w:tc>
          <w:tcPr>
            <w:tcW w:w="851" w:type="dxa"/>
          </w:tcPr>
          <w:p w:rsidR="00BC19CE" w:rsidRPr="007E0C03" w:rsidRDefault="00BC19CE" w:rsidP="001D03E4">
            <w:pPr>
              <w:jc w:val="center"/>
            </w:pPr>
            <w:r w:rsidRPr="007E0C03">
              <w:t>шт.</w:t>
            </w:r>
          </w:p>
        </w:tc>
        <w:tc>
          <w:tcPr>
            <w:tcW w:w="1701" w:type="dxa"/>
          </w:tcPr>
          <w:p w:rsidR="00BC19CE" w:rsidRPr="007E0C03" w:rsidRDefault="00BC19CE" w:rsidP="00A94DDF">
            <w:pPr>
              <w:jc w:val="center"/>
            </w:pPr>
            <w:r w:rsidRPr="007E0C03">
              <w:t xml:space="preserve">не более </w:t>
            </w:r>
            <w:r>
              <w:t>2</w:t>
            </w:r>
            <w:r w:rsidRPr="007E0C03">
              <w:t xml:space="preserve">  в расчете на 1 должность</w:t>
            </w:r>
          </w:p>
        </w:tc>
        <w:tc>
          <w:tcPr>
            <w:tcW w:w="1417" w:type="dxa"/>
          </w:tcPr>
          <w:p w:rsidR="00BC19CE" w:rsidRPr="007E0C03" w:rsidRDefault="00BC19CE" w:rsidP="001D03E4">
            <w:pPr>
              <w:jc w:val="center"/>
            </w:pPr>
            <w:r w:rsidRPr="007E0C03">
              <w:t xml:space="preserve">не более </w:t>
            </w:r>
          </w:p>
          <w:p w:rsidR="00BC19CE" w:rsidRPr="007E0C03" w:rsidRDefault="00BC19CE" w:rsidP="001D03E4">
            <w:pPr>
              <w:jc w:val="center"/>
            </w:pPr>
            <w:r w:rsidRPr="007E0C03">
              <w:t>7 000</w:t>
            </w:r>
          </w:p>
        </w:tc>
        <w:tc>
          <w:tcPr>
            <w:tcW w:w="1560" w:type="dxa"/>
          </w:tcPr>
          <w:p w:rsidR="00BC19CE" w:rsidRPr="007E0C03" w:rsidRDefault="00BC19CE" w:rsidP="001D03E4">
            <w:pPr>
              <w:jc w:val="center"/>
            </w:pPr>
            <w:r w:rsidRPr="007E0C03">
              <w:t>Не менее 7 лет</w:t>
            </w:r>
          </w:p>
        </w:tc>
        <w:tc>
          <w:tcPr>
            <w:tcW w:w="1417" w:type="dxa"/>
          </w:tcPr>
          <w:p w:rsidR="00BC19CE" w:rsidRPr="001D03E4" w:rsidRDefault="00BC19CE" w:rsidP="001D03E4">
            <w:pPr>
              <w:jc w:val="center"/>
              <w:rPr>
                <w:sz w:val="20"/>
                <w:szCs w:val="20"/>
              </w:rPr>
            </w:pPr>
            <w:r w:rsidRPr="00A94DDF">
              <w:rPr>
                <w:sz w:val="20"/>
                <w:szCs w:val="20"/>
              </w:rPr>
              <w:t>Кожа, кожзам, ткань</w:t>
            </w:r>
          </w:p>
        </w:tc>
      </w:tr>
      <w:tr w:rsidR="00BC19CE" w:rsidRPr="001D03E4" w:rsidTr="00A06B63">
        <w:tc>
          <w:tcPr>
            <w:tcW w:w="567" w:type="dxa"/>
          </w:tcPr>
          <w:p w:rsidR="00BC19CE" w:rsidRPr="001D03E4" w:rsidRDefault="00BC19CE" w:rsidP="001D03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2694" w:type="dxa"/>
          </w:tcPr>
          <w:p w:rsidR="00BC19CE" w:rsidRPr="007E0C03" w:rsidRDefault="00BC19CE" w:rsidP="001D03E4">
            <w:pPr>
              <w:jc w:val="center"/>
            </w:pPr>
            <w:r w:rsidRPr="007E0C03">
              <w:t xml:space="preserve">Шкаф </w:t>
            </w:r>
          </w:p>
        </w:tc>
        <w:tc>
          <w:tcPr>
            <w:tcW w:w="851" w:type="dxa"/>
          </w:tcPr>
          <w:p w:rsidR="00BC19CE" w:rsidRPr="007E0C03" w:rsidRDefault="00BC19CE" w:rsidP="001D03E4">
            <w:pPr>
              <w:jc w:val="center"/>
            </w:pPr>
            <w:r w:rsidRPr="007E0C03">
              <w:t>шт.</w:t>
            </w:r>
          </w:p>
        </w:tc>
        <w:tc>
          <w:tcPr>
            <w:tcW w:w="1701" w:type="dxa"/>
          </w:tcPr>
          <w:p w:rsidR="00BC19CE" w:rsidRPr="007E0C03" w:rsidRDefault="00BC19CE" w:rsidP="001D03E4">
            <w:pPr>
              <w:jc w:val="center"/>
            </w:pPr>
            <w:r w:rsidRPr="007E0C03">
              <w:t>не более 1 в расчете на 1 должность</w:t>
            </w:r>
          </w:p>
        </w:tc>
        <w:tc>
          <w:tcPr>
            <w:tcW w:w="1417" w:type="dxa"/>
          </w:tcPr>
          <w:p w:rsidR="00BC19CE" w:rsidRPr="007E0C03" w:rsidRDefault="00BC19CE" w:rsidP="001D03E4">
            <w:pPr>
              <w:jc w:val="center"/>
            </w:pPr>
            <w:r w:rsidRPr="007E0C03">
              <w:t xml:space="preserve">не более </w:t>
            </w:r>
          </w:p>
          <w:p w:rsidR="00BC19CE" w:rsidRPr="007E0C03" w:rsidRDefault="00BC19CE" w:rsidP="001D03E4">
            <w:pPr>
              <w:jc w:val="center"/>
            </w:pPr>
            <w:r w:rsidRPr="007E0C03">
              <w:t>5 000</w:t>
            </w:r>
          </w:p>
        </w:tc>
        <w:tc>
          <w:tcPr>
            <w:tcW w:w="1560" w:type="dxa"/>
          </w:tcPr>
          <w:p w:rsidR="00BC19CE" w:rsidRPr="007E0C03" w:rsidRDefault="00BC19CE" w:rsidP="001D03E4">
            <w:pPr>
              <w:jc w:val="center"/>
            </w:pPr>
            <w:r w:rsidRPr="007E0C03">
              <w:t>Не менее 7 лет</w:t>
            </w:r>
          </w:p>
        </w:tc>
        <w:tc>
          <w:tcPr>
            <w:tcW w:w="1417" w:type="dxa"/>
            <w:vMerge w:val="restart"/>
          </w:tcPr>
          <w:p w:rsidR="00BC19CE" w:rsidRPr="00987012" w:rsidRDefault="00BC19CE" w:rsidP="00987012">
            <w:pPr>
              <w:jc w:val="center"/>
              <w:rPr>
                <w:sz w:val="20"/>
                <w:szCs w:val="20"/>
              </w:rPr>
            </w:pPr>
            <w:r w:rsidRPr="00987012">
              <w:rPr>
                <w:sz w:val="20"/>
                <w:szCs w:val="20"/>
              </w:rPr>
              <w:t>ЛДСП</w:t>
            </w:r>
          </w:p>
          <w:p w:rsidR="00BC19CE" w:rsidRPr="00987012" w:rsidRDefault="00BC19CE" w:rsidP="00987012">
            <w:pPr>
              <w:jc w:val="center"/>
              <w:rPr>
                <w:sz w:val="20"/>
                <w:szCs w:val="20"/>
              </w:rPr>
            </w:pPr>
            <w:r w:rsidRPr="00987012">
              <w:rPr>
                <w:sz w:val="20"/>
                <w:szCs w:val="20"/>
              </w:rPr>
              <w:t>МДФ+ПВХ</w:t>
            </w:r>
          </w:p>
          <w:p w:rsidR="00BC19CE" w:rsidRPr="001D03E4" w:rsidRDefault="00BC19CE" w:rsidP="00987012">
            <w:pPr>
              <w:jc w:val="center"/>
              <w:rPr>
                <w:sz w:val="20"/>
                <w:szCs w:val="20"/>
              </w:rPr>
            </w:pPr>
            <w:r w:rsidRPr="00987012">
              <w:rPr>
                <w:sz w:val="20"/>
                <w:szCs w:val="20"/>
              </w:rPr>
              <w:t>пластик</w:t>
            </w:r>
          </w:p>
        </w:tc>
      </w:tr>
      <w:tr w:rsidR="00BC19CE" w:rsidRPr="001D03E4" w:rsidTr="00A06B63">
        <w:tc>
          <w:tcPr>
            <w:tcW w:w="567" w:type="dxa"/>
          </w:tcPr>
          <w:p w:rsidR="00BC19CE" w:rsidRPr="001D03E4" w:rsidRDefault="00BC19CE" w:rsidP="001D03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2694" w:type="dxa"/>
          </w:tcPr>
          <w:p w:rsidR="00BC19CE" w:rsidRPr="007E0C03" w:rsidRDefault="00BC19CE" w:rsidP="001D03E4">
            <w:pPr>
              <w:jc w:val="center"/>
            </w:pPr>
            <w:r w:rsidRPr="007E0C03">
              <w:t>Стеллаж м/о</w:t>
            </w:r>
          </w:p>
        </w:tc>
        <w:tc>
          <w:tcPr>
            <w:tcW w:w="851" w:type="dxa"/>
          </w:tcPr>
          <w:p w:rsidR="00BC19CE" w:rsidRPr="007E0C03" w:rsidRDefault="00BC19CE" w:rsidP="001D03E4">
            <w:pPr>
              <w:jc w:val="center"/>
            </w:pPr>
            <w:r w:rsidRPr="007E0C03">
              <w:t>шт.</w:t>
            </w:r>
          </w:p>
        </w:tc>
        <w:tc>
          <w:tcPr>
            <w:tcW w:w="1701" w:type="dxa"/>
          </w:tcPr>
          <w:p w:rsidR="00BC19CE" w:rsidRPr="007E0C03" w:rsidRDefault="00BC19CE" w:rsidP="001D03E4">
            <w:pPr>
              <w:jc w:val="center"/>
            </w:pPr>
            <w:r w:rsidRPr="007E0C03">
              <w:t>не более 1 в расчете на 1 должность</w:t>
            </w:r>
          </w:p>
        </w:tc>
        <w:tc>
          <w:tcPr>
            <w:tcW w:w="1417" w:type="dxa"/>
          </w:tcPr>
          <w:p w:rsidR="00BC19CE" w:rsidRPr="007E0C03" w:rsidRDefault="00BC19CE" w:rsidP="001D03E4">
            <w:pPr>
              <w:jc w:val="center"/>
            </w:pPr>
            <w:r w:rsidRPr="007E0C03">
              <w:t>не более</w:t>
            </w:r>
          </w:p>
          <w:p w:rsidR="00BC19CE" w:rsidRPr="007E0C03" w:rsidRDefault="00BC19CE" w:rsidP="001D03E4">
            <w:pPr>
              <w:jc w:val="center"/>
            </w:pPr>
            <w:r w:rsidRPr="007E0C03">
              <w:t>6 000</w:t>
            </w:r>
          </w:p>
        </w:tc>
        <w:tc>
          <w:tcPr>
            <w:tcW w:w="1560" w:type="dxa"/>
          </w:tcPr>
          <w:p w:rsidR="00BC19CE" w:rsidRPr="007E0C03" w:rsidRDefault="00BC19CE" w:rsidP="001D03E4">
            <w:pPr>
              <w:jc w:val="center"/>
            </w:pPr>
            <w:r>
              <w:t>н</w:t>
            </w:r>
            <w:r w:rsidRPr="007E0C03">
              <w:t>е менее 7 лет</w:t>
            </w:r>
          </w:p>
        </w:tc>
        <w:tc>
          <w:tcPr>
            <w:tcW w:w="1417" w:type="dxa"/>
            <w:vMerge/>
          </w:tcPr>
          <w:p w:rsidR="00BC19CE" w:rsidRPr="001D03E4" w:rsidRDefault="00BC19CE" w:rsidP="001D03E4">
            <w:pPr>
              <w:jc w:val="center"/>
              <w:rPr>
                <w:sz w:val="20"/>
                <w:szCs w:val="20"/>
              </w:rPr>
            </w:pPr>
          </w:p>
        </w:tc>
      </w:tr>
      <w:tr w:rsidR="00BC19CE" w:rsidRPr="001D03E4" w:rsidTr="00A06B63">
        <w:tc>
          <w:tcPr>
            <w:tcW w:w="567" w:type="dxa"/>
          </w:tcPr>
          <w:p w:rsidR="00BC19CE" w:rsidRPr="001D03E4" w:rsidRDefault="00BC19CE" w:rsidP="001D03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2694" w:type="dxa"/>
          </w:tcPr>
          <w:p w:rsidR="00BC19CE" w:rsidRPr="007E0C03" w:rsidRDefault="00BC19CE" w:rsidP="001D03E4">
            <w:pPr>
              <w:jc w:val="center"/>
            </w:pPr>
            <w:r w:rsidRPr="007E0C03">
              <w:t>Диван</w:t>
            </w:r>
          </w:p>
        </w:tc>
        <w:tc>
          <w:tcPr>
            <w:tcW w:w="851" w:type="dxa"/>
          </w:tcPr>
          <w:p w:rsidR="00BC19CE" w:rsidRPr="007E0C03" w:rsidRDefault="00BC19CE" w:rsidP="001D03E4">
            <w:pPr>
              <w:jc w:val="center"/>
            </w:pPr>
            <w:r w:rsidRPr="007E0C03">
              <w:t>шт.</w:t>
            </w:r>
          </w:p>
        </w:tc>
        <w:tc>
          <w:tcPr>
            <w:tcW w:w="1701" w:type="dxa"/>
          </w:tcPr>
          <w:p w:rsidR="00BC19CE" w:rsidRPr="007E0C03" w:rsidRDefault="00BC19CE" w:rsidP="001D03E4">
            <w:pPr>
              <w:jc w:val="center"/>
            </w:pPr>
            <w:r w:rsidRPr="007E0C03">
              <w:t>не более 1 в расчете на 1 должность</w:t>
            </w:r>
          </w:p>
        </w:tc>
        <w:tc>
          <w:tcPr>
            <w:tcW w:w="1417" w:type="dxa"/>
          </w:tcPr>
          <w:p w:rsidR="00BC19CE" w:rsidRPr="007E0C03" w:rsidRDefault="00BC19CE" w:rsidP="001D03E4">
            <w:pPr>
              <w:jc w:val="center"/>
            </w:pPr>
            <w:r w:rsidRPr="007E0C03">
              <w:t>не более</w:t>
            </w:r>
          </w:p>
          <w:p w:rsidR="00BC19CE" w:rsidRPr="007E0C03" w:rsidRDefault="00BC19CE" w:rsidP="001D03E4">
            <w:pPr>
              <w:jc w:val="center"/>
            </w:pPr>
            <w:r w:rsidRPr="007E0C03">
              <w:t>12 000</w:t>
            </w:r>
          </w:p>
        </w:tc>
        <w:tc>
          <w:tcPr>
            <w:tcW w:w="1560" w:type="dxa"/>
          </w:tcPr>
          <w:p w:rsidR="00BC19CE" w:rsidRPr="007E0C03" w:rsidRDefault="00BC19CE" w:rsidP="001D03E4">
            <w:pPr>
              <w:jc w:val="center"/>
            </w:pPr>
            <w:r>
              <w:t>н</w:t>
            </w:r>
            <w:r w:rsidRPr="007E0C03">
              <w:t>е менее 7 лет</w:t>
            </w:r>
          </w:p>
        </w:tc>
        <w:tc>
          <w:tcPr>
            <w:tcW w:w="1417" w:type="dxa"/>
            <w:vMerge w:val="restart"/>
          </w:tcPr>
          <w:p w:rsidR="00BC19CE" w:rsidRPr="001D03E4" w:rsidRDefault="00BC19CE" w:rsidP="001D03E4">
            <w:pPr>
              <w:jc w:val="center"/>
              <w:rPr>
                <w:sz w:val="20"/>
                <w:szCs w:val="20"/>
              </w:rPr>
            </w:pPr>
            <w:r w:rsidRPr="00A94DDF">
              <w:rPr>
                <w:sz w:val="20"/>
                <w:szCs w:val="20"/>
              </w:rPr>
              <w:t>Кожа, кожзам, ткань</w:t>
            </w:r>
          </w:p>
        </w:tc>
      </w:tr>
      <w:tr w:rsidR="00BC19CE" w:rsidRPr="001D03E4" w:rsidTr="00A06B63">
        <w:tc>
          <w:tcPr>
            <w:tcW w:w="567" w:type="dxa"/>
          </w:tcPr>
          <w:p w:rsidR="00BC19CE" w:rsidRPr="001D03E4" w:rsidRDefault="00BC19CE" w:rsidP="001D03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694" w:type="dxa"/>
          </w:tcPr>
          <w:p w:rsidR="00BC19CE" w:rsidRPr="007E0C03" w:rsidRDefault="00BC19CE" w:rsidP="001D03E4">
            <w:pPr>
              <w:jc w:val="center"/>
            </w:pPr>
            <w:r w:rsidRPr="007E0C03">
              <w:t>Кресло</w:t>
            </w:r>
          </w:p>
        </w:tc>
        <w:tc>
          <w:tcPr>
            <w:tcW w:w="851" w:type="dxa"/>
          </w:tcPr>
          <w:p w:rsidR="00BC19CE" w:rsidRPr="007E0C03" w:rsidRDefault="00BC19CE" w:rsidP="001D03E4">
            <w:pPr>
              <w:jc w:val="center"/>
            </w:pPr>
            <w:r w:rsidRPr="007E0C03">
              <w:t>шт.</w:t>
            </w:r>
          </w:p>
        </w:tc>
        <w:tc>
          <w:tcPr>
            <w:tcW w:w="1701" w:type="dxa"/>
          </w:tcPr>
          <w:p w:rsidR="00BC19CE" w:rsidRPr="007E0C03" w:rsidRDefault="00BC19CE" w:rsidP="001D03E4">
            <w:pPr>
              <w:jc w:val="center"/>
            </w:pPr>
            <w:r w:rsidRPr="007E0C03">
              <w:t>не более 1 в расчете на 1 должность</w:t>
            </w:r>
          </w:p>
        </w:tc>
        <w:tc>
          <w:tcPr>
            <w:tcW w:w="1417" w:type="dxa"/>
          </w:tcPr>
          <w:p w:rsidR="00BC19CE" w:rsidRPr="007E0C03" w:rsidRDefault="00BC19CE" w:rsidP="001D03E4">
            <w:pPr>
              <w:jc w:val="center"/>
            </w:pPr>
            <w:r w:rsidRPr="007E0C03">
              <w:t xml:space="preserve">не более </w:t>
            </w:r>
          </w:p>
          <w:p w:rsidR="00BC19CE" w:rsidRPr="007E0C03" w:rsidRDefault="00BC19CE" w:rsidP="001D03E4">
            <w:pPr>
              <w:jc w:val="center"/>
            </w:pPr>
            <w:r w:rsidRPr="007E0C03">
              <w:t>9 000</w:t>
            </w:r>
          </w:p>
        </w:tc>
        <w:tc>
          <w:tcPr>
            <w:tcW w:w="1560" w:type="dxa"/>
          </w:tcPr>
          <w:p w:rsidR="00BC19CE" w:rsidRPr="007E0C03" w:rsidRDefault="00BC19CE" w:rsidP="001D03E4">
            <w:pPr>
              <w:jc w:val="center"/>
            </w:pPr>
            <w:r>
              <w:t>н</w:t>
            </w:r>
            <w:r w:rsidRPr="007E0C03">
              <w:t>е менее 7 лет</w:t>
            </w:r>
          </w:p>
        </w:tc>
        <w:tc>
          <w:tcPr>
            <w:tcW w:w="1417" w:type="dxa"/>
            <w:vMerge/>
          </w:tcPr>
          <w:p w:rsidR="00BC19CE" w:rsidRPr="001D03E4" w:rsidRDefault="00BC19CE" w:rsidP="001D03E4">
            <w:pPr>
              <w:jc w:val="center"/>
              <w:rPr>
                <w:sz w:val="20"/>
                <w:szCs w:val="20"/>
              </w:rPr>
            </w:pPr>
          </w:p>
        </w:tc>
      </w:tr>
      <w:tr w:rsidR="00BC19CE" w:rsidRPr="001D03E4" w:rsidTr="00A06B63">
        <w:tc>
          <w:tcPr>
            <w:tcW w:w="567" w:type="dxa"/>
          </w:tcPr>
          <w:p w:rsidR="00BC19CE" w:rsidRPr="001D03E4" w:rsidRDefault="00BC19CE" w:rsidP="001D03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2694" w:type="dxa"/>
          </w:tcPr>
          <w:p w:rsidR="00BC19CE" w:rsidRPr="007E0C03" w:rsidRDefault="00BC19CE" w:rsidP="001D03E4">
            <w:pPr>
              <w:jc w:val="center"/>
            </w:pPr>
            <w:r w:rsidRPr="007E0C03">
              <w:t>Стол журнальный</w:t>
            </w:r>
          </w:p>
        </w:tc>
        <w:tc>
          <w:tcPr>
            <w:tcW w:w="851" w:type="dxa"/>
          </w:tcPr>
          <w:p w:rsidR="00BC19CE" w:rsidRPr="007E0C03" w:rsidRDefault="00BC19CE" w:rsidP="001D03E4">
            <w:pPr>
              <w:jc w:val="center"/>
            </w:pPr>
            <w:r w:rsidRPr="007E0C03">
              <w:t>шт.</w:t>
            </w:r>
          </w:p>
        </w:tc>
        <w:tc>
          <w:tcPr>
            <w:tcW w:w="1701" w:type="dxa"/>
          </w:tcPr>
          <w:p w:rsidR="00BC19CE" w:rsidRPr="007E0C03" w:rsidRDefault="00BC19CE" w:rsidP="001D03E4">
            <w:pPr>
              <w:jc w:val="center"/>
            </w:pPr>
            <w:r w:rsidRPr="007E0C03">
              <w:t>не более 1 в расчете на 1 должность</w:t>
            </w:r>
          </w:p>
        </w:tc>
        <w:tc>
          <w:tcPr>
            <w:tcW w:w="1417" w:type="dxa"/>
          </w:tcPr>
          <w:p w:rsidR="00BC19CE" w:rsidRPr="007E0C03" w:rsidRDefault="00BC19CE" w:rsidP="001D03E4">
            <w:pPr>
              <w:jc w:val="center"/>
            </w:pPr>
            <w:r w:rsidRPr="007E0C03">
              <w:t>не более</w:t>
            </w:r>
          </w:p>
          <w:p w:rsidR="00BC19CE" w:rsidRPr="007E0C03" w:rsidRDefault="00BC19CE" w:rsidP="001D03E4">
            <w:pPr>
              <w:jc w:val="center"/>
            </w:pPr>
            <w:r w:rsidRPr="007E0C03">
              <w:t>5 000</w:t>
            </w:r>
          </w:p>
        </w:tc>
        <w:tc>
          <w:tcPr>
            <w:tcW w:w="1560" w:type="dxa"/>
          </w:tcPr>
          <w:p w:rsidR="00BC19CE" w:rsidRPr="007E0C03" w:rsidRDefault="00BC19CE" w:rsidP="001D03E4">
            <w:pPr>
              <w:jc w:val="center"/>
            </w:pPr>
            <w:r>
              <w:t>н</w:t>
            </w:r>
            <w:r w:rsidRPr="007E0C03">
              <w:t>е менее 7 лет</w:t>
            </w:r>
          </w:p>
        </w:tc>
        <w:tc>
          <w:tcPr>
            <w:tcW w:w="1417" w:type="dxa"/>
            <w:vMerge w:val="restart"/>
          </w:tcPr>
          <w:p w:rsidR="00BC19CE" w:rsidRPr="00987012" w:rsidRDefault="00BC19CE" w:rsidP="00987012">
            <w:pPr>
              <w:jc w:val="center"/>
              <w:rPr>
                <w:sz w:val="20"/>
                <w:szCs w:val="20"/>
              </w:rPr>
            </w:pPr>
            <w:r w:rsidRPr="00987012">
              <w:rPr>
                <w:sz w:val="20"/>
                <w:szCs w:val="20"/>
              </w:rPr>
              <w:t>ЛДСП</w:t>
            </w:r>
          </w:p>
          <w:p w:rsidR="00BC19CE" w:rsidRPr="00987012" w:rsidRDefault="00BC19CE" w:rsidP="00987012">
            <w:pPr>
              <w:jc w:val="center"/>
              <w:rPr>
                <w:sz w:val="20"/>
                <w:szCs w:val="20"/>
              </w:rPr>
            </w:pPr>
            <w:r w:rsidRPr="00987012">
              <w:rPr>
                <w:sz w:val="20"/>
                <w:szCs w:val="20"/>
              </w:rPr>
              <w:t>МДФ+ПВХ</w:t>
            </w:r>
          </w:p>
          <w:p w:rsidR="00BC19CE" w:rsidRPr="001D03E4" w:rsidRDefault="00BC19CE" w:rsidP="00987012">
            <w:pPr>
              <w:jc w:val="center"/>
              <w:rPr>
                <w:sz w:val="20"/>
                <w:szCs w:val="20"/>
              </w:rPr>
            </w:pPr>
            <w:r w:rsidRPr="00987012">
              <w:rPr>
                <w:sz w:val="20"/>
                <w:szCs w:val="20"/>
              </w:rPr>
              <w:t>пластик</w:t>
            </w:r>
          </w:p>
        </w:tc>
      </w:tr>
      <w:tr w:rsidR="00BC19CE" w:rsidRPr="001D03E4" w:rsidTr="00A06B63">
        <w:tc>
          <w:tcPr>
            <w:tcW w:w="567" w:type="dxa"/>
          </w:tcPr>
          <w:p w:rsidR="00BC19CE" w:rsidRPr="001D03E4" w:rsidRDefault="00BC19CE" w:rsidP="001D03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2694" w:type="dxa"/>
          </w:tcPr>
          <w:p w:rsidR="00BC19CE" w:rsidRPr="007E0C03" w:rsidRDefault="00BC19CE" w:rsidP="001D03E4">
            <w:pPr>
              <w:jc w:val="center"/>
            </w:pPr>
            <w:r w:rsidRPr="007E0C03">
              <w:t>Полка</w:t>
            </w:r>
          </w:p>
        </w:tc>
        <w:tc>
          <w:tcPr>
            <w:tcW w:w="851" w:type="dxa"/>
          </w:tcPr>
          <w:p w:rsidR="00BC19CE" w:rsidRPr="007E0C03" w:rsidRDefault="00BC19CE" w:rsidP="001D03E4">
            <w:pPr>
              <w:jc w:val="center"/>
            </w:pPr>
            <w:r w:rsidRPr="007E0C03">
              <w:t>шт.</w:t>
            </w:r>
          </w:p>
        </w:tc>
        <w:tc>
          <w:tcPr>
            <w:tcW w:w="1701" w:type="dxa"/>
          </w:tcPr>
          <w:p w:rsidR="00BC19CE" w:rsidRPr="007E0C03" w:rsidRDefault="00BC19CE" w:rsidP="001D03E4">
            <w:pPr>
              <w:jc w:val="center"/>
            </w:pPr>
            <w:r w:rsidRPr="007E0C03">
              <w:t>не более 1 в расчете на 1 должность</w:t>
            </w:r>
          </w:p>
        </w:tc>
        <w:tc>
          <w:tcPr>
            <w:tcW w:w="1417" w:type="dxa"/>
          </w:tcPr>
          <w:p w:rsidR="00BC19CE" w:rsidRPr="007E0C03" w:rsidRDefault="00BC19CE" w:rsidP="001D03E4">
            <w:pPr>
              <w:jc w:val="center"/>
            </w:pPr>
            <w:r w:rsidRPr="007E0C03">
              <w:t>не более</w:t>
            </w:r>
          </w:p>
          <w:p w:rsidR="00BC19CE" w:rsidRPr="007E0C03" w:rsidRDefault="00BC19CE" w:rsidP="001D03E4">
            <w:pPr>
              <w:jc w:val="center"/>
            </w:pPr>
          </w:p>
        </w:tc>
        <w:tc>
          <w:tcPr>
            <w:tcW w:w="1560" w:type="dxa"/>
          </w:tcPr>
          <w:p w:rsidR="00BC19CE" w:rsidRPr="007E0C03" w:rsidRDefault="00BC19CE" w:rsidP="001D03E4">
            <w:pPr>
              <w:jc w:val="center"/>
            </w:pPr>
            <w:r>
              <w:t>н</w:t>
            </w:r>
            <w:r w:rsidRPr="007E0C03">
              <w:t xml:space="preserve">е менее </w:t>
            </w:r>
            <w:r>
              <w:t xml:space="preserve">     </w:t>
            </w:r>
            <w:r w:rsidRPr="007E0C03">
              <w:t>7 лет</w:t>
            </w:r>
          </w:p>
        </w:tc>
        <w:tc>
          <w:tcPr>
            <w:tcW w:w="1417" w:type="dxa"/>
            <w:vMerge/>
          </w:tcPr>
          <w:p w:rsidR="00BC19CE" w:rsidRPr="001D03E4" w:rsidRDefault="00BC19CE" w:rsidP="001D03E4">
            <w:pPr>
              <w:jc w:val="center"/>
              <w:rPr>
                <w:sz w:val="20"/>
                <w:szCs w:val="20"/>
              </w:rPr>
            </w:pPr>
          </w:p>
        </w:tc>
      </w:tr>
      <w:tr w:rsidR="00BC19CE" w:rsidRPr="001D03E4" w:rsidTr="00A06B63">
        <w:tc>
          <w:tcPr>
            <w:tcW w:w="567" w:type="dxa"/>
          </w:tcPr>
          <w:p w:rsidR="00BC19CE" w:rsidRDefault="00BC19CE" w:rsidP="001D03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694" w:type="dxa"/>
          </w:tcPr>
          <w:p w:rsidR="00BC19CE" w:rsidRPr="007E0C03" w:rsidRDefault="00BC19CE" w:rsidP="001D03E4">
            <w:pPr>
              <w:jc w:val="center"/>
            </w:pPr>
            <w:r>
              <w:t>2</w:t>
            </w:r>
          </w:p>
        </w:tc>
        <w:tc>
          <w:tcPr>
            <w:tcW w:w="851" w:type="dxa"/>
          </w:tcPr>
          <w:p w:rsidR="00BC19CE" w:rsidRPr="007E0C03" w:rsidRDefault="00BC19CE" w:rsidP="001D03E4">
            <w:pPr>
              <w:jc w:val="center"/>
            </w:pPr>
            <w:r>
              <w:t>3</w:t>
            </w:r>
          </w:p>
        </w:tc>
        <w:tc>
          <w:tcPr>
            <w:tcW w:w="1701" w:type="dxa"/>
          </w:tcPr>
          <w:p w:rsidR="00BC19CE" w:rsidRPr="007E0C03" w:rsidRDefault="00BC19CE" w:rsidP="001D03E4">
            <w:pPr>
              <w:jc w:val="center"/>
            </w:pPr>
            <w:r>
              <w:t>4</w:t>
            </w:r>
          </w:p>
        </w:tc>
        <w:tc>
          <w:tcPr>
            <w:tcW w:w="1417" w:type="dxa"/>
          </w:tcPr>
          <w:p w:rsidR="00BC19CE" w:rsidRPr="007E0C03" w:rsidRDefault="00BC19CE" w:rsidP="001D03E4">
            <w:pPr>
              <w:jc w:val="center"/>
            </w:pPr>
            <w:r>
              <w:t>5</w:t>
            </w:r>
          </w:p>
        </w:tc>
        <w:tc>
          <w:tcPr>
            <w:tcW w:w="1560" w:type="dxa"/>
          </w:tcPr>
          <w:p w:rsidR="00BC19CE" w:rsidRPr="007E0C03" w:rsidRDefault="00BC19CE" w:rsidP="001D03E4">
            <w:pPr>
              <w:jc w:val="center"/>
            </w:pPr>
            <w:r>
              <w:t>6</w:t>
            </w:r>
          </w:p>
        </w:tc>
        <w:tc>
          <w:tcPr>
            <w:tcW w:w="1417" w:type="dxa"/>
          </w:tcPr>
          <w:p w:rsidR="00BC19CE" w:rsidRPr="001D03E4" w:rsidRDefault="00BC19CE" w:rsidP="001D03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</w:tr>
      <w:tr w:rsidR="00BC19CE" w:rsidRPr="001D03E4" w:rsidTr="00A06B63">
        <w:tc>
          <w:tcPr>
            <w:tcW w:w="567" w:type="dxa"/>
          </w:tcPr>
          <w:p w:rsidR="00BC19CE" w:rsidRPr="001D03E4" w:rsidRDefault="00BC19CE" w:rsidP="001D03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2694" w:type="dxa"/>
          </w:tcPr>
          <w:p w:rsidR="00BC19CE" w:rsidRPr="007E0C03" w:rsidRDefault="00BC19CE" w:rsidP="001D03E4">
            <w:pPr>
              <w:jc w:val="center"/>
            </w:pPr>
            <w:r w:rsidRPr="007E0C03">
              <w:t>Шкаф - купе</w:t>
            </w:r>
          </w:p>
        </w:tc>
        <w:tc>
          <w:tcPr>
            <w:tcW w:w="851" w:type="dxa"/>
          </w:tcPr>
          <w:p w:rsidR="00BC19CE" w:rsidRPr="007E0C03" w:rsidRDefault="00BC19CE" w:rsidP="001D03E4">
            <w:pPr>
              <w:jc w:val="center"/>
            </w:pPr>
            <w:r w:rsidRPr="007E0C03">
              <w:t>шт.</w:t>
            </w:r>
          </w:p>
        </w:tc>
        <w:tc>
          <w:tcPr>
            <w:tcW w:w="1701" w:type="dxa"/>
          </w:tcPr>
          <w:p w:rsidR="00BC19CE" w:rsidRPr="007E0C03" w:rsidRDefault="00BC19CE" w:rsidP="001D03E4">
            <w:pPr>
              <w:jc w:val="center"/>
            </w:pPr>
            <w:r w:rsidRPr="007E0C03">
              <w:t>не более 1 в расчете на 1 должность</w:t>
            </w:r>
          </w:p>
        </w:tc>
        <w:tc>
          <w:tcPr>
            <w:tcW w:w="1417" w:type="dxa"/>
          </w:tcPr>
          <w:p w:rsidR="00BC19CE" w:rsidRPr="007E0C03" w:rsidRDefault="00BC19CE" w:rsidP="001D03E4">
            <w:pPr>
              <w:jc w:val="center"/>
            </w:pPr>
            <w:r w:rsidRPr="007E0C03">
              <w:t xml:space="preserve">не более </w:t>
            </w:r>
          </w:p>
          <w:p w:rsidR="00BC19CE" w:rsidRPr="007E0C03" w:rsidRDefault="00BC19CE" w:rsidP="001D03E4">
            <w:pPr>
              <w:jc w:val="center"/>
            </w:pPr>
            <w:r w:rsidRPr="007E0C03">
              <w:t>45 000</w:t>
            </w:r>
          </w:p>
        </w:tc>
        <w:tc>
          <w:tcPr>
            <w:tcW w:w="1560" w:type="dxa"/>
          </w:tcPr>
          <w:p w:rsidR="00BC19CE" w:rsidRPr="007E0C03" w:rsidRDefault="00BC19CE" w:rsidP="001D03E4">
            <w:pPr>
              <w:jc w:val="center"/>
            </w:pPr>
            <w:r>
              <w:t>н</w:t>
            </w:r>
            <w:r w:rsidRPr="007E0C03">
              <w:t>е менее 7 лет</w:t>
            </w:r>
          </w:p>
        </w:tc>
        <w:tc>
          <w:tcPr>
            <w:tcW w:w="1417" w:type="dxa"/>
          </w:tcPr>
          <w:p w:rsidR="00BC19CE" w:rsidRPr="00987012" w:rsidRDefault="00BC19CE" w:rsidP="0004145E">
            <w:pPr>
              <w:jc w:val="center"/>
              <w:rPr>
                <w:sz w:val="20"/>
                <w:szCs w:val="20"/>
              </w:rPr>
            </w:pPr>
            <w:r w:rsidRPr="00987012">
              <w:rPr>
                <w:sz w:val="20"/>
                <w:szCs w:val="20"/>
              </w:rPr>
              <w:t>ЛДСП</w:t>
            </w:r>
          </w:p>
          <w:p w:rsidR="00BC19CE" w:rsidRPr="00987012" w:rsidRDefault="00BC19CE" w:rsidP="0004145E">
            <w:pPr>
              <w:jc w:val="center"/>
              <w:rPr>
                <w:sz w:val="20"/>
                <w:szCs w:val="20"/>
              </w:rPr>
            </w:pPr>
            <w:r w:rsidRPr="00987012">
              <w:rPr>
                <w:sz w:val="20"/>
                <w:szCs w:val="20"/>
              </w:rPr>
              <w:t>МДФ+ПВХ</w:t>
            </w:r>
          </w:p>
          <w:p w:rsidR="00BC19CE" w:rsidRPr="001D03E4" w:rsidRDefault="00BC19CE" w:rsidP="0004145E">
            <w:pPr>
              <w:jc w:val="center"/>
              <w:rPr>
                <w:sz w:val="20"/>
                <w:szCs w:val="20"/>
              </w:rPr>
            </w:pPr>
            <w:r w:rsidRPr="00987012">
              <w:rPr>
                <w:sz w:val="20"/>
                <w:szCs w:val="20"/>
              </w:rPr>
              <w:t>пластик</w:t>
            </w:r>
          </w:p>
        </w:tc>
      </w:tr>
      <w:tr w:rsidR="00BC19CE" w:rsidRPr="001D03E4" w:rsidTr="00A06B63">
        <w:tc>
          <w:tcPr>
            <w:tcW w:w="567" w:type="dxa"/>
          </w:tcPr>
          <w:p w:rsidR="00BC19CE" w:rsidRPr="001D03E4" w:rsidRDefault="00BC19CE" w:rsidP="001D03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2694" w:type="dxa"/>
          </w:tcPr>
          <w:p w:rsidR="00BC19CE" w:rsidRPr="007E0C03" w:rsidRDefault="00BC19CE" w:rsidP="001D03E4">
            <w:pPr>
              <w:jc w:val="center"/>
            </w:pPr>
            <w:r w:rsidRPr="007E0C03">
              <w:t>Шкаф метал. хозяйственный</w:t>
            </w:r>
          </w:p>
        </w:tc>
        <w:tc>
          <w:tcPr>
            <w:tcW w:w="851" w:type="dxa"/>
          </w:tcPr>
          <w:p w:rsidR="00BC19CE" w:rsidRPr="007E0C03" w:rsidRDefault="00BC19CE" w:rsidP="001D03E4">
            <w:pPr>
              <w:jc w:val="center"/>
            </w:pPr>
            <w:r w:rsidRPr="007E0C03">
              <w:t>шт.</w:t>
            </w:r>
          </w:p>
        </w:tc>
        <w:tc>
          <w:tcPr>
            <w:tcW w:w="1701" w:type="dxa"/>
          </w:tcPr>
          <w:p w:rsidR="00BC19CE" w:rsidRPr="007E0C03" w:rsidRDefault="00BC19CE" w:rsidP="001D03E4">
            <w:pPr>
              <w:jc w:val="center"/>
            </w:pPr>
            <w:r w:rsidRPr="007E0C03">
              <w:t>не более 1 в расчете на 1 должность</w:t>
            </w:r>
          </w:p>
        </w:tc>
        <w:tc>
          <w:tcPr>
            <w:tcW w:w="1417" w:type="dxa"/>
          </w:tcPr>
          <w:p w:rsidR="00BC19CE" w:rsidRPr="007E0C03" w:rsidRDefault="00BC19CE" w:rsidP="001D03E4">
            <w:pPr>
              <w:jc w:val="center"/>
            </w:pPr>
            <w:r w:rsidRPr="007E0C03">
              <w:t xml:space="preserve">не более </w:t>
            </w:r>
          </w:p>
          <w:p w:rsidR="00BC19CE" w:rsidRPr="007E0C03" w:rsidRDefault="00BC19CE" w:rsidP="001D03E4">
            <w:pPr>
              <w:jc w:val="center"/>
            </w:pPr>
            <w:r w:rsidRPr="007E0C03">
              <w:t>6 000</w:t>
            </w:r>
          </w:p>
        </w:tc>
        <w:tc>
          <w:tcPr>
            <w:tcW w:w="1560" w:type="dxa"/>
          </w:tcPr>
          <w:p w:rsidR="00BC19CE" w:rsidRPr="007E0C03" w:rsidRDefault="00BC19CE" w:rsidP="001D03E4">
            <w:pPr>
              <w:jc w:val="center"/>
            </w:pPr>
            <w:r>
              <w:t>н</w:t>
            </w:r>
            <w:r w:rsidRPr="007E0C03">
              <w:t>е менее 7 лет</w:t>
            </w:r>
          </w:p>
        </w:tc>
        <w:tc>
          <w:tcPr>
            <w:tcW w:w="1417" w:type="dxa"/>
          </w:tcPr>
          <w:p w:rsidR="00BC19CE" w:rsidRPr="001D03E4" w:rsidRDefault="00BC19CE" w:rsidP="001D03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металл</w:t>
            </w:r>
          </w:p>
        </w:tc>
      </w:tr>
      <w:tr w:rsidR="00BC19CE" w:rsidRPr="001D03E4" w:rsidTr="00A06B63">
        <w:tc>
          <w:tcPr>
            <w:tcW w:w="567" w:type="dxa"/>
          </w:tcPr>
          <w:p w:rsidR="00BC19CE" w:rsidRPr="001D03E4" w:rsidRDefault="00BC19CE" w:rsidP="001D03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2694" w:type="dxa"/>
          </w:tcPr>
          <w:p w:rsidR="00BC19CE" w:rsidRPr="007E0C03" w:rsidRDefault="00BC19CE" w:rsidP="001D03E4">
            <w:pPr>
              <w:jc w:val="center"/>
            </w:pPr>
            <w:r w:rsidRPr="007E0C03">
              <w:t>Вешалка напольная</w:t>
            </w:r>
          </w:p>
        </w:tc>
        <w:tc>
          <w:tcPr>
            <w:tcW w:w="851" w:type="dxa"/>
          </w:tcPr>
          <w:p w:rsidR="00BC19CE" w:rsidRPr="007E0C03" w:rsidRDefault="00BC19CE" w:rsidP="001D03E4">
            <w:pPr>
              <w:jc w:val="center"/>
            </w:pPr>
            <w:r w:rsidRPr="007E0C03">
              <w:t>шт.</w:t>
            </w:r>
          </w:p>
        </w:tc>
        <w:tc>
          <w:tcPr>
            <w:tcW w:w="1701" w:type="dxa"/>
          </w:tcPr>
          <w:p w:rsidR="00BC19CE" w:rsidRPr="007E0C03" w:rsidRDefault="00BC19CE" w:rsidP="001D03E4">
            <w:pPr>
              <w:jc w:val="center"/>
            </w:pPr>
            <w:r w:rsidRPr="007E0C03">
              <w:t>не более 1 в расчете на 1 должность</w:t>
            </w:r>
          </w:p>
        </w:tc>
        <w:tc>
          <w:tcPr>
            <w:tcW w:w="1417" w:type="dxa"/>
          </w:tcPr>
          <w:p w:rsidR="00BC19CE" w:rsidRPr="007E0C03" w:rsidRDefault="00BC19CE" w:rsidP="001D03E4">
            <w:pPr>
              <w:jc w:val="center"/>
            </w:pPr>
            <w:r w:rsidRPr="007E0C03">
              <w:t xml:space="preserve">не более </w:t>
            </w:r>
          </w:p>
          <w:p w:rsidR="00BC19CE" w:rsidRPr="007E0C03" w:rsidRDefault="00BC19CE" w:rsidP="001D03E4">
            <w:pPr>
              <w:jc w:val="center"/>
            </w:pPr>
            <w:r w:rsidRPr="007E0C03">
              <w:t>2 000</w:t>
            </w:r>
          </w:p>
        </w:tc>
        <w:tc>
          <w:tcPr>
            <w:tcW w:w="1560" w:type="dxa"/>
          </w:tcPr>
          <w:p w:rsidR="00BC19CE" w:rsidRPr="007E0C03" w:rsidRDefault="00BC19CE" w:rsidP="001D03E4">
            <w:pPr>
              <w:jc w:val="center"/>
            </w:pPr>
            <w:r>
              <w:t>н</w:t>
            </w:r>
            <w:r w:rsidRPr="007E0C03">
              <w:t>е менее 7 лет</w:t>
            </w:r>
          </w:p>
        </w:tc>
        <w:tc>
          <w:tcPr>
            <w:tcW w:w="1417" w:type="dxa"/>
          </w:tcPr>
          <w:p w:rsidR="00BC19CE" w:rsidRPr="001D03E4" w:rsidRDefault="00BC19CE" w:rsidP="001D03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Дерево, металл</w:t>
            </w:r>
          </w:p>
        </w:tc>
      </w:tr>
      <w:tr w:rsidR="00BC19CE" w:rsidRPr="001D03E4" w:rsidTr="00A06B63">
        <w:tc>
          <w:tcPr>
            <w:tcW w:w="567" w:type="dxa"/>
          </w:tcPr>
          <w:p w:rsidR="00BC19CE" w:rsidRPr="001D03E4" w:rsidRDefault="00BC19CE" w:rsidP="001D03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2694" w:type="dxa"/>
          </w:tcPr>
          <w:p w:rsidR="00BC19CE" w:rsidRPr="007E0C03" w:rsidRDefault="00BC19CE" w:rsidP="001D03E4">
            <w:pPr>
              <w:jc w:val="center"/>
            </w:pPr>
            <w:r w:rsidRPr="007E0C03">
              <w:t>Доска магнитно-маркерная</w:t>
            </w:r>
          </w:p>
        </w:tc>
        <w:tc>
          <w:tcPr>
            <w:tcW w:w="851" w:type="dxa"/>
          </w:tcPr>
          <w:p w:rsidR="00BC19CE" w:rsidRPr="007E0C03" w:rsidRDefault="00BC19CE" w:rsidP="001D03E4">
            <w:pPr>
              <w:jc w:val="center"/>
            </w:pPr>
            <w:r w:rsidRPr="007E0C03">
              <w:t>шт.</w:t>
            </w:r>
          </w:p>
        </w:tc>
        <w:tc>
          <w:tcPr>
            <w:tcW w:w="1701" w:type="dxa"/>
          </w:tcPr>
          <w:p w:rsidR="00BC19CE" w:rsidRDefault="00BC19CE" w:rsidP="001D03E4">
            <w:pPr>
              <w:jc w:val="center"/>
            </w:pPr>
            <w:r w:rsidRPr="007E0C03">
              <w:t>не более 1 в расчете на 1 должность</w:t>
            </w:r>
          </w:p>
          <w:p w:rsidR="00BC19CE" w:rsidRPr="007E0C03" w:rsidRDefault="00BC19CE" w:rsidP="001D03E4">
            <w:pPr>
              <w:jc w:val="center"/>
            </w:pPr>
          </w:p>
        </w:tc>
        <w:tc>
          <w:tcPr>
            <w:tcW w:w="1417" w:type="dxa"/>
          </w:tcPr>
          <w:p w:rsidR="00BC19CE" w:rsidRPr="007E0C03" w:rsidRDefault="00BC19CE" w:rsidP="001D03E4">
            <w:pPr>
              <w:jc w:val="center"/>
            </w:pPr>
            <w:r w:rsidRPr="007E0C03">
              <w:t>не более</w:t>
            </w:r>
          </w:p>
          <w:p w:rsidR="00BC19CE" w:rsidRPr="007E0C03" w:rsidRDefault="00BC19CE" w:rsidP="001D03E4">
            <w:pPr>
              <w:jc w:val="center"/>
            </w:pPr>
            <w:r w:rsidRPr="007E0C03">
              <w:t>7 000</w:t>
            </w:r>
          </w:p>
        </w:tc>
        <w:tc>
          <w:tcPr>
            <w:tcW w:w="1560" w:type="dxa"/>
          </w:tcPr>
          <w:p w:rsidR="00BC19CE" w:rsidRPr="007E0C03" w:rsidRDefault="00BC19CE" w:rsidP="001D03E4">
            <w:pPr>
              <w:jc w:val="center"/>
            </w:pPr>
            <w:r>
              <w:t>н</w:t>
            </w:r>
            <w:r w:rsidRPr="007E0C03">
              <w:t>е менее 7 лет</w:t>
            </w:r>
          </w:p>
        </w:tc>
        <w:tc>
          <w:tcPr>
            <w:tcW w:w="1417" w:type="dxa"/>
          </w:tcPr>
          <w:p w:rsidR="00BC19CE" w:rsidRPr="001D03E4" w:rsidRDefault="00BC19CE" w:rsidP="001D03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металл</w:t>
            </w:r>
          </w:p>
        </w:tc>
      </w:tr>
      <w:tr w:rsidR="00BC19CE" w:rsidRPr="001D03E4" w:rsidTr="00A06B63">
        <w:tc>
          <w:tcPr>
            <w:tcW w:w="567" w:type="dxa"/>
          </w:tcPr>
          <w:p w:rsidR="00BC19CE" w:rsidRPr="001D03E4" w:rsidRDefault="00BC19CE" w:rsidP="001D03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2694" w:type="dxa"/>
          </w:tcPr>
          <w:p w:rsidR="00BC19CE" w:rsidRPr="007E0C03" w:rsidRDefault="00BC19CE" w:rsidP="001D03E4">
            <w:pPr>
              <w:jc w:val="center"/>
            </w:pPr>
            <w:r w:rsidRPr="007E0C03">
              <w:t>Шкаф бухгалтерский с замком</w:t>
            </w:r>
          </w:p>
        </w:tc>
        <w:tc>
          <w:tcPr>
            <w:tcW w:w="851" w:type="dxa"/>
          </w:tcPr>
          <w:p w:rsidR="00BC19CE" w:rsidRPr="007E0C03" w:rsidRDefault="00BC19CE" w:rsidP="001D03E4">
            <w:pPr>
              <w:jc w:val="center"/>
            </w:pPr>
            <w:r w:rsidRPr="007E0C03">
              <w:t>шт.</w:t>
            </w:r>
          </w:p>
        </w:tc>
        <w:tc>
          <w:tcPr>
            <w:tcW w:w="1701" w:type="dxa"/>
          </w:tcPr>
          <w:p w:rsidR="00BC19CE" w:rsidRPr="007E0C03" w:rsidRDefault="00BC19CE" w:rsidP="001D03E4">
            <w:pPr>
              <w:jc w:val="center"/>
            </w:pPr>
            <w:r w:rsidRPr="007E0C03">
              <w:t>не более 1 в расчете на 1 должность</w:t>
            </w:r>
          </w:p>
        </w:tc>
        <w:tc>
          <w:tcPr>
            <w:tcW w:w="1417" w:type="dxa"/>
          </w:tcPr>
          <w:p w:rsidR="00BC19CE" w:rsidRPr="007E0C03" w:rsidRDefault="00BC19CE" w:rsidP="001D03E4">
            <w:pPr>
              <w:jc w:val="center"/>
            </w:pPr>
            <w:r w:rsidRPr="007E0C03">
              <w:t>не более</w:t>
            </w:r>
          </w:p>
          <w:p w:rsidR="00BC19CE" w:rsidRPr="007E0C03" w:rsidRDefault="00BC19CE" w:rsidP="001D03E4">
            <w:pPr>
              <w:jc w:val="center"/>
            </w:pPr>
            <w:r w:rsidRPr="007E0C03">
              <w:t>6 000</w:t>
            </w:r>
          </w:p>
        </w:tc>
        <w:tc>
          <w:tcPr>
            <w:tcW w:w="1560" w:type="dxa"/>
          </w:tcPr>
          <w:p w:rsidR="00BC19CE" w:rsidRPr="007E0C03" w:rsidRDefault="00BC19CE" w:rsidP="001D03E4">
            <w:pPr>
              <w:jc w:val="center"/>
            </w:pPr>
            <w:r>
              <w:t>н</w:t>
            </w:r>
            <w:r w:rsidRPr="007E0C03">
              <w:t>е менее 7 лет</w:t>
            </w:r>
          </w:p>
        </w:tc>
        <w:tc>
          <w:tcPr>
            <w:tcW w:w="1417" w:type="dxa"/>
          </w:tcPr>
          <w:p w:rsidR="00BC19CE" w:rsidRPr="001D03E4" w:rsidRDefault="00BC19CE" w:rsidP="001D03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ключ</w:t>
            </w:r>
          </w:p>
        </w:tc>
      </w:tr>
      <w:tr w:rsidR="00BC19CE" w:rsidRPr="001D03E4" w:rsidTr="00A06B63">
        <w:tc>
          <w:tcPr>
            <w:tcW w:w="567" w:type="dxa"/>
          </w:tcPr>
          <w:p w:rsidR="00BC19CE" w:rsidRPr="001D03E4" w:rsidRDefault="00BC19CE" w:rsidP="00AF52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2694" w:type="dxa"/>
          </w:tcPr>
          <w:p w:rsidR="00BC19CE" w:rsidRPr="00D17E30" w:rsidRDefault="00BC19CE" w:rsidP="00572190">
            <w:pPr>
              <w:widowControl w:val="0"/>
              <w:autoSpaceDE w:val="0"/>
              <w:autoSpaceDN w:val="0"/>
              <w:adjustRightInd w:val="0"/>
              <w:ind w:left="-105"/>
              <w:jc w:val="both"/>
            </w:pPr>
            <w:r w:rsidRPr="00D17E30">
              <w:t xml:space="preserve"> </w:t>
            </w:r>
            <w:r>
              <w:t>Музыкальная аппаратура в комплекте</w:t>
            </w:r>
          </w:p>
        </w:tc>
        <w:tc>
          <w:tcPr>
            <w:tcW w:w="851" w:type="dxa"/>
          </w:tcPr>
          <w:p w:rsidR="00BC19CE" w:rsidRPr="007E0C03" w:rsidRDefault="00BC19CE" w:rsidP="00AF52AC">
            <w:pPr>
              <w:jc w:val="center"/>
            </w:pPr>
            <w:r w:rsidRPr="007E0C03">
              <w:t>шт.</w:t>
            </w:r>
          </w:p>
        </w:tc>
        <w:tc>
          <w:tcPr>
            <w:tcW w:w="1701" w:type="dxa"/>
          </w:tcPr>
          <w:p w:rsidR="00BC19CE" w:rsidRPr="007E0C03" w:rsidRDefault="00BC19CE" w:rsidP="00AF52AC">
            <w:pPr>
              <w:jc w:val="center"/>
            </w:pPr>
            <w:r w:rsidRPr="007E0C03">
              <w:t>не более 1 в расчете на 1 должность</w:t>
            </w:r>
          </w:p>
        </w:tc>
        <w:tc>
          <w:tcPr>
            <w:tcW w:w="1417" w:type="dxa"/>
          </w:tcPr>
          <w:p w:rsidR="00BC19CE" w:rsidRPr="00D17E30" w:rsidRDefault="00BC19CE" w:rsidP="0057219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F77A4">
              <w:t xml:space="preserve">не более  </w:t>
            </w:r>
            <w:r>
              <w:t>100</w:t>
            </w:r>
            <w:r w:rsidRPr="00D17E30">
              <w:t xml:space="preserve"> 000,00</w:t>
            </w:r>
          </w:p>
        </w:tc>
        <w:tc>
          <w:tcPr>
            <w:tcW w:w="1560" w:type="dxa"/>
          </w:tcPr>
          <w:p w:rsidR="00BC19CE" w:rsidRPr="00157850" w:rsidRDefault="00BC19CE" w:rsidP="00AF52A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57850">
              <w:t>не менее</w:t>
            </w:r>
          </w:p>
          <w:p w:rsidR="00BC19CE" w:rsidRPr="00D17E30" w:rsidRDefault="00BC19CE" w:rsidP="00AF52A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17E30">
              <w:t>5</w:t>
            </w:r>
            <w:r>
              <w:t xml:space="preserve"> лет</w:t>
            </w:r>
          </w:p>
        </w:tc>
        <w:tc>
          <w:tcPr>
            <w:tcW w:w="1417" w:type="dxa"/>
          </w:tcPr>
          <w:p w:rsidR="00BC19CE" w:rsidRPr="001D03E4" w:rsidRDefault="00BC19CE" w:rsidP="00AF52AC">
            <w:pPr>
              <w:jc w:val="center"/>
              <w:rPr>
                <w:sz w:val="20"/>
                <w:szCs w:val="20"/>
              </w:rPr>
            </w:pPr>
          </w:p>
        </w:tc>
      </w:tr>
      <w:tr w:rsidR="00BC19CE" w:rsidRPr="000F425D" w:rsidTr="00A06B63">
        <w:trPr>
          <w:trHeight w:val="578"/>
        </w:trPr>
        <w:tc>
          <w:tcPr>
            <w:tcW w:w="567" w:type="dxa"/>
          </w:tcPr>
          <w:p w:rsidR="00BC19CE" w:rsidRPr="000F425D" w:rsidRDefault="00BC19CE" w:rsidP="001D03E4">
            <w:pPr>
              <w:jc w:val="center"/>
            </w:pPr>
            <w:r>
              <w:t>3.</w:t>
            </w:r>
          </w:p>
        </w:tc>
        <w:tc>
          <w:tcPr>
            <w:tcW w:w="9640" w:type="dxa"/>
            <w:gridSpan w:val="6"/>
          </w:tcPr>
          <w:p w:rsidR="00BC19CE" w:rsidRPr="000F425D" w:rsidRDefault="00BC19CE" w:rsidP="001D03E4">
            <w:pPr>
              <w:jc w:val="center"/>
            </w:pPr>
            <w:r w:rsidRPr="00FB7A74">
              <w:t>Муниципальное казенное учреждение Темрюкского городского поселения Темрюкского района «Городское библиотечное объединение»</w:t>
            </w:r>
          </w:p>
        </w:tc>
      </w:tr>
      <w:tr w:rsidR="00BC19CE" w:rsidRPr="001D03E4" w:rsidTr="00A06B63">
        <w:tc>
          <w:tcPr>
            <w:tcW w:w="567" w:type="dxa"/>
          </w:tcPr>
          <w:p w:rsidR="00BC19CE" w:rsidRPr="001D03E4" w:rsidRDefault="00BC19CE" w:rsidP="001D03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694" w:type="dxa"/>
          </w:tcPr>
          <w:p w:rsidR="00BC19CE" w:rsidRPr="00FB7A74" w:rsidRDefault="00BC19CE">
            <w:pPr>
              <w:jc w:val="center"/>
              <w:rPr>
                <w:lang w:eastAsia="en-US"/>
              </w:rPr>
            </w:pPr>
            <w:r w:rsidRPr="00FB7A74">
              <w:t>Стол руководителя</w:t>
            </w:r>
          </w:p>
        </w:tc>
        <w:tc>
          <w:tcPr>
            <w:tcW w:w="851" w:type="dxa"/>
          </w:tcPr>
          <w:p w:rsidR="00BC19CE" w:rsidRDefault="00BC19CE" w:rsidP="00FB7A74">
            <w:pPr>
              <w:jc w:val="center"/>
            </w:pPr>
            <w:r w:rsidRPr="00FD3A93">
              <w:t>шт.</w:t>
            </w:r>
          </w:p>
        </w:tc>
        <w:tc>
          <w:tcPr>
            <w:tcW w:w="1701" w:type="dxa"/>
          </w:tcPr>
          <w:p w:rsidR="00BC19CE" w:rsidRPr="00FB7A74" w:rsidRDefault="00BC19CE">
            <w:pPr>
              <w:jc w:val="center"/>
              <w:rPr>
                <w:lang w:eastAsia="en-US"/>
              </w:rPr>
            </w:pPr>
            <w:r w:rsidRPr="00B43C04">
              <w:t>не более 1 в расчете на 1 должность</w:t>
            </w:r>
          </w:p>
        </w:tc>
        <w:tc>
          <w:tcPr>
            <w:tcW w:w="1417" w:type="dxa"/>
          </w:tcPr>
          <w:p w:rsidR="00BC19CE" w:rsidRPr="00575029" w:rsidRDefault="00BC19CE">
            <w:pPr>
              <w:jc w:val="center"/>
              <w:rPr>
                <w:lang w:eastAsia="en-US"/>
              </w:rPr>
            </w:pPr>
            <w:r>
              <w:t>не более  14 000,00</w:t>
            </w:r>
          </w:p>
        </w:tc>
        <w:tc>
          <w:tcPr>
            <w:tcW w:w="1560" w:type="dxa"/>
          </w:tcPr>
          <w:p w:rsidR="00BC19CE" w:rsidRPr="00575029" w:rsidRDefault="00BC19CE" w:rsidP="00575029">
            <w:pPr>
              <w:jc w:val="center"/>
              <w:rPr>
                <w:lang w:eastAsia="en-US"/>
              </w:rPr>
            </w:pPr>
            <w:r w:rsidRPr="00B43C04">
              <w:t>не менее      7 лет</w:t>
            </w:r>
          </w:p>
        </w:tc>
        <w:tc>
          <w:tcPr>
            <w:tcW w:w="1417" w:type="dxa"/>
            <w:vMerge w:val="restart"/>
          </w:tcPr>
          <w:p w:rsidR="00BC19CE" w:rsidRPr="0059609E" w:rsidRDefault="00BC19CE" w:rsidP="0059609E">
            <w:pPr>
              <w:jc w:val="center"/>
              <w:rPr>
                <w:sz w:val="20"/>
                <w:szCs w:val="20"/>
              </w:rPr>
            </w:pPr>
            <w:r w:rsidRPr="0059609E">
              <w:rPr>
                <w:sz w:val="20"/>
                <w:szCs w:val="20"/>
              </w:rPr>
              <w:t>ЛДСП</w:t>
            </w:r>
          </w:p>
          <w:p w:rsidR="00BC19CE" w:rsidRPr="0059609E" w:rsidRDefault="00BC19CE" w:rsidP="0059609E">
            <w:pPr>
              <w:jc w:val="center"/>
              <w:rPr>
                <w:sz w:val="20"/>
                <w:szCs w:val="20"/>
              </w:rPr>
            </w:pPr>
            <w:r w:rsidRPr="0059609E">
              <w:rPr>
                <w:sz w:val="20"/>
                <w:szCs w:val="20"/>
              </w:rPr>
              <w:t>МДФ+ПВХ</w:t>
            </w:r>
          </w:p>
          <w:p w:rsidR="00BC19CE" w:rsidRDefault="00BC19CE" w:rsidP="0059609E">
            <w:pPr>
              <w:jc w:val="center"/>
              <w:rPr>
                <w:sz w:val="20"/>
                <w:szCs w:val="20"/>
              </w:rPr>
            </w:pPr>
            <w:r w:rsidRPr="0059609E">
              <w:rPr>
                <w:sz w:val="20"/>
                <w:szCs w:val="20"/>
              </w:rPr>
              <w:t>пластик</w:t>
            </w:r>
          </w:p>
        </w:tc>
      </w:tr>
      <w:tr w:rsidR="00BC19CE" w:rsidRPr="001D03E4" w:rsidTr="00A06B63">
        <w:tc>
          <w:tcPr>
            <w:tcW w:w="567" w:type="dxa"/>
          </w:tcPr>
          <w:p w:rsidR="00BC19CE" w:rsidRPr="001D03E4" w:rsidRDefault="00BC19CE" w:rsidP="001D03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694" w:type="dxa"/>
          </w:tcPr>
          <w:p w:rsidR="00BC19CE" w:rsidRPr="00FB7A74" w:rsidRDefault="00BC19CE">
            <w:pPr>
              <w:jc w:val="center"/>
              <w:rPr>
                <w:lang w:eastAsia="en-US"/>
              </w:rPr>
            </w:pPr>
            <w:r w:rsidRPr="00FB7A74">
              <w:t>Стол офисный</w:t>
            </w:r>
          </w:p>
        </w:tc>
        <w:tc>
          <w:tcPr>
            <w:tcW w:w="851" w:type="dxa"/>
          </w:tcPr>
          <w:p w:rsidR="00BC19CE" w:rsidRDefault="00BC19CE" w:rsidP="00FB7A74">
            <w:pPr>
              <w:jc w:val="center"/>
            </w:pPr>
            <w:r w:rsidRPr="00FD3A93">
              <w:t>шт.</w:t>
            </w:r>
          </w:p>
        </w:tc>
        <w:tc>
          <w:tcPr>
            <w:tcW w:w="1701" w:type="dxa"/>
          </w:tcPr>
          <w:p w:rsidR="00BC19CE" w:rsidRPr="00FB7A74" w:rsidRDefault="00BC19CE">
            <w:pPr>
              <w:jc w:val="center"/>
              <w:rPr>
                <w:lang w:eastAsia="en-US"/>
              </w:rPr>
            </w:pPr>
            <w:r w:rsidRPr="00B43C04">
              <w:t>не более 1 в расчете на 1 должность</w:t>
            </w:r>
          </w:p>
        </w:tc>
        <w:tc>
          <w:tcPr>
            <w:tcW w:w="1417" w:type="dxa"/>
          </w:tcPr>
          <w:p w:rsidR="00BC19CE" w:rsidRPr="00575029" w:rsidRDefault="00BC19CE" w:rsidP="00B43C04">
            <w:pPr>
              <w:jc w:val="center"/>
              <w:rPr>
                <w:lang w:eastAsia="en-US"/>
              </w:rPr>
            </w:pPr>
            <w:r>
              <w:t>не более   10 000,00</w:t>
            </w:r>
          </w:p>
        </w:tc>
        <w:tc>
          <w:tcPr>
            <w:tcW w:w="1560" w:type="dxa"/>
          </w:tcPr>
          <w:p w:rsidR="00BC19CE" w:rsidRPr="00575029" w:rsidRDefault="00BC19CE" w:rsidP="00575029">
            <w:pPr>
              <w:jc w:val="center"/>
              <w:rPr>
                <w:lang w:eastAsia="en-US"/>
              </w:rPr>
            </w:pPr>
            <w:r w:rsidRPr="00B43C04">
              <w:t>не менее      7 лет</w:t>
            </w:r>
          </w:p>
        </w:tc>
        <w:tc>
          <w:tcPr>
            <w:tcW w:w="1417" w:type="dxa"/>
            <w:vMerge/>
          </w:tcPr>
          <w:p w:rsidR="00BC19CE" w:rsidRDefault="00BC19CE" w:rsidP="001D03E4">
            <w:pPr>
              <w:jc w:val="center"/>
              <w:rPr>
                <w:sz w:val="20"/>
                <w:szCs w:val="20"/>
              </w:rPr>
            </w:pPr>
          </w:p>
        </w:tc>
      </w:tr>
      <w:tr w:rsidR="00BC19CE" w:rsidRPr="001D03E4" w:rsidTr="00A06B63">
        <w:tc>
          <w:tcPr>
            <w:tcW w:w="567" w:type="dxa"/>
          </w:tcPr>
          <w:p w:rsidR="00BC19CE" w:rsidRPr="001D03E4" w:rsidRDefault="00BC19CE" w:rsidP="001D03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2694" w:type="dxa"/>
          </w:tcPr>
          <w:p w:rsidR="00BC19CE" w:rsidRPr="00FB7A74" w:rsidRDefault="00BC19CE">
            <w:pPr>
              <w:jc w:val="center"/>
              <w:rPr>
                <w:lang w:eastAsia="en-US"/>
              </w:rPr>
            </w:pPr>
            <w:r w:rsidRPr="00FB7A74">
              <w:t>Стол офисный</w:t>
            </w:r>
          </w:p>
        </w:tc>
        <w:tc>
          <w:tcPr>
            <w:tcW w:w="851" w:type="dxa"/>
          </w:tcPr>
          <w:p w:rsidR="00BC19CE" w:rsidRDefault="00BC19CE" w:rsidP="00FB7A74">
            <w:pPr>
              <w:jc w:val="center"/>
            </w:pPr>
            <w:r w:rsidRPr="00FD3A93">
              <w:t>шт.</w:t>
            </w:r>
          </w:p>
        </w:tc>
        <w:tc>
          <w:tcPr>
            <w:tcW w:w="1701" w:type="dxa"/>
          </w:tcPr>
          <w:p w:rsidR="00BC19CE" w:rsidRPr="00FB7A74" w:rsidRDefault="00BC19CE">
            <w:pPr>
              <w:jc w:val="center"/>
              <w:rPr>
                <w:lang w:eastAsia="en-US"/>
              </w:rPr>
            </w:pPr>
            <w:r w:rsidRPr="00FB7A74">
              <w:t>14</w:t>
            </w:r>
            <w:r>
              <w:t xml:space="preserve"> читальный зал</w:t>
            </w:r>
          </w:p>
        </w:tc>
        <w:tc>
          <w:tcPr>
            <w:tcW w:w="1417" w:type="dxa"/>
          </w:tcPr>
          <w:p w:rsidR="00BC19CE" w:rsidRPr="00575029" w:rsidRDefault="00BC19CE" w:rsidP="00163FCF">
            <w:pPr>
              <w:jc w:val="center"/>
              <w:rPr>
                <w:lang w:eastAsia="en-US"/>
              </w:rPr>
            </w:pPr>
            <w:r w:rsidRPr="00163FCF">
              <w:t xml:space="preserve">не более   </w:t>
            </w:r>
            <w:r>
              <w:t xml:space="preserve"> 7</w:t>
            </w:r>
            <w:r w:rsidRPr="00163FCF">
              <w:t xml:space="preserve"> 000,00</w:t>
            </w:r>
          </w:p>
        </w:tc>
        <w:tc>
          <w:tcPr>
            <w:tcW w:w="1560" w:type="dxa"/>
          </w:tcPr>
          <w:p w:rsidR="00BC19CE" w:rsidRPr="00575029" w:rsidRDefault="00BC19CE">
            <w:pPr>
              <w:jc w:val="center"/>
              <w:rPr>
                <w:lang w:eastAsia="en-US"/>
              </w:rPr>
            </w:pPr>
            <w:r w:rsidRPr="00B43C04">
              <w:t>не менее      7 лет</w:t>
            </w:r>
          </w:p>
        </w:tc>
        <w:tc>
          <w:tcPr>
            <w:tcW w:w="1417" w:type="dxa"/>
            <w:vMerge/>
          </w:tcPr>
          <w:p w:rsidR="00BC19CE" w:rsidRDefault="00BC19CE" w:rsidP="001D03E4">
            <w:pPr>
              <w:jc w:val="center"/>
              <w:rPr>
                <w:sz w:val="20"/>
                <w:szCs w:val="20"/>
              </w:rPr>
            </w:pPr>
          </w:p>
        </w:tc>
      </w:tr>
      <w:tr w:rsidR="00BC19CE" w:rsidRPr="001D03E4" w:rsidTr="00A06B63">
        <w:tc>
          <w:tcPr>
            <w:tcW w:w="567" w:type="dxa"/>
          </w:tcPr>
          <w:p w:rsidR="00BC19CE" w:rsidRPr="001D03E4" w:rsidRDefault="00BC19CE" w:rsidP="001D03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2694" w:type="dxa"/>
          </w:tcPr>
          <w:p w:rsidR="00BC19CE" w:rsidRPr="00FB7A74" w:rsidRDefault="00BC19CE">
            <w:pPr>
              <w:jc w:val="center"/>
              <w:rPr>
                <w:lang w:eastAsia="en-US"/>
              </w:rPr>
            </w:pPr>
            <w:r w:rsidRPr="00FB7A74">
              <w:t>Стол компьютерный</w:t>
            </w:r>
          </w:p>
        </w:tc>
        <w:tc>
          <w:tcPr>
            <w:tcW w:w="851" w:type="dxa"/>
          </w:tcPr>
          <w:p w:rsidR="00BC19CE" w:rsidRDefault="00BC19CE" w:rsidP="00FB7A74">
            <w:pPr>
              <w:jc w:val="center"/>
            </w:pPr>
            <w:r w:rsidRPr="00FD3A93">
              <w:t>шт.</w:t>
            </w:r>
          </w:p>
        </w:tc>
        <w:tc>
          <w:tcPr>
            <w:tcW w:w="1701" w:type="dxa"/>
          </w:tcPr>
          <w:p w:rsidR="00BC19CE" w:rsidRPr="00FB7A74" w:rsidRDefault="00BC19CE">
            <w:pPr>
              <w:jc w:val="center"/>
              <w:rPr>
                <w:lang w:eastAsia="en-US"/>
              </w:rPr>
            </w:pPr>
            <w:r w:rsidRPr="00FB7A74">
              <w:t>2</w:t>
            </w:r>
          </w:p>
        </w:tc>
        <w:tc>
          <w:tcPr>
            <w:tcW w:w="1417" w:type="dxa"/>
          </w:tcPr>
          <w:p w:rsidR="00BC19CE" w:rsidRPr="00575029" w:rsidRDefault="00BC19CE" w:rsidP="00163FCF">
            <w:pPr>
              <w:jc w:val="center"/>
              <w:rPr>
                <w:lang w:eastAsia="en-US"/>
              </w:rPr>
            </w:pPr>
            <w:r w:rsidRPr="00163FCF">
              <w:t xml:space="preserve">не более    </w:t>
            </w:r>
            <w:r>
              <w:t>8</w:t>
            </w:r>
            <w:r w:rsidRPr="00163FCF">
              <w:t xml:space="preserve"> 000,00</w:t>
            </w:r>
          </w:p>
        </w:tc>
        <w:tc>
          <w:tcPr>
            <w:tcW w:w="1560" w:type="dxa"/>
          </w:tcPr>
          <w:p w:rsidR="00BC19CE" w:rsidRPr="00575029" w:rsidRDefault="00BC19CE">
            <w:pPr>
              <w:jc w:val="center"/>
              <w:rPr>
                <w:lang w:eastAsia="en-US"/>
              </w:rPr>
            </w:pPr>
            <w:r w:rsidRPr="00B43C04">
              <w:t>не менее      7 лет</w:t>
            </w:r>
          </w:p>
        </w:tc>
        <w:tc>
          <w:tcPr>
            <w:tcW w:w="1417" w:type="dxa"/>
            <w:vMerge/>
          </w:tcPr>
          <w:p w:rsidR="00BC19CE" w:rsidRDefault="00BC19CE" w:rsidP="001D03E4">
            <w:pPr>
              <w:jc w:val="center"/>
              <w:rPr>
                <w:sz w:val="20"/>
                <w:szCs w:val="20"/>
              </w:rPr>
            </w:pPr>
          </w:p>
        </w:tc>
      </w:tr>
      <w:tr w:rsidR="00BC19CE" w:rsidRPr="001D03E4" w:rsidTr="00A06B63">
        <w:tc>
          <w:tcPr>
            <w:tcW w:w="567" w:type="dxa"/>
          </w:tcPr>
          <w:p w:rsidR="00BC19CE" w:rsidRPr="001D03E4" w:rsidRDefault="00BC19CE" w:rsidP="001D03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2694" w:type="dxa"/>
          </w:tcPr>
          <w:p w:rsidR="00BC19CE" w:rsidRPr="00FB7A74" w:rsidRDefault="00BC19CE">
            <w:pPr>
              <w:jc w:val="center"/>
              <w:rPr>
                <w:lang w:eastAsia="en-US"/>
              </w:rPr>
            </w:pPr>
            <w:r w:rsidRPr="00FB7A74">
              <w:t>кафедра</w:t>
            </w:r>
          </w:p>
        </w:tc>
        <w:tc>
          <w:tcPr>
            <w:tcW w:w="851" w:type="dxa"/>
          </w:tcPr>
          <w:p w:rsidR="00BC19CE" w:rsidRDefault="00BC19CE" w:rsidP="00FB7A74">
            <w:pPr>
              <w:jc w:val="center"/>
            </w:pPr>
            <w:r w:rsidRPr="00FD3A93">
              <w:t>шт.</w:t>
            </w:r>
          </w:p>
        </w:tc>
        <w:tc>
          <w:tcPr>
            <w:tcW w:w="1701" w:type="dxa"/>
          </w:tcPr>
          <w:p w:rsidR="00BC19CE" w:rsidRPr="00FB7A74" w:rsidRDefault="00BC19CE">
            <w:pPr>
              <w:jc w:val="center"/>
              <w:rPr>
                <w:lang w:eastAsia="en-US"/>
              </w:rPr>
            </w:pPr>
            <w:r w:rsidRPr="00FB7A74">
              <w:t>4</w:t>
            </w:r>
          </w:p>
        </w:tc>
        <w:tc>
          <w:tcPr>
            <w:tcW w:w="1417" w:type="dxa"/>
          </w:tcPr>
          <w:p w:rsidR="00BC19CE" w:rsidRPr="00575029" w:rsidRDefault="00BC19CE" w:rsidP="00163FCF">
            <w:pPr>
              <w:jc w:val="center"/>
              <w:rPr>
                <w:lang w:eastAsia="en-US"/>
              </w:rPr>
            </w:pPr>
            <w:r w:rsidRPr="00163FCF">
              <w:t xml:space="preserve">не более    </w:t>
            </w:r>
            <w:r>
              <w:t>14</w:t>
            </w:r>
            <w:r w:rsidRPr="00163FCF">
              <w:t xml:space="preserve"> 000,00</w:t>
            </w:r>
          </w:p>
        </w:tc>
        <w:tc>
          <w:tcPr>
            <w:tcW w:w="1560" w:type="dxa"/>
          </w:tcPr>
          <w:p w:rsidR="00BC19CE" w:rsidRPr="00575029" w:rsidRDefault="00BC19CE">
            <w:pPr>
              <w:jc w:val="center"/>
              <w:rPr>
                <w:lang w:eastAsia="en-US"/>
              </w:rPr>
            </w:pPr>
            <w:r w:rsidRPr="00B43C04">
              <w:t>не менее      7 лет</w:t>
            </w:r>
          </w:p>
        </w:tc>
        <w:tc>
          <w:tcPr>
            <w:tcW w:w="1417" w:type="dxa"/>
            <w:vMerge/>
          </w:tcPr>
          <w:p w:rsidR="00BC19CE" w:rsidRDefault="00BC19CE" w:rsidP="001D03E4">
            <w:pPr>
              <w:jc w:val="center"/>
              <w:rPr>
                <w:sz w:val="20"/>
                <w:szCs w:val="20"/>
              </w:rPr>
            </w:pPr>
          </w:p>
        </w:tc>
      </w:tr>
      <w:tr w:rsidR="00BC19CE" w:rsidRPr="001D03E4" w:rsidTr="00A06B63">
        <w:tc>
          <w:tcPr>
            <w:tcW w:w="567" w:type="dxa"/>
          </w:tcPr>
          <w:p w:rsidR="00BC19CE" w:rsidRPr="001D03E4" w:rsidRDefault="00BC19CE" w:rsidP="001D03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694" w:type="dxa"/>
          </w:tcPr>
          <w:p w:rsidR="00BC19CE" w:rsidRPr="00FB7A74" w:rsidRDefault="00BC19CE">
            <w:pPr>
              <w:jc w:val="center"/>
              <w:rPr>
                <w:lang w:eastAsia="en-US"/>
              </w:rPr>
            </w:pPr>
            <w:r w:rsidRPr="00FB7A74">
              <w:t>Шкаф для бумаг</w:t>
            </w:r>
          </w:p>
        </w:tc>
        <w:tc>
          <w:tcPr>
            <w:tcW w:w="851" w:type="dxa"/>
          </w:tcPr>
          <w:p w:rsidR="00BC19CE" w:rsidRDefault="00BC19CE" w:rsidP="00FB7A74">
            <w:pPr>
              <w:jc w:val="center"/>
            </w:pPr>
            <w:r w:rsidRPr="00FD3A93">
              <w:t>шт.</w:t>
            </w:r>
          </w:p>
        </w:tc>
        <w:tc>
          <w:tcPr>
            <w:tcW w:w="1701" w:type="dxa"/>
          </w:tcPr>
          <w:p w:rsidR="00BC19CE" w:rsidRPr="00FB7A74" w:rsidRDefault="00BC19CE">
            <w:pPr>
              <w:jc w:val="center"/>
              <w:rPr>
                <w:lang w:eastAsia="en-US"/>
              </w:rPr>
            </w:pPr>
            <w:r w:rsidRPr="00FB7A74">
              <w:t>3</w:t>
            </w:r>
          </w:p>
        </w:tc>
        <w:tc>
          <w:tcPr>
            <w:tcW w:w="1417" w:type="dxa"/>
          </w:tcPr>
          <w:p w:rsidR="00BC19CE" w:rsidRPr="00575029" w:rsidRDefault="00BC19CE">
            <w:pPr>
              <w:jc w:val="center"/>
              <w:rPr>
                <w:lang w:eastAsia="en-US"/>
              </w:rPr>
            </w:pPr>
            <w:r w:rsidRPr="00163FCF">
              <w:t>не более    7 000,00</w:t>
            </w:r>
          </w:p>
        </w:tc>
        <w:tc>
          <w:tcPr>
            <w:tcW w:w="1560" w:type="dxa"/>
          </w:tcPr>
          <w:p w:rsidR="00BC19CE" w:rsidRDefault="00BC19CE" w:rsidP="00B43C04">
            <w:pPr>
              <w:jc w:val="center"/>
            </w:pPr>
            <w:r w:rsidRPr="003B6D48">
              <w:t>не менее      7 лет</w:t>
            </w:r>
          </w:p>
        </w:tc>
        <w:tc>
          <w:tcPr>
            <w:tcW w:w="1417" w:type="dxa"/>
            <w:vMerge/>
          </w:tcPr>
          <w:p w:rsidR="00BC19CE" w:rsidRDefault="00BC19CE" w:rsidP="001D03E4">
            <w:pPr>
              <w:jc w:val="center"/>
              <w:rPr>
                <w:sz w:val="20"/>
                <w:szCs w:val="20"/>
              </w:rPr>
            </w:pPr>
          </w:p>
        </w:tc>
      </w:tr>
      <w:tr w:rsidR="00BC19CE" w:rsidRPr="001D03E4" w:rsidTr="00A06B63">
        <w:tc>
          <w:tcPr>
            <w:tcW w:w="567" w:type="dxa"/>
          </w:tcPr>
          <w:p w:rsidR="00BC19CE" w:rsidRPr="001D03E4" w:rsidRDefault="00BC19CE" w:rsidP="001D03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2694" w:type="dxa"/>
          </w:tcPr>
          <w:p w:rsidR="00BC19CE" w:rsidRPr="00FB7A74" w:rsidRDefault="00BC19CE">
            <w:pPr>
              <w:jc w:val="center"/>
              <w:rPr>
                <w:lang w:eastAsia="en-US"/>
              </w:rPr>
            </w:pPr>
            <w:r w:rsidRPr="00FB7A74">
              <w:t>Шкаф для документов</w:t>
            </w:r>
          </w:p>
        </w:tc>
        <w:tc>
          <w:tcPr>
            <w:tcW w:w="851" w:type="dxa"/>
          </w:tcPr>
          <w:p w:rsidR="00BC19CE" w:rsidRDefault="00BC19CE" w:rsidP="00FB7A74">
            <w:pPr>
              <w:jc w:val="center"/>
            </w:pPr>
            <w:r w:rsidRPr="00FD3A93">
              <w:t>шт.</w:t>
            </w:r>
          </w:p>
        </w:tc>
        <w:tc>
          <w:tcPr>
            <w:tcW w:w="1701" w:type="dxa"/>
          </w:tcPr>
          <w:p w:rsidR="00BC19CE" w:rsidRPr="00FB7A74" w:rsidRDefault="00BC19CE">
            <w:pPr>
              <w:jc w:val="center"/>
              <w:rPr>
                <w:lang w:eastAsia="en-US"/>
              </w:rPr>
            </w:pPr>
            <w:r w:rsidRPr="00FB7A74">
              <w:t>3</w:t>
            </w:r>
          </w:p>
        </w:tc>
        <w:tc>
          <w:tcPr>
            <w:tcW w:w="1417" w:type="dxa"/>
          </w:tcPr>
          <w:p w:rsidR="00BC19CE" w:rsidRPr="00575029" w:rsidRDefault="00BC19CE">
            <w:pPr>
              <w:jc w:val="center"/>
              <w:rPr>
                <w:lang w:eastAsia="en-US"/>
              </w:rPr>
            </w:pPr>
            <w:r w:rsidRPr="00163FCF">
              <w:t>не более   10 000,00</w:t>
            </w:r>
          </w:p>
        </w:tc>
        <w:tc>
          <w:tcPr>
            <w:tcW w:w="1560" w:type="dxa"/>
          </w:tcPr>
          <w:p w:rsidR="00BC19CE" w:rsidRDefault="00BC19CE" w:rsidP="00B43C04">
            <w:pPr>
              <w:jc w:val="center"/>
            </w:pPr>
            <w:r w:rsidRPr="003B6D48">
              <w:t>не менее      7 лет</w:t>
            </w:r>
          </w:p>
        </w:tc>
        <w:tc>
          <w:tcPr>
            <w:tcW w:w="1417" w:type="dxa"/>
            <w:vMerge/>
          </w:tcPr>
          <w:p w:rsidR="00BC19CE" w:rsidRDefault="00BC19CE" w:rsidP="001D03E4">
            <w:pPr>
              <w:jc w:val="center"/>
              <w:rPr>
                <w:sz w:val="20"/>
                <w:szCs w:val="20"/>
              </w:rPr>
            </w:pPr>
          </w:p>
        </w:tc>
      </w:tr>
      <w:tr w:rsidR="00BC19CE" w:rsidRPr="001D03E4" w:rsidTr="00A06B63">
        <w:trPr>
          <w:trHeight w:val="683"/>
        </w:trPr>
        <w:tc>
          <w:tcPr>
            <w:tcW w:w="567" w:type="dxa"/>
          </w:tcPr>
          <w:p w:rsidR="00BC19CE" w:rsidRPr="001D03E4" w:rsidRDefault="00BC19CE" w:rsidP="001D03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2694" w:type="dxa"/>
          </w:tcPr>
          <w:p w:rsidR="00BC19CE" w:rsidRPr="00FB7A74" w:rsidRDefault="00BC19CE">
            <w:pPr>
              <w:jc w:val="center"/>
              <w:rPr>
                <w:lang w:eastAsia="en-US"/>
              </w:rPr>
            </w:pPr>
            <w:r w:rsidRPr="00FB7A74">
              <w:t>Шкаф для журналов</w:t>
            </w:r>
          </w:p>
        </w:tc>
        <w:tc>
          <w:tcPr>
            <w:tcW w:w="851" w:type="dxa"/>
          </w:tcPr>
          <w:p w:rsidR="00BC19CE" w:rsidRDefault="00BC19CE" w:rsidP="00FB7A74">
            <w:pPr>
              <w:jc w:val="center"/>
            </w:pPr>
            <w:r w:rsidRPr="00FD3A93">
              <w:t>шт.</w:t>
            </w:r>
          </w:p>
        </w:tc>
        <w:tc>
          <w:tcPr>
            <w:tcW w:w="1701" w:type="dxa"/>
          </w:tcPr>
          <w:p w:rsidR="00BC19CE" w:rsidRPr="00FB7A74" w:rsidRDefault="00BC19CE">
            <w:pPr>
              <w:jc w:val="center"/>
              <w:rPr>
                <w:lang w:eastAsia="en-US"/>
              </w:rPr>
            </w:pPr>
            <w:r w:rsidRPr="00FB7A74">
              <w:t>2</w:t>
            </w:r>
          </w:p>
        </w:tc>
        <w:tc>
          <w:tcPr>
            <w:tcW w:w="1417" w:type="dxa"/>
          </w:tcPr>
          <w:p w:rsidR="00BC19CE" w:rsidRPr="00575029" w:rsidRDefault="00BC19CE">
            <w:pPr>
              <w:jc w:val="center"/>
              <w:rPr>
                <w:lang w:eastAsia="en-US"/>
              </w:rPr>
            </w:pPr>
            <w:r w:rsidRPr="00163FCF">
              <w:t>не более    7 000,00</w:t>
            </w:r>
          </w:p>
        </w:tc>
        <w:tc>
          <w:tcPr>
            <w:tcW w:w="1560" w:type="dxa"/>
          </w:tcPr>
          <w:p w:rsidR="00BC19CE" w:rsidRDefault="00BC19CE" w:rsidP="00B43C04">
            <w:pPr>
              <w:jc w:val="center"/>
            </w:pPr>
            <w:r w:rsidRPr="003B6D48">
              <w:t>не менее      7 лет</w:t>
            </w:r>
          </w:p>
        </w:tc>
        <w:tc>
          <w:tcPr>
            <w:tcW w:w="1417" w:type="dxa"/>
            <w:vMerge/>
          </w:tcPr>
          <w:p w:rsidR="00BC19CE" w:rsidRDefault="00BC19CE" w:rsidP="001D03E4">
            <w:pPr>
              <w:jc w:val="center"/>
              <w:rPr>
                <w:sz w:val="20"/>
                <w:szCs w:val="20"/>
              </w:rPr>
            </w:pPr>
          </w:p>
        </w:tc>
      </w:tr>
      <w:tr w:rsidR="00BC19CE" w:rsidRPr="001D03E4" w:rsidTr="00A06B63">
        <w:trPr>
          <w:trHeight w:val="705"/>
        </w:trPr>
        <w:tc>
          <w:tcPr>
            <w:tcW w:w="567" w:type="dxa"/>
          </w:tcPr>
          <w:p w:rsidR="00BC19CE" w:rsidRPr="001D03E4" w:rsidRDefault="00BC19CE" w:rsidP="001D03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2694" w:type="dxa"/>
          </w:tcPr>
          <w:p w:rsidR="00BC19CE" w:rsidRPr="00FB7A74" w:rsidRDefault="00BC19CE">
            <w:pPr>
              <w:jc w:val="center"/>
              <w:rPr>
                <w:lang w:eastAsia="en-US"/>
              </w:rPr>
            </w:pPr>
            <w:r w:rsidRPr="00FB7A74">
              <w:t>Тумба под картотеку</w:t>
            </w:r>
          </w:p>
        </w:tc>
        <w:tc>
          <w:tcPr>
            <w:tcW w:w="851" w:type="dxa"/>
          </w:tcPr>
          <w:p w:rsidR="00BC19CE" w:rsidRDefault="00BC19CE" w:rsidP="00FB7A74">
            <w:pPr>
              <w:jc w:val="center"/>
            </w:pPr>
            <w:r w:rsidRPr="00FD3A93">
              <w:t>шт.</w:t>
            </w:r>
          </w:p>
        </w:tc>
        <w:tc>
          <w:tcPr>
            <w:tcW w:w="1701" w:type="dxa"/>
          </w:tcPr>
          <w:p w:rsidR="00BC19CE" w:rsidRPr="00FB7A74" w:rsidRDefault="00BC19CE">
            <w:pPr>
              <w:jc w:val="center"/>
              <w:rPr>
                <w:lang w:eastAsia="en-US"/>
              </w:rPr>
            </w:pPr>
            <w:r w:rsidRPr="00FB7A74">
              <w:t>3</w:t>
            </w:r>
          </w:p>
        </w:tc>
        <w:tc>
          <w:tcPr>
            <w:tcW w:w="1417" w:type="dxa"/>
          </w:tcPr>
          <w:p w:rsidR="00BC19CE" w:rsidRPr="00575029" w:rsidRDefault="00BC19CE">
            <w:pPr>
              <w:jc w:val="center"/>
              <w:rPr>
                <w:lang w:eastAsia="en-US"/>
              </w:rPr>
            </w:pPr>
            <w:r w:rsidRPr="00163FCF">
              <w:t>не более    7 000,00</w:t>
            </w:r>
          </w:p>
        </w:tc>
        <w:tc>
          <w:tcPr>
            <w:tcW w:w="1560" w:type="dxa"/>
          </w:tcPr>
          <w:p w:rsidR="00BC19CE" w:rsidRDefault="00BC19CE" w:rsidP="00B43C04">
            <w:pPr>
              <w:jc w:val="center"/>
            </w:pPr>
            <w:r w:rsidRPr="003B6D48">
              <w:t>не менее      7 лет</w:t>
            </w:r>
          </w:p>
        </w:tc>
        <w:tc>
          <w:tcPr>
            <w:tcW w:w="1417" w:type="dxa"/>
            <w:vMerge/>
          </w:tcPr>
          <w:p w:rsidR="00BC19CE" w:rsidRDefault="00BC19CE" w:rsidP="001D03E4">
            <w:pPr>
              <w:jc w:val="center"/>
              <w:rPr>
                <w:sz w:val="20"/>
                <w:szCs w:val="20"/>
              </w:rPr>
            </w:pPr>
          </w:p>
        </w:tc>
      </w:tr>
      <w:tr w:rsidR="00BC19CE" w:rsidRPr="001D03E4" w:rsidTr="00A06B63">
        <w:trPr>
          <w:trHeight w:val="575"/>
        </w:trPr>
        <w:tc>
          <w:tcPr>
            <w:tcW w:w="567" w:type="dxa"/>
          </w:tcPr>
          <w:p w:rsidR="00BC19CE" w:rsidRPr="001D03E4" w:rsidRDefault="00BC19CE" w:rsidP="001D03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2694" w:type="dxa"/>
          </w:tcPr>
          <w:p w:rsidR="00BC19CE" w:rsidRPr="00FB7A74" w:rsidRDefault="00BC19CE">
            <w:pPr>
              <w:jc w:val="center"/>
              <w:rPr>
                <w:lang w:eastAsia="en-US"/>
              </w:rPr>
            </w:pPr>
            <w:r w:rsidRPr="00FB7A74">
              <w:t>Стеллаж МС Ст</w:t>
            </w:r>
          </w:p>
        </w:tc>
        <w:tc>
          <w:tcPr>
            <w:tcW w:w="851" w:type="dxa"/>
          </w:tcPr>
          <w:p w:rsidR="00BC19CE" w:rsidRDefault="00BC19CE" w:rsidP="00FB7A74">
            <w:pPr>
              <w:jc w:val="center"/>
            </w:pPr>
            <w:r w:rsidRPr="00FD3A93">
              <w:t>шт.</w:t>
            </w:r>
          </w:p>
        </w:tc>
        <w:tc>
          <w:tcPr>
            <w:tcW w:w="1701" w:type="dxa"/>
          </w:tcPr>
          <w:p w:rsidR="00BC19CE" w:rsidRPr="00FB7A74" w:rsidRDefault="00BC19CE">
            <w:pPr>
              <w:jc w:val="center"/>
              <w:rPr>
                <w:lang w:eastAsia="en-US"/>
              </w:rPr>
            </w:pPr>
            <w:r w:rsidRPr="00FB7A74">
              <w:t>1</w:t>
            </w:r>
          </w:p>
        </w:tc>
        <w:tc>
          <w:tcPr>
            <w:tcW w:w="1417" w:type="dxa"/>
          </w:tcPr>
          <w:p w:rsidR="00BC19CE" w:rsidRPr="00575029" w:rsidRDefault="00BC19CE" w:rsidP="00163FCF">
            <w:pPr>
              <w:jc w:val="center"/>
              <w:rPr>
                <w:lang w:eastAsia="en-US"/>
              </w:rPr>
            </w:pPr>
            <w:r>
              <w:t>не более 35 000,00</w:t>
            </w:r>
          </w:p>
        </w:tc>
        <w:tc>
          <w:tcPr>
            <w:tcW w:w="1560" w:type="dxa"/>
          </w:tcPr>
          <w:p w:rsidR="00BC19CE" w:rsidRDefault="00BC19CE" w:rsidP="00B43C04">
            <w:pPr>
              <w:jc w:val="center"/>
            </w:pPr>
            <w:r w:rsidRPr="003B6D48">
              <w:t>не менее      7 лет</w:t>
            </w:r>
          </w:p>
        </w:tc>
        <w:tc>
          <w:tcPr>
            <w:tcW w:w="1417" w:type="dxa"/>
            <w:vMerge/>
          </w:tcPr>
          <w:p w:rsidR="00BC19CE" w:rsidRDefault="00BC19CE" w:rsidP="001D03E4">
            <w:pPr>
              <w:jc w:val="center"/>
              <w:rPr>
                <w:sz w:val="20"/>
                <w:szCs w:val="20"/>
              </w:rPr>
            </w:pPr>
          </w:p>
        </w:tc>
      </w:tr>
      <w:tr w:rsidR="00BC19CE" w:rsidRPr="001D03E4" w:rsidTr="00A06B63">
        <w:trPr>
          <w:trHeight w:val="707"/>
        </w:trPr>
        <w:tc>
          <w:tcPr>
            <w:tcW w:w="567" w:type="dxa"/>
          </w:tcPr>
          <w:p w:rsidR="00BC19CE" w:rsidRPr="001D03E4" w:rsidRDefault="00BC19CE" w:rsidP="001D03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2694" w:type="dxa"/>
          </w:tcPr>
          <w:p w:rsidR="00BC19CE" w:rsidRPr="00FB7A74" w:rsidRDefault="00BC19CE">
            <w:pPr>
              <w:jc w:val="center"/>
              <w:rPr>
                <w:lang w:eastAsia="en-US"/>
              </w:rPr>
            </w:pPr>
            <w:r w:rsidRPr="00FB7A74">
              <w:t>стеллаж МС</w:t>
            </w:r>
          </w:p>
        </w:tc>
        <w:tc>
          <w:tcPr>
            <w:tcW w:w="851" w:type="dxa"/>
          </w:tcPr>
          <w:p w:rsidR="00BC19CE" w:rsidRDefault="00BC19CE" w:rsidP="00FB7A74">
            <w:pPr>
              <w:jc w:val="center"/>
            </w:pPr>
            <w:r w:rsidRPr="00FD3A93">
              <w:t>шт.</w:t>
            </w:r>
          </w:p>
        </w:tc>
        <w:tc>
          <w:tcPr>
            <w:tcW w:w="1701" w:type="dxa"/>
          </w:tcPr>
          <w:p w:rsidR="00BC19CE" w:rsidRPr="00FB7A74" w:rsidRDefault="00BC19CE">
            <w:pPr>
              <w:jc w:val="center"/>
              <w:rPr>
                <w:lang w:eastAsia="en-US"/>
              </w:rPr>
            </w:pPr>
            <w:r w:rsidRPr="00FB7A74">
              <w:t>1</w:t>
            </w:r>
          </w:p>
        </w:tc>
        <w:tc>
          <w:tcPr>
            <w:tcW w:w="1417" w:type="dxa"/>
          </w:tcPr>
          <w:p w:rsidR="00BC19CE" w:rsidRPr="00575029" w:rsidRDefault="00BC19CE" w:rsidP="00163FCF">
            <w:pPr>
              <w:jc w:val="center"/>
              <w:rPr>
                <w:lang w:eastAsia="en-US"/>
              </w:rPr>
            </w:pPr>
            <w:r>
              <w:t xml:space="preserve">не более </w:t>
            </w:r>
            <w:r w:rsidRPr="00575029">
              <w:t>40</w:t>
            </w:r>
            <w:r>
              <w:t> </w:t>
            </w:r>
            <w:r w:rsidRPr="00575029">
              <w:t>000</w:t>
            </w:r>
            <w:r>
              <w:t>,</w:t>
            </w:r>
            <w:r w:rsidRPr="00575029">
              <w:t>00</w:t>
            </w:r>
          </w:p>
        </w:tc>
        <w:tc>
          <w:tcPr>
            <w:tcW w:w="1560" w:type="dxa"/>
          </w:tcPr>
          <w:p w:rsidR="00BC19CE" w:rsidRDefault="00BC19CE" w:rsidP="00B43C04">
            <w:pPr>
              <w:jc w:val="center"/>
            </w:pPr>
            <w:r w:rsidRPr="003B6D48">
              <w:t>не менее      7 лет</w:t>
            </w:r>
          </w:p>
        </w:tc>
        <w:tc>
          <w:tcPr>
            <w:tcW w:w="1417" w:type="dxa"/>
            <w:vMerge/>
          </w:tcPr>
          <w:p w:rsidR="00BC19CE" w:rsidRDefault="00BC19CE" w:rsidP="001D03E4">
            <w:pPr>
              <w:jc w:val="center"/>
              <w:rPr>
                <w:sz w:val="20"/>
                <w:szCs w:val="20"/>
              </w:rPr>
            </w:pPr>
          </w:p>
        </w:tc>
      </w:tr>
      <w:tr w:rsidR="00BC19CE" w:rsidRPr="001D03E4" w:rsidTr="00A06B63">
        <w:tc>
          <w:tcPr>
            <w:tcW w:w="567" w:type="dxa"/>
          </w:tcPr>
          <w:p w:rsidR="00BC19CE" w:rsidRPr="001D03E4" w:rsidRDefault="00BC19CE" w:rsidP="001D03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2694" w:type="dxa"/>
          </w:tcPr>
          <w:p w:rsidR="00BC19CE" w:rsidRPr="00FB7A74" w:rsidRDefault="00BC19CE">
            <w:pPr>
              <w:jc w:val="center"/>
              <w:rPr>
                <w:lang w:eastAsia="en-US"/>
              </w:rPr>
            </w:pPr>
            <w:r w:rsidRPr="00FB7A74">
              <w:t>Стеллаж односторонний - гусеница</w:t>
            </w:r>
          </w:p>
        </w:tc>
        <w:tc>
          <w:tcPr>
            <w:tcW w:w="851" w:type="dxa"/>
          </w:tcPr>
          <w:p w:rsidR="00BC19CE" w:rsidRDefault="00BC19CE" w:rsidP="00FB7A74">
            <w:pPr>
              <w:jc w:val="center"/>
            </w:pPr>
            <w:r w:rsidRPr="00FD3A93">
              <w:t>шт.</w:t>
            </w:r>
          </w:p>
        </w:tc>
        <w:tc>
          <w:tcPr>
            <w:tcW w:w="1701" w:type="dxa"/>
          </w:tcPr>
          <w:p w:rsidR="00BC19CE" w:rsidRPr="00FB7A74" w:rsidRDefault="00BC19CE">
            <w:pPr>
              <w:jc w:val="center"/>
              <w:rPr>
                <w:lang w:eastAsia="en-US"/>
              </w:rPr>
            </w:pPr>
            <w:r w:rsidRPr="00FB7A74">
              <w:t>1</w:t>
            </w:r>
          </w:p>
        </w:tc>
        <w:tc>
          <w:tcPr>
            <w:tcW w:w="1417" w:type="dxa"/>
          </w:tcPr>
          <w:p w:rsidR="00BC19CE" w:rsidRPr="00575029" w:rsidRDefault="00BC19CE" w:rsidP="00163FCF">
            <w:pPr>
              <w:jc w:val="center"/>
              <w:rPr>
                <w:lang w:eastAsia="en-US"/>
              </w:rPr>
            </w:pPr>
            <w:r w:rsidRPr="00163FCF">
              <w:t xml:space="preserve">не более </w:t>
            </w:r>
            <w:r>
              <w:t>2</w:t>
            </w:r>
            <w:r w:rsidRPr="00163FCF">
              <w:t>5 000,00</w:t>
            </w:r>
          </w:p>
        </w:tc>
        <w:tc>
          <w:tcPr>
            <w:tcW w:w="1560" w:type="dxa"/>
          </w:tcPr>
          <w:p w:rsidR="00BC19CE" w:rsidRDefault="00BC19CE" w:rsidP="00B43C04">
            <w:pPr>
              <w:jc w:val="center"/>
            </w:pPr>
            <w:r w:rsidRPr="003B6D48">
              <w:t>не менее      7 лет</w:t>
            </w:r>
          </w:p>
        </w:tc>
        <w:tc>
          <w:tcPr>
            <w:tcW w:w="1417" w:type="dxa"/>
            <w:vMerge/>
          </w:tcPr>
          <w:p w:rsidR="00BC19CE" w:rsidRDefault="00BC19CE" w:rsidP="001D03E4">
            <w:pPr>
              <w:jc w:val="center"/>
              <w:rPr>
                <w:sz w:val="20"/>
                <w:szCs w:val="20"/>
              </w:rPr>
            </w:pPr>
          </w:p>
        </w:tc>
      </w:tr>
      <w:tr w:rsidR="00BC19CE" w:rsidRPr="001D03E4" w:rsidTr="00A06B63">
        <w:tc>
          <w:tcPr>
            <w:tcW w:w="567" w:type="dxa"/>
          </w:tcPr>
          <w:p w:rsidR="00BC19CE" w:rsidRDefault="00BC19CE" w:rsidP="001D03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694" w:type="dxa"/>
          </w:tcPr>
          <w:p w:rsidR="00BC19CE" w:rsidRPr="00FB7A74" w:rsidRDefault="00BC19CE">
            <w:pPr>
              <w:jc w:val="center"/>
            </w:pPr>
            <w:r>
              <w:t>2</w:t>
            </w:r>
          </w:p>
        </w:tc>
        <w:tc>
          <w:tcPr>
            <w:tcW w:w="851" w:type="dxa"/>
          </w:tcPr>
          <w:p w:rsidR="00BC19CE" w:rsidRPr="00FD3A93" w:rsidRDefault="00BC19CE" w:rsidP="00FB7A74">
            <w:pPr>
              <w:jc w:val="center"/>
            </w:pPr>
            <w:r>
              <w:t>3</w:t>
            </w:r>
          </w:p>
        </w:tc>
        <w:tc>
          <w:tcPr>
            <w:tcW w:w="1701" w:type="dxa"/>
          </w:tcPr>
          <w:p w:rsidR="00BC19CE" w:rsidRPr="00FB7A74" w:rsidRDefault="00BC19CE">
            <w:pPr>
              <w:jc w:val="center"/>
            </w:pPr>
            <w:r>
              <w:t>4</w:t>
            </w:r>
          </w:p>
        </w:tc>
        <w:tc>
          <w:tcPr>
            <w:tcW w:w="1417" w:type="dxa"/>
          </w:tcPr>
          <w:p w:rsidR="00BC19CE" w:rsidRPr="00163FCF" w:rsidRDefault="00BC19CE">
            <w:pPr>
              <w:jc w:val="center"/>
            </w:pPr>
            <w:r>
              <w:t>5</w:t>
            </w:r>
          </w:p>
        </w:tc>
        <w:tc>
          <w:tcPr>
            <w:tcW w:w="1560" w:type="dxa"/>
          </w:tcPr>
          <w:p w:rsidR="00BC19CE" w:rsidRPr="005D2359" w:rsidRDefault="00BC19CE" w:rsidP="00B43C04">
            <w:pPr>
              <w:jc w:val="center"/>
            </w:pPr>
            <w:r>
              <w:t>6</w:t>
            </w:r>
          </w:p>
        </w:tc>
        <w:tc>
          <w:tcPr>
            <w:tcW w:w="1417" w:type="dxa"/>
          </w:tcPr>
          <w:p w:rsidR="00BC19CE" w:rsidRDefault="00BC19CE" w:rsidP="001D03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</w:tr>
      <w:tr w:rsidR="00BC19CE" w:rsidRPr="001D03E4" w:rsidTr="00A06B63">
        <w:tc>
          <w:tcPr>
            <w:tcW w:w="567" w:type="dxa"/>
          </w:tcPr>
          <w:p w:rsidR="00BC19CE" w:rsidRPr="001D03E4" w:rsidRDefault="00BC19CE" w:rsidP="001D03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2694" w:type="dxa"/>
          </w:tcPr>
          <w:p w:rsidR="00BC19CE" w:rsidRPr="00FB7A74" w:rsidRDefault="00BC19CE">
            <w:pPr>
              <w:jc w:val="center"/>
              <w:rPr>
                <w:lang w:eastAsia="en-US"/>
              </w:rPr>
            </w:pPr>
            <w:r w:rsidRPr="00FB7A74">
              <w:t>Стеллаж-односторонний – башня с мостиком</w:t>
            </w:r>
          </w:p>
        </w:tc>
        <w:tc>
          <w:tcPr>
            <w:tcW w:w="851" w:type="dxa"/>
          </w:tcPr>
          <w:p w:rsidR="00BC19CE" w:rsidRDefault="00BC19CE" w:rsidP="00FB7A74">
            <w:pPr>
              <w:jc w:val="center"/>
            </w:pPr>
            <w:r w:rsidRPr="00FD3A93">
              <w:t>шт.</w:t>
            </w:r>
          </w:p>
        </w:tc>
        <w:tc>
          <w:tcPr>
            <w:tcW w:w="1701" w:type="dxa"/>
          </w:tcPr>
          <w:p w:rsidR="00BC19CE" w:rsidRPr="00FB7A74" w:rsidRDefault="00BC19CE">
            <w:pPr>
              <w:jc w:val="center"/>
              <w:rPr>
                <w:lang w:eastAsia="en-US"/>
              </w:rPr>
            </w:pPr>
            <w:r w:rsidRPr="00FB7A74">
              <w:t>1</w:t>
            </w:r>
          </w:p>
        </w:tc>
        <w:tc>
          <w:tcPr>
            <w:tcW w:w="1417" w:type="dxa"/>
          </w:tcPr>
          <w:p w:rsidR="00BC19CE" w:rsidRPr="00575029" w:rsidRDefault="00BC19CE">
            <w:pPr>
              <w:jc w:val="center"/>
              <w:rPr>
                <w:lang w:eastAsia="en-US"/>
              </w:rPr>
            </w:pPr>
            <w:r w:rsidRPr="00163FCF">
              <w:t>не более 25 000,00</w:t>
            </w:r>
          </w:p>
        </w:tc>
        <w:tc>
          <w:tcPr>
            <w:tcW w:w="1560" w:type="dxa"/>
          </w:tcPr>
          <w:p w:rsidR="00BC19CE" w:rsidRDefault="00BC19CE" w:rsidP="00B43C04">
            <w:pPr>
              <w:jc w:val="center"/>
            </w:pPr>
            <w:r w:rsidRPr="005D2359">
              <w:t>не менее      7 лет</w:t>
            </w:r>
          </w:p>
        </w:tc>
        <w:tc>
          <w:tcPr>
            <w:tcW w:w="1417" w:type="dxa"/>
            <w:vMerge w:val="restart"/>
          </w:tcPr>
          <w:p w:rsidR="00BC19CE" w:rsidRPr="00EF5C56" w:rsidRDefault="00BC19CE" w:rsidP="00EF5C56">
            <w:pPr>
              <w:jc w:val="center"/>
              <w:rPr>
                <w:sz w:val="20"/>
                <w:szCs w:val="20"/>
              </w:rPr>
            </w:pPr>
            <w:r w:rsidRPr="00EF5C56">
              <w:rPr>
                <w:sz w:val="20"/>
                <w:szCs w:val="20"/>
              </w:rPr>
              <w:t>ЛДСП</w:t>
            </w:r>
          </w:p>
          <w:p w:rsidR="00BC19CE" w:rsidRPr="00EF5C56" w:rsidRDefault="00BC19CE" w:rsidP="00EF5C56">
            <w:pPr>
              <w:jc w:val="center"/>
              <w:rPr>
                <w:sz w:val="20"/>
                <w:szCs w:val="20"/>
              </w:rPr>
            </w:pPr>
            <w:r w:rsidRPr="00EF5C56">
              <w:rPr>
                <w:sz w:val="20"/>
                <w:szCs w:val="20"/>
              </w:rPr>
              <w:t>МДФ+ПВХ</w:t>
            </w:r>
          </w:p>
          <w:p w:rsidR="00BC19CE" w:rsidRDefault="00BC19CE" w:rsidP="00EF5C56">
            <w:pPr>
              <w:jc w:val="center"/>
              <w:rPr>
                <w:sz w:val="20"/>
                <w:szCs w:val="20"/>
              </w:rPr>
            </w:pPr>
            <w:r w:rsidRPr="00EF5C56">
              <w:rPr>
                <w:sz w:val="20"/>
                <w:szCs w:val="20"/>
              </w:rPr>
              <w:t>пластик</w:t>
            </w:r>
          </w:p>
        </w:tc>
      </w:tr>
      <w:tr w:rsidR="00BC19CE" w:rsidRPr="001D03E4" w:rsidTr="00A06B63">
        <w:tc>
          <w:tcPr>
            <w:tcW w:w="567" w:type="dxa"/>
          </w:tcPr>
          <w:p w:rsidR="00BC19CE" w:rsidRPr="001D03E4" w:rsidRDefault="00BC19CE" w:rsidP="001D03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2694" w:type="dxa"/>
          </w:tcPr>
          <w:p w:rsidR="00BC19CE" w:rsidRPr="00FB7A74" w:rsidRDefault="00BC19CE">
            <w:pPr>
              <w:jc w:val="center"/>
              <w:rPr>
                <w:lang w:eastAsia="en-US"/>
              </w:rPr>
            </w:pPr>
            <w:r w:rsidRPr="00FB7A74">
              <w:t>Стеллаж – башня-1</w:t>
            </w:r>
          </w:p>
        </w:tc>
        <w:tc>
          <w:tcPr>
            <w:tcW w:w="851" w:type="dxa"/>
          </w:tcPr>
          <w:p w:rsidR="00BC19CE" w:rsidRDefault="00BC19CE" w:rsidP="00FB7A74">
            <w:pPr>
              <w:jc w:val="center"/>
            </w:pPr>
            <w:r w:rsidRPr="00FD3A93">
              <w:t>шт.</w:t>
            </w:r>
          </w:p>
        </w:tc>
        <w:tc>
          <w:tcPr>
            <w:tcW w:w="1701" w:type="dxa"/>
          </w:tcPr>
          <w:p w:rsidR="00BC19CE" w:rsidRPr="00FB7A74" w:rsidRDefault="00BC19CE">
            <w:pPr>
              <w:jc w:val="center"/>
              <w:rPr>
                <w:lang w:eastAsia="en-US"/>
              </w:rPr>
            </w:pPr>
            <w:r w:rsidRPr="00FB7A74">
              <w:t>2</w:t>
            </w:r>
          </w:p>
        </w:tc>
        <w:tc>
          <w:tcPr>
            <w:tcW w:w="1417" w:type="dxa"/>
          </w:tcPr>
          <w:p w:rsidR="00BC19CE" w:rsidRPr="00575029" w:rsidRDefault="00BC19CE" w:rsidP="00163FCF">
            <w:pPr>
              <w:jc w:val="center"/>
              <w:rPr>
                <w:lang w:eastAsia="en-US"/>
              </w:rPr>
            </w:pPr>
            <w:r w:rsidRPr="00163FCF">
              <w:t xml:space="preserve">не более    </w:t>
            </w:r>
            <w:r>
              <w:t>5</w:t>
            </w:r>
            <w:r w:rsidRPr="00163FCF">
              <w:t xml:space="preserve"> 000,00</w:t>
            </w:r>
          </w:p>
        </w:tc>
        <w:tc>
          <w:tcPr>
            <w:tcW w:w="1560" w:type="dxa"/>
          </w:tcPr>
          <w:p w:rsidR="00BC19CE" w:rsidRDefault="00BC19CE" w:rsidP="00B43C04">
            <w:pPr>
              <w:jc w:val="center"/>
            </w:pPr>
            <w:r w:rsidRPr="005D2359">
              <w:t>не менее      7 лет</w:t>
            </w:r>
          </w:p>
        </w:tc>
        <w:tc>
          <w:tcPr>
            <w:tcW w:w="1417" w:type="dxa"/>
            <w:vMerge/>
          </w:tcPr>
          <w:p w:rsidR="00BC19CE" w:rsidRDefault="00BC19CE" w:rsidP="001D03E4">
            <w:pPr>
              <w:jc w:val="center"/>
              <w:rPr>
                <w:sz w:val="20"/>
                <w:szCs w:val="20"/>
              </w:rPr>
            </w:pPr>
          </w:p>
        </w:tc>
      </w:tr>
      <w:tr w:rsidR="00BC19CE" w:rsidRPr="001D03E4" w:rsidTr="00A06B63">
        <w:tc>
          <w:tcPr>
            <w:tcW w:w="567" w:type="dxa"/>
          </w:tcPr>
          <w:p w:rsidR="00BC19CE" w:rsidRPr="001D03E4" w:rsidRDefault="00BC19CE" w:rsidP="001D03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2694" w:type="dxa"/>
          </w:tcPr>
          <w:p w:rsidR="00BC19CE" w:rsidRPr="00FB7A74" w:rsidRDefault="00BC19CE">
            <w:pPr>
              <w:jc w:val="center"/>
              <w:rPr>
                <w:lang w:eastAsia="en-US"/>
              </w:rPr>
            </w:pPr>
            <w:r w:rsidRPr="00FB7A74">
              <w:t>Стеллаж 1-сторонний - домик</w:t>
            </w:r>
          </w:p>
        </w:tc>
        <w:tc>
          <w:tcPr>
            <w:tcW w:w="851" w:type="dxa"/>
          </w:tcPr>
          <w:p w:rsidR="00BC19CE" w:rsidRDefault="00BC19CE" w:rsidP="00FB7A74">
            <w:pPr>
              <w:jc w:val="center"/>
            </w:pPr>
            <w:r w:rsidRPr="00FD3A93">
              <w:t>шт.</w:t>
            </w:r>
          </w:p>
        </w:tc>
        <w:tc>
          <w:tcPr>
            <w:tcW w:w="1701" w:type="dxa"/>
          </w:tcPr>
          <w:p w:rsidR="00BC19CE" w:rsidRPr="00FB7A74" w:rsidRDefault="00BC19CE">
            <w:pPr>
              <w:jc w:val="center"/>
              <w:rPr>
                <w:lang w:eastAsia="en-US"/>
              </w:rPr>
            </w:pPr>
            <w:r w:rsidRPr="00FB7A74">
              <w:t>1</w:t>
            </w:r>
          </w:p>
        </w:tc>
        <w:tc>
          <w:tcPr>
            <w:tcW w:w="1417" w:type="dxa"/>
          </w:tcPr>
          <w:p w:rsidR="00BC19CE" w:rsidRPr="00575029" w:rsidRDefault="00BC19CE" w:rsidP="00163FCF">
            <w:pPr>
              <w:jc w:val="center"/>
              <w:rPr>
                <w:lang w:eastAsia="en-US"/>
              </w:rPr>
            </w:pPr>
            <w:r w:rsidRPr="00163FCF">
              <w:t xml:space="preserve">не более    </w:t>
            </w:r>
            <w:r>
              <w:t>10</w:t>
            </w:r>
            <w:r w:rsidRPr="00163FCF">
              <w:t xml:space="preserve"> 000,00</w:t>
            </w:r>
          </w:p>
        </w:tc>
        <w:tc>
          <w:tcPr>
            <w:tcW w:w="1560" w:type="dxa"/>
          </w:tcPr>
          <w:p w:rsidR="00BC19CE" w:rsidRDefault="00BC19CE" w:rsidP="00B43C04">
            <w:pPr>
              <w:jc w:val="center"/>
            </w:pPr>
            <w:r w:rsidRPr="005D2359">
              <w:t>не менее      7 лет</w:t>
            </w:r>
          </w:p>
        </w:tc>
        <w:tc>
          <w:tcPr>
            <w:tcW w:w="1417" w:type="dxa"/>
            <w:vMerge/>
          </w:tcPr>
          <w:p w:rsidR="00BC19CE" w:rsidRDefault="00BC19CE" w:rsidP="001D03E4">
            <w:pPr>
              <w:jc w:val="center"/>
              <w:rPr>
                <w:sz w:val="20"/>
                <w:szCs w:val="20"/>
              </w:rPr>
            </w:pPr>
          </w:p>
        </w:tc>
      </w:tr>
      <w:tr w:rsidR="00BC19CE" w:rsidRPr="001D03E4" w:rsidTr="00A06B63">
        <w:tc>
          <w:tcPr>
            <w:tcW w:w="567" w:type="dxa"/>
          </w:tcPr>
          <w:p w:rsidR="00BC19CE" w:rsidRPr="001D03E4" w:rsidRDefault="00BC19CE" w:rsidP="001D03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2694" w:type="dxa"/>
          </w:tcPr>
          <w:p w:rsidR="00BC19CE" w:rsidRPr="00FB7A74" w:rsidRDefault="00BC19CE">
            <w:pPr>
              <w:jc w:val="center"/>
              <w:rPr>
                <w:lang w:eastAsia="en-US"/>
              </w:rPr>
            </w:pPr>
            <w:r w:rsidRPr="00FB7A74">
              <w:t>Стеллаж 2-сторонний - паровоз</w:t>
            </w:r>
          </w:p>
        </w:tc>
        <w:tc>
          <w:tcPr>
            <w:tcW w:w="851" w:type="dxa"/>
          </w:tcPr>
          <w:p w:rsidR="00BC19CE" w:rsidRDefault="00BC19CE" w:rsidP="00FB7A74">
            <w:pPr>
              <w:jc w:val="center"/>
            </w:pPr>
            <w:r w:rsidRPr="00FD3A93">
              <w:t>шт.</w:t>
            </w:r>
          </w:p>
        </w:tc>
        <w:tc>
          <w:tcPr>
            <w:tcW w:w="1701" w:type="dxa"/>
          </w:tcPr>
          <w:p w:rsidR="00BC19CE" w:rsidRPr="00FB7A74" w:rsidRDefault="00BC19CE">
            <w:pPr>
              <w:jc w:val="center"/>
              <w:rPr>
                <w:lang w:eastAsia="en-US"/>
              </w:rPr>
            </w:pPr>
            <w:r w:rsidRPr="00FB7A74">
              <w:t>1</w:t>
            </w:r>
          </w:p>
        </w:tc>
        <w:tc>
          <w:tcPr>
            <w:tcW w:w="1417" w:type="dxa"/>
          </w:tcPr>
          <w:p w:rsidR="00BC19CE" w:rsidRPr="00575029" w:rsidRDefault="00BC19CE" w:rsidP="00163FCF">
            <w:pPr>
              <w:jc w:val="center"/>
              <w:rPr>
                <w:lang w:eastAsia="en-US"/>
              </w:rPr>
            </w:pPr>
            <w:r w:rsidRPr="00163FCF">
              <w:t>не более    1</w:t>
            </w:r>
            <w:r>
              <w:t>6</w:t>
            </w:r>
            <w:r w:rsidRPr="00163FCF">
              <w:t xml:space="preserve"> </w:t>
            </w:r>
            <w:r>
              <w:t>3</w:t>
            </w:r>
            <w:r w:rsidRPr="00163FCF">
              <w:t>00,00</w:t>
            </w:r>
          </w:p>
        </w:tc>
        <w:tc>
          <w:tcPr>
            <w:tcW w:w="1560" w:type="dxa"/>
          </w:tcPr>
          <w:p w:rsidR="00BC19CE" w:rsidRDefault="00BC19CE" w:rsidP="00B43C04">
            <w:pPr>
              <w:jc w:val="center"/>
            </w:pPr>
            <w:r w:rsidRPr="005D2359">
              <w:t>не менее      7 лет</w:t>
            </w:r>
          </w:p>
        </w:tc>
        <w:tc>
          <w:tcPr>
            <w:tcW w:w="1417" w:type="dxa"/>
            <w:vMerge/>
          </w:tcPr>
          <w:p w:rsidR="00BC19CE" w:rsidRDefault="00BC19CE" w:rsidP="001D03E4">
            <w:pPr>
              <w:jc w:val="center"/>
              <w:rPr>
                <w:sz w:val="20"/>
                <w:szCs w:val="20"/>
              </w:rPr>
            </w:pPr>
          </w:p>
        </w:tc>
      </w:tr>
      <w:tr w:rsidR="00BC19CE" w:rsidRPr="001D03E4" w:rsidTr="00A06B63">
        <w:trPr>
          <w:trHeight w:val="613"/>
        </w:trPr>
        <w:tc>
          <w:tcPr>
            <w:tcW w:w="567" w:type="dxa"/>
          </w:tcPr>
          <w:p w:rsidR="00BC19CE" w:rsidRPr="001D03E4" w:rsidRDefault="00BC19CE" w:rsidP="001D03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2694" w:type="dxa"/>
          </w:tcPr>
          <w:p w:rsidR="00BC19CE" w:rsidRPr="00FB7A74" w:rsidRDefault="00BC19CE">
            <w:pPr>
              <w:jc w:val="center"/>
              <w:rPr>
                <w:lang w:eastAsia="en-US"/>
              </w:rPr>
            </w:pPr>
            <w:r w:rsidRPr="00FB7A74">
              <w:t>Стеллаж 2-сторонний -вагончик</w:t>
            </w:r>
          </w:p>
        </w:tc>
        <w:tc>
          <w:tcPr>
            <w:tcW w:w="851" w:type="dxa"/>
          </w:tcPr>
          <w:p w:rsidR="00BC19CE" w:rsidRDefault="00BC19CE" w:rsidP="00FB7A74">
            <w:pPr>
              <w:jc w:val="center"/>
            </w:pPr>
            <w:r w:rsidRPr="00FD3A93">
              <w:t>шт.</w:t>
            </w:r>
          </w:p>
        </w:tc>
        <w:tc>
          <w:tcPr>
            <w:tcW w:w="1701" w:type="dxa"/>
          </w:tcPr>
          <w:p w:rsidR="00BC19CE" w:rsidRPr="00FB7A74" w:rsidRDefault="00BC19CE">
            <w:pPr>
              <w:jc w:val="center"/>
              <w:rPr>
                <w:lang w:eastAsia="en-US"/>
              </w:rPr>
            </w:pPr>
            <w:r w:rsidRPr="00FB7A74">
              <w:t>1</w:t>
            </w:r>
          </w:p>
        </w:tc>
        <w:tc>
          <w:tcPr>
            <w:tcW w:w="1417" w:type="dxa"/>
          </w:tcPr>
          <w:p w:rsidR="00BC19CE" w:rsidRPr="00575029" w:rsidRDefault="00BC19CE" w:rsidP="00163FCF">
            <w:pPr>
              <w:jc w:val="center"/>
              <w:rPr>
                <w:lang w:eastAsia="en-US"/>
              </w:rPr>
            </w:pPr>
            <w:r w:rsidRPr="00163FCF">
              <w:t>не более    1</w:t>
            </w:r>
            <w:r>
              <w:t>2</w:t>
            </w:r>
            <w:r w:rsidRPr="00163FCF">
              <w:t xml:space="preserve"> 000,00</w:t>
            </w:r>
          </w:p>
        </w:tc>
        <w:tc>
          <w:tcPr>
            <w:tcW w:w="1560" w:type="dxa"/>
          </w:tcPr>
          <w:p w:rsidR="00BC19CE" w:rsidRDefault="00BC19CE" w:rsidP="00B43C04">
            <w:pPr>
              <w:jc w:val="center"/>
            </w:pPr>
            <w:r w:rsidRPr="005D2359">
              <w:t>не менее      7 лет</w:t>
            </w:r>
          </w:p>
        </w:tc>
        <w:tc>
          <w:tcPr>
            <w:tcW w:w="1417" w:type="dxa"/>
            <w:vMerge/>
          </w:tcPr>
          <w:p w:rsidR="00BC19CE" w:rsidRDefault="00BC19CE" w:rsidP="001D03E4">
            <w:pPr>
              <w:jc w:val="center"/>
              <w:rPr>
                <w:sz w:val="20"/>
                <w:szCs w:val="20"/>
              </w:rPr>
            </w:pPr>
          </w:p>
        </w:tc>
      </w:tr>
      <w:tr w:rsidR="00BC19CE" w:rsidRPr="001D03E4" w:rsidTr="00A06B63">
        <w:trPr>
          <w:trHeight w:val="553"/>
        </w:trPr>
        <w:tc>
          <w:tcPr>
            <w:tcW w:w="567" w:type="dxa"/>
          </w:tcPr>
          <w:p w:rsidR="00BC19CE" w:rsidRPr="001D03E4" w:rsidRDefault="00BC19CE" w:rsidP="001D03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2694" w:type="dxa"/>
          </w:tcPr>
          <w:p w:rsidR="00BC19CE" w:rsidRPr="00FB7A74" w:rsidRDefault="00BC19CE">
            <w:pPr>
              <w:jc w:val="center"/>
              <w:rPr>
                <w:lang w:eastAsia="en-US"/>
              </w:rPr>
            </w:pPr>
            <w:r w:rsidRPr="00FB7A74">
              <w:t>Стеллаж 1-сторонний - горка</w:t>
            </w:r>
          </w:p>
        </w:tc>
        <w:tc>
          <w:tcPr>
            <w:tcW w:w="851" w:type="dxa"/>
          </w:tcPr>
          <w:p w:rsidR="00BC19CE" w:rsidRDefault="00BC19CE" w:rsidP="00FB7A74">
            <w:pPr>
              <w:jc w:val="center"/>
            </w:pPr>
            <w:r w:rsidRPr="00FD3A93">
              <w:t>шт.</w:t>
            </w:r>
          </w:p>
        </w:tc>
        <w:tc>
          <w:tcPr>
            <w:tcW w:w="1701" w:type="dxa"/>
          </w:tcPr>
          <w:p w:rsidR="00BC19CE" w:rsidRPr="00FB7A74" w:rsidRDefault="00BC19CE">
            <w:pPr>
              <w:jc w:val="center"/>
              <w:rPr>
                <w:lang w:eastAsia="en-US"/>
              </w:rPr>
            </w:pPr>
            <w:r w:rsidRPr="00FB7A74">
              <w:t>1</w:t>
            </w:r>
          </w:p>
        </w:tc>
        <w:tc>
          <w:tcPr>
            <w:tcW w:w="1417" w:type="dxa"/>
          </w:tcPr>
          <w:p w:rsidR="00BC19CE" w:rsidRPr="00575029" w:rsidRDefault="00BC19CE">
            <w:pPr>
              <w:jc w:val="center"/>
              <w:rPr>
                <w:lang w:eastAsia="en-US"/>
              </w:rPr>
            </w:pPr>
            <w:r w:rsidRPr="00180A70">
              <w:t>не более    10 000,00</w:t>
            </w:r>
          </w:p>
        </w:tc>
        <w:tc>
          <w:tcPr>
            <w:tcW w:w="1560" w:type="dxa"/>
          </w:tcPr>
          <w:p w:rsidR="00BC19CE" w:rsidRDefault="00BC19CE" w:rsidP="00B43C04">
            <w:pPr>
              <w:jc w:val="center"/>
            </w:pPr>
            <w:r w:rsidRPr="005D2359">
              <w:t>не менее      7 лет</w:t>
            </w:r>
          </w:p>
        </w:tc>
        <w:tc>
          <w:tcPr>
            <w:tcW w:w="1417" w:type="dxa"/>
            <w:vMerge/>
          </w:tcPr>
          <w:p w:rsidR="00BC19CE" w:rsidRDefault="00BC19CE" w:rsidP="001D03E4">
            <w:pPr>
              <w:jc w:val="center"/>
              <w:rPr>
                <w:sz w:val="20"/>
                <w:szCs w:val="20"/>
              </w:rPr>
            </w:pPr>
          </w:p>
        </w:tc>
      </w:tr>
      <w:tr w:rsidR="00BC19CE" w:rsidRPr="001D03E4" w:rsidTr="00A06B63">
        <w:tc>
          <w:tcPr>
            <w:tcW w:w="567" w:type="dxa"/>
          </w:tcPr>
          <w:p w:rsidR="00BC19CE" w:rsidRPr="001D03E4" w:rsidRDefault="00BC19CE" w:rsidP="001D03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2694" w:type="dxa"/>
          </w:tcPr>
          <w:p w:rsidR="00BC19CE" w:rsidRPr="00FB7A74" w:rsidRDefault="00BC19CE">
            <w:pPr>
              <w:jc w:val="center"/>
              <w:rPr>
                <w:lang w:eastAsia="en-US"/>
              </w:rPr>
            </w:pPr>
            <w:r w:rsidRPr="00FB7A74">
              <w:t>Стеллаж эргономичный с посадочным местом</w:t>
            </w:r>
          </w:p>
        </w:tc>
        <w:tc>
          <w:tcPr>
            <w:tcW w:w="851" w:type="dxa"/>
          </w:tcPr>
          <w:p w:rsidR="00BC19CE" w:rsidRDefault="00BC19CE" w:rsidP="00FB7A74">
            <w:pPr>
              <w:jc w:val="center"/>
            </w:pPr>
            <w:r w:rsidRPr="00FD3A93">
              <w:t>шт.</w:t>
            </w:r>
          </w:p>
        </w:tc>
        <w:tc>
          <w:tcPr>
            <w:tcW w:w="1701" w:type="dxa"/>
          </w:tcPr>
          <w:p w:rsidR="00BC19CE" w:rsidRPr="00FB7A74" w:rsidRDefault="00BC19CE">
            <w:pPr>
              <w:jc w:val="center"/>
              <w:rPr>
                <w:lang w:eastAsia="en-US"/>
              </w:rPr>
            </w:pPr>
            <w:r w:rsidRPr="00FB7A74">
              <w:t>1</w:t>
            </w:r>
          </w:p>
        </w:tc>
        <w:tc>
          <w:tcPr>
            <w:tcW w:w="1417" w:type="dxa"/>
          </w:tcPr>
          <w:p w:rsidR="00BC19CE" w:rsidRPr="00575029" w:rsidRDefault="00BC19CE" w:rsidP="00180A70">
            <w:pPr>
              <w:jc w:val="center"/>
              <w:rPr>
                <w:lang w:eastAsia="en-US"/>
              </w:rPr>
            </w:pPr>
            <w:r w:rsidRPr="00180A70">
              <w:t xml:space="preserve">не более    </w:t>
            </w:r>
            <w:r>
              <w:t>35</w:t>
            </w:r>
            <w:r w:rsidRPr="00180A70">
              <w:t xml:space="preserve"> 000,00</w:t>
            </w:r>
          </w:p>
        </w:tc>
        <w:tc>
          <w:tcPr>
            <w:tcW w:w="1560" w:type="dxa"/>
          </w:tcPr>
          <w:p w:rsidR="00BC19CE" w:rsidRDefault="00BC19CE" w:rsidP="00B43C04">
            <w:pPr>
              <w:jc w:val="center"/>
            </w:pPr>
            <w:r w:rsidRPr="005D2359">
              <w:t>не менее      7 лет</w:t>
            </w:r>
          </w:p>
        </w:tc>
        <w:tc>
          <w:tcPr>
            <w:tcW w:w="1417" w:type="dxa"/>
            <w:vMerge/>
          </w:tcPr>
          <w:p w:rsidR="00BC19CE" w:rsidRDefault="00BC19CE" w:rsidP="001D03E4">
            <w:pPr>
              <w:jc w:val="center"/>
              <w:rPr>
                <w:sz w:val="20"/>
                <w:szCs w:val="20"/>
              </w:rPr>
            </w:pPr>
          </w:p>
        </w:tc>
      </w:tr>
      <w:tr w:rsidR="00BC19CE" w:rsidRPr="001D03E4" w:rsidTr="00A06B63">
        <w:tc>
          <w:tcPr>
            <w:tcW w:w="567" w:type="dxa"/>
          </w:tcPr>
          <w:p w:rsidR="00BC19CE" w:rsidRPr="001D03E4" w:rsidRDefault="00BC19CE" w:rsidP="001D03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2694" w:type="dxa"/>
          </w:tcPr>
          <w:p w:rsidR="00BC19CE" w:rsidRPr="00FB7A74" w:rsidRDefault="00BC19CE">
            <w:pPr>
              <w:jc w:val="center"/>
              <w:rPr>
                <w:lang w:eastAsia="en-US"/>
              </w:rPr>
            </w:pPr>
            <w:r w:rsidRPr="00FB7A74">
              <w:t>Стеллаж односторонний - муравей</w:t>
            </w:r>
          </w:p>
        </w:tc>
        <w:tc>
          <w:tcPr>
            <w:tcW w:w="851" w:type="dxa"/>
          </w:tcPr>
          <w:p w:rsidR="00BC19CE" w:rsidRDefault="00BC19CE" w:rsidP="00FB7A74">
            <w:pPr>
              <w:jc w:val="center"/>
            </w:pPr>
            <w:r w:rsidRPr="00FD3A93">
              <w:t>шт.</w:t>
            </w:r>
          </w:p>
        </w:tc>
        <w:tc>
          <w:tcPr>
            <w:tcW w:w="1701" w:type="dxa"/>
          </w:tcPr>
          <w:p w:rsidR="00BC19CE" w:rsidRPr="00FB7A74" w:rsidRDefault="00BC19CE">
            <w:pPr>
              <w:jc w:val="center"/>
              <w:rPr>
                <w:lang w:eastAsia="en-US"/>
              </w:rPr>
            </w:pPr>
            <w:r w:rsidRPr="00FB7A74">
              <w:t>1</w:t>
            </w:r>
          </w:p>
        </w:tc>
        <w:tc>
          <w:tcPr>
            <w:tcW w:w="1417" w:type="dxa"/>
          </w:tcPr>
          <w:p w:rsidR="00BC19CE" w:rsidRPr="00575029" w:rsidRDefault="00BC19CE" w:rsidP="00180A70">
            <w:pPr>
              <w:jc w:val="center"/>
              <w:rPr>
                <w:lang w:eastAsia="en-US"/>
              </w:rPr>
            </w:pPr>
            <w:r w:rsidRPr="00180A70">
              <w:t xml:space="preserve">не более    16 </w:t>
            </w:r>
            <w:r>
              <w:t>0</w:t>
            </w:r>
            <w:r w:rsidRPr="00180A70">
              <w:t>00,00</w:t>
            </w:r>
          </w:p>
        </w:tc>
        <w:tc>
          <w:tcPr>
            <w:tcW w:w="1560" w:type="dxa"/>
          </w:tcPr>
          <w:p w:rsidR="00BC19CE" w:rsidRDefault="00BC19CE" w:rsidP="00B43C04">
            <w:pPr>
              <w:jc w:val="center"/>
            </w:pPr>
            <w:r w:rsidRPr="005D2359">
              <w:t>не менее      7 лет</w:t>
            </w:r>
          </w:p>
        </w:tc>
        <w:tc>
          <w:tcPr>
            <w:tcW w:w="1417" w:type="dxa"/>
            <w:vMerge/>
          </w:tcPr>
          <w:p w:rsidR="00BC19CE" w:rsidRDefault="00BC19CE" w:rsidP="001D03E4">
            <w:pPr>
              <w:jc w:val="center"/>
              <w:rPr>
                <w:sz w:val="20"/>
                <w:szCs w:val="20"/>
              </w:rPr>
            </w:pPr>
          </w:p>
        </w:tc>
      </w:tr>
      <w:tr w:rsidR="00BC19CE" w:rsidRPr="001D03E4" w:rsidTr="00A06B63">
        <w:tc>
          <w:tcPr>
            <w:tcW w:w="567" w:type="dxa"/>
          </w:tcPr>
          <w:p w:rsidR="00BC19CE" w:rsidRPr="001D03E4" w:rsidRDefault="00BC19CE" w:rsidP="001D03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2694" w:type="dxa"/>
          </w:tcPr>
          <w:p w:rsidR="00BC19CE" w:rsidRPr="00FB7A74" w:rsidRDefault="00BC19CE">
            <w:pPr>
              <w:jc w:val="center"/>
              <w:rPr>
                <w:lang w:eastAsia="en-US"/>
              </w:rPr>
            </w:pPr>
            <w:r w:rsidRPr="00FB7A74">
              <w:t>Стеллаж выставочный - дубок</w:t>
            </w:r>
          </w:p>
        </w:tc>
        <w:tc>
          <w:tcPr>
            <w:tcW w:w="851" w:type="dxa"/>
          </w:tcPr>
          <w:p w:rsidR="00BC19CE" w:rsidRDefault="00BC19CE" w:rsidP="00FB7A74">
            <w:pPr>
              <w:jc w:val="center"/>
            </w:pPr>
            <w:r w:rsidRPr="00FD3A93">
              <w:t>шт.</w:t>
            </w:r>
          </w:p>
        </w:tc>
        <w:tc>
          <w:tcPr>
            <w:tcW w:w="1701" w:type="dxa"/>
          </w:tcPr>
          <w:p w:rsidR="00BC19CE" w:rsidRPr="00FB7A74" w:rsidRDefault="00BC19CE">
            <w:pPr>
              <w:jc w:val="center"/>
              <w:rPr>
                <w:lang w:eastAsia="en-US"/>
              </w:rPr>
            </w:pPr>
            <w:r w:rsidRPr="00FB7A74">
              <w:t>1</w:t>
            </w:r>
          </w:p>
        </w:tc>
        <w:tc>
          <w:tcPr>
            <w:tcW w:w="1417" w:type="dxa"/>
          </w:tcPr>
          <w:p w:rsidR="00BC19CE" w:rsidRPr="00575029" w:rsidRDefault="00BC19CE" w:rsidP="00180A70">
            <w:pPr>
              <w:jc w:val="center"/>
              <w:rPr>
                <w:lang w:eastAsia="en-US"/>
              </w:rPr>
            </w:pPr>
            <w:r w:rsidRPr="00180A70">
              <w:t xml:space="preserve">не более    16 </w:t>
            </w:r>
            <w:r>
              <w:t>0</w:t>
            </w:r>
            <w:r w:rsidRPr="00180A70">
              <w:t>00,00</w:t>
            </w:r>
          </w:p>
        </w:tc>
        <w:tc>
          <w:tcPr>
            <w:tcW w:w="1560" w:type="dxa"/>
          </w:tcPr>
          <w:p w:rsidR="00BC19CE" w:rsidRDefault="00BC19CE" w:rsidP="00B43C04">
            <w:pPr>
              <w:jc w:val="center"/>
            </w:pPr>
            <w:r w:rsidRPr="005D2359">
              <w:t>не менее      7 лет</w:t>
            </w:r>
          </w:p>
        </w:tc>
        <w:tc>
          <w:tcPr>
            <w:tcW w:w="1417" w:type="dxa"/>
            <w:vMerge/>
          </w:tcPr>
          <w:p w:rsidR="00BC19CE" w:rsidRDefault="00BC19CE" w:rsidP="001D03E4">
            <w:pPr>
              <w:jc w:val="center"/>
              <w:rPr>
                <w:sz w:val="20"/>
                <w:szCs w:val="20"/>
              </w:rPr>
            </w:pPr>
          </w:p>
        </w:tc>
      </w:tr>
      <w:tr w:rsidR="00BC19CE" w:rsidRPr="001D03E4" w:rsidTr="00A06B63">
        <w:tc>
          <w:tcPr>
            <w:tcW w:w="567" w:type="dxa"/>
          </w:tcPr>
          <w:p w:rsidR="00BC19CE" w:rsidRPr="001D03E4" w:rsidRDefault="00BC19CE" w:rsidP="001D03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2694" w:type="dxa"/>
          </w:tcPr>
          <w:p w:rsidR="00BC19CE" w:rsidRPr="00FB7A74" w:rsidRDefault="00BC19CE">
            <w:pPr>
              <w:jc w:val="center"/>
              <w:rPr>
                <w:lang w:eastAsia="en-US"/>
              </w:rPr>
            </w:pPr>
            <w:r w:rsidRPr="00FB7A74">
              <w:t>Стеллаж пристенный – корабль-2</w:t>
            </w:r>
          </w:p>
        </w:tc>
        <w:tc>
          <w:tcPr>
            <w:tcW w:w="851" w:type="dxa"/>
          </w:tcPr>
          <w:p w:rsidR="00BC19CE" w:rsidRDefault="00BC19CE" w:rsidP="00FB7A74">
            <w:pPr>
              <w:jc w:val="center"/>
            </w:pPr>
            <w:r w:rsidRPr="00FD3A93">
              <w:t>шт.</w:t>
            </w:r>
          </w:p>
        </w:tc>
        <w:tc>
          <w:tcPr>
            <w:tcW w:w="1701" w:type="dxa"/>
          </w:tcPr>
          <w:p w:rsidR="00BC19CE" w:rsidRPr="00FB7A74" w:rsidRDefault="00BC19CE">
            <w:pPr>
              <w:jc w:val="center"/>
              <w:rPr>
                <w:lang w:eastAsia="en-US"/>
              </w:rPr>
            </w:pPr>
            <w:r w:rsidRPr="00FB7A74">
              <w:t>1</w:t>
            </w:r>
          </w:p>
        </w:tc>
        <w:tc>
          <w:tcPr>
            <w:tcW w:w="1417" w:type="dxa"/>
          </w:tcPr>
          <w:p w:rsidR="00BC19CE" w:rsidRPr="00575029" w:rsidRDefault="00BC19CE" w:rsidP="00180A70">
            <w:pPr>
              <w:jc w:val="center"/>
              <w:rPr>
                <w:lang w:eastAsia="en-US"/>
              </w:rPr>
            </w:pPr>
            <w:r w:rsidRPr="00180A70">
              <w:t xml:space="preserve">не более    </w:t>
            </w:r>
            <w:r>
              <w:t>21 0</w:t>
            </w:r>
            <w:r w:rsidRPr="00180A70">
              <w:t>00,00</w:t>
            </w:r>
          </w:p>
        </w:tc>
        <w:tc>
          <w:tcPr>
            <w:tcW w:w="1560" w:type="dxa"/>
          </w:tcPr>
          <w:p w:rsidR="00BC19CE" w:rsidRDefault="00BC19CE" w:rsidP="00B43C04">
            <w:pPr>
              <w:jc w:val="center"/>
            </w:pPr>
            <w:r w:rsidRPr="005D2359">
              <w:t>не менее      7 лет</w:t>
            </w:r>
          </w:p>
        </w:tc>
        <w:tc>
          <w:tcPr>
            <w:tcW w:w="1417" w:type="dxa"/>
            <w:vMerge/>
          </w:tcPr>
          <w:p w:rsidR="00BC19CE" w:rsidRDefault="00BC19CE" w:rsidP="001D03E4">
            <w:pPr>
              <w:jc w:val="center"/>
              <w:rPr>
                <w:sz w:val="20"/>
                <w:szCs w:val="20"/>
              </w:rPr>
            </w:pPr>
          </w:p>
        </w:tc>
      </w:tr>
      <w:tr w:rsidR="00BC19CE" w:rsidRPr="001D03E4" w:rsidTr="00A06B63">
        <w:tc>
          <w:tcPr>
            <w:tcW w:w="567" w:type="dxa"/>
          </w:tcPr>
          <w:p w:rsidR="00BC19CE" w:rsidRPr="001D03E4" w:rsidRDefault="00BC19CE" w:rsidP="001D03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</w:p>
        </w:tc>
        <w:tc>
          <w:tcPr>
            <w:tcW w:w="2694" w:type="dxa"/>
          </w:tcPr>
          <w:p w:rsidR="00BC19CE" w:rsidRPr="00FB7A74" w:rsidRDefault="00BC19CE">
            <w:pPr>
              <w:jc w:val="center"/>
              <w:rPr>
                <w:lang w:eastAsia="en-US"/>
              </w:rPr>
            </w:pPr>
            <w:r w:rsidRPr="00FB7A74">
              <w:t>Шкаф для газет</w:t>
            </w:r>
          </w:p>
        </w:tc>
        <w:tc>
          <w:tcPr>
            <w:tcW w:w="851" w:type="dxa"/>
          </w:tcPr>
          <w:p w:rsidR="00BC19CE" w:rsidRDefault="00BC19CE" w:rsidP="00FB7A74">
            <w:pPr>
              <w:jc w:val="center"/>
            </w:pPr>
            <w:r w:rsidRPr="00FD3A93">
              <w:t>шт.</w:t>
            </w:r>
          </w:p>
        </w:tc>
        <w:tc>
          <w:tcPr>
            <w:tcW w:w="1701" w:type="dxa"/>
          </w:tcPr>
          <w:p w:rsidR="00BC19CE" w:rsidRPr="00FB7A74" w:rsidRDefault="00BC19CE">
            <w:pPr>
              <w:jc w:val="center"/>
              <w:rPr>
                <w:lang w:eastAsia="en-US"/>
              </w:rPr>
            </w:pPr>
            <w:r w:rsidRPr="00FB7A74">
              <w:t>3</w:t>
            </w:r>
          </w:p>
        </w:tc>
        <w:tc>
          <w:tcPr>
            <w:tcW w:w="1417" w:type="dxa"/>
          </w:tcPr>
          <w:p w:rsidR="00BC19CE" w:rsidRPr="00575029" w:rsidRDefault="00BC19CE" w:rsidP="00180A70">
            <w:pPr>
              <w:jc w:val="center"/>
              <w:rPr>
                <w:lang w:eastAsia="en-US"/>
              </w:rPr>
            </w:pPr>
            <w:r w:rsidRPr="00180A70">
              <w:t>не более    2</w:t>
            </w:r>
            <w:r>
              <w:t>5</w:t>
            </w:r>
            <w:r w:rsidRPr="00180A70">
              <w:t xml:space="preserve"> 000,00</w:t>
            </w:r>
          </w:p>
        </w:tc>
        <w:tc>
          <w:tcPr>
            <w:tcW w:w="1560" w:type="dxa"/>
          </w:tcPr>
          <w:p w:rsidR="00BC19CE" w:rsidRDefault="00BC19CE" w:rsidP="00B43C04">
            <w:pPr>
              <w:jc w:val="center"/>
            </w:pPr>
            <w:r w:rsidRPr="005D2359">
              <w:t>не менее      7 лет</w:t>
            </w:r>
          </w:p>
        </w:tc>
        <w:tc>
          <w:tcPr>
            <w:tcW w:w="1417" w:type="dxa"/>
            <w:vMerge/>
          </w:tcPr>
          <w:p w:rsidR="00BC19CE" w:rsidRDefault="00BC19CE" w:rsidP="001D03E4">
            <w:pPr>
              <w:jc w:val="center"/>
              <w:rPr>
                <w:sz w:val="20"/>
                <w:szCs w:val="20"/>
              </w:rPr>
            </w:pPr>
          </w:p>
        </w:tc>
      </w:tr>
      <w:tr w:rsidR="00BC19CE" w:rsidRPr="001D03E4" w:rsidTr="00A06B63">
        <w:tc>
          <w:tcPr>
            <w:tcW w:w="567" w:type="dxa"/>
          </w:tcPr>
          <w:p w:rsidR="00BC19CE" w:rsidRPr="001D03E4" w:rsidRDefault="00BC19CE" w:rsidP="001D03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2694" w:type="dxa"/>
          </w:tcPr>
          <w:p w:rsidR="00BC19CE" w:rsidRPr="00FB7A74" w:rsidRDefault="00BC19CE">
            <w:pPr>
              <w:jc w:val="center"/>
              <w:rPr>
                <w:lang w:eastAsia="en-US"/>
              </w:rPr>
            </w:pPr>
            <w:r w:rsidRPr="00FB7A74">
              <w:t>Мультимедиа место для читателей</w:t>
            </w:r>
          </w:p>
        </w:tc>
        <w:tc>
          <w:tcPr>
            <w:tcW w:w="851" w:type="dxa"/>
          </w:tcPr>
          <w:p w:rsidR="00BC19CE" w:rsidRDefault="00BC19CE" w:rsidP="00FB7A74">
            <w:pPr>
              <w:jc w:val="center"/>
            </w:pPr>
            <w:r w:rsidRPr="00FD3A93">
              <w:t>шт.</w:t>
            </w:r>
          </w:p>
        </w:tc>
        <w:tc>
          <w:tcPr>
            <w:tcW w:w="1701" w:type="dxa"/>
          </w:tcPr>
          <w:p w:rsidR="00BC19CE" w:rsidRPr="00FB7A74" w:rsidRDefault="00BC19CE">
            <w:pPr>
              <w:jc w:val="center"/>
              <w:rPr>
                <w:lang w:eastAsia="en-US"/>
              </w:rPr>
            </w:pPr>
            <w:r w:rsidRPr="00FB7A74">
              <w:t>1</w:t>
            </w:r>
          </w:p>
        </w:tc>
        <w:tc>
          <w:tcPr>
            <w:tcW w:w="1417" w:type="dxa"/>
          </w:tcPr>
          <w:p w:rsidR="00BC19CE" w:rsidRPr="00575029" w:rsidRDefault="00BC19CE" w:rsidP="00180A70">
            <w:pPr>
              <w:jc w:val="center"/>
              <w:rPr>
                <w:lang w:eastAsia="en-US"/>
              </w:rPr>
            </w:pPr>
            <w:r w:rsidRPr="00180A70">
              <w:t>не более    2</w:t>
            </w:r>
            <w:r>
              <w:t>2</w:t>
            </w:r>
            <w:r w:rsidRPr="00180A70">
              <w:t xml:space="preserve"> 000,00</w:t>
            </w:r>
          </w:p>
        </w:tc>
        <w:tc>
          <w:tcPr>
            <w:tcW w:w="1560" w:type="dxa"/>
          </w:tcPr>
          <w:p w:rsidR="00BC19CE" w:rsidRDefault="00BC19CE" w:rsidP="00B43C04">
            <w:pPr>
              <w:jc w:val="center"/>
            </w:pPr>
            <w:r w:rsidRPr="005D2359">
              <w:t>не менее      7 лет</w:t>
            </w:r>
          </w:p>
        </w:tc>
        <w:tc>
          <w:tcPr>
            <w:tcW w:w="1417" w:type="dxa"/>
          </w:tcPr>
          <w:p w:rsidR="00BC19CE" w:rsidRDefault="00BC19CE" w:rsidP="001D03E4">
            <w:pPr>
              <w:jc w:val="center"/>
              <w:rPr>
                <w:sz w:val="20"/>
                <w:szCs w:val="20"/>
              </w:rPr>
            </w:pPr>
          </w:p>
        </w:tc>
      </w:tr>
      <w:tr w:rsidR="00BC19CE" w:rsidRPr="001D03E4" w:rsidTr="00A06B63">
        <w:tc>
          <w:tcPr>
            <w:tcW w:w="567" w:type="dxa"/>
          </w:tcPr>
          <w:p w:rsidR="00BC19CE" w:rsidRPr="001D03E4" w:rsidRDefault="00BC19CE" w:rsidP="001D03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2694" w:type="dxa"/>
          </w:tcPr>
          <w:p w:rsidR="00BC19CE" w:rsidRPr="00FB7A74" w:rsidRDefault="00BC19CE">
            <w:pPr>
              <w:jc w:val="center"/>
              <w:rPr>
                <w:lang w:eastAsia="en-US"/>
              </w:rPr>
            </w:pPr>
            <w:r w:rsidRPr="00FB7A74">
              <w:t>Пуф –кубик</w:t>
            </w:r>
          </w:p>
        </w:tc>
        <w:tc>
          <w:tcPr>
            <w:tcW w:w="851" w:type="dxa"/>
          </w:tcPr>
          <w:p w:rsidR="00BC19CE" w:rsidRDefault="00BC19CE" w:rsidP="00FB7A74">
            <w:pPr>
              <w:jc w:val="center"/>
            </w:pPr>
            <w:r w:rsidRPr="00FD3A93">
              <w:t>шт.</w:t>
            </w:r>
          </w:p>
        </w:tc>
        <w:tc>
          <w:tcPr>
            <w:tcW w:w="1701" w:type="dxa"/>
          </w:tcPr>
          <w:p w:rsidR="00BC19CE" w:rsidRPr="00FB7A74" w:rsidRDefault="00BC19CE">
            <w:pPr>
              <w:jc w:val="center"/>
              <w:rPr>
                <w:lang w:eastAsia="en-US"/>
              </w:rPr>
            </w:pPr>
            <w:r w:rsidRPr="00FB7A74">
              <w:t>3</w:t>
            </w:r>
          </w:p>
        </w:tc>
        <w:tc>
          <w:tcPr>
            <w:tcW w:w="1417" w:type="dxa"/>
          </w:tcPr>
          <w:p w:rsidR="00BC19CE" w:rsidRPr="00575029" w:rsidRDefault="00BC19CE" w:rsidP="00180A70">
            <w:pPr>
              <w:jc w:val="center"/>
              <w:rPr>
                <w:lang w:eastAsia="en-US"/>
              </w:rPr>
            </w:pPr>
            <w:r w:rsidRPr="00180A70">
              <w:t xml:space="preserve">не более    </w:t>
            </w:r>
            <w:r>
              <w:t>4</w:t>
            </w:r>
            <w:r w:rsidRPr="00180A70">
              <w:t xml:space="preserve"> 000,00</w:t>
            </w:r>
          </w:p>
        </w:tc>
        <w:tc>
          <w:tcPr>
            <w:tcW w:w="1560" w:type="dxa"/>
          </w:tcPr>
          <w:p w:rsidR="00BC19CE" w:rsidRDefault="00BC19CE" w:rsidP="00180A70">
            <w:pPr>
              <w:jc w:val="center"/>
            </w:pPr>
            <w:r w:rsidRPr="005D2359">
              <w:t xml:space="preserve">не менее      </w:t>
            </w:r>
            <w:r>
              <w:t>5</w:t>
            </w:r>
            <w:r w:rsidRPr="005D2359">
              <w:t xml:space="preserve"> лет</w:t>
            </w:r>
          </w:p>
        </w:tc>
        <w:tc>
          <w:tcPr>
            <w:tcW w:w="1417" w:type="dxa"/>
          </w:tcPr>
          <w:p w:rsidR="00BC19CE" w:rsidRDefault="00BC19CE" w:rsidP="001D03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Кожзам, нетканные материалы</w:t>
            </w:r>
          </w:p>
        </w:tc>
      </w:tr>
      <w:tr w:rsidR="00BC19CE" w:rsidRPr="001D03E4" w:rsidTr="00A06B63">
        <w:tc>
          <w:tcPr>
            <w:tcW w:w="567" w:type="dxa"/>
          </w:tcPr>
          <w:p w:rsidR="00BC19CE" w:rsidRPr="001D03E4" w:rsidRDefault="00BC19CE" w:rsidP="001D03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</w:t>
            </w:r>
          </w:p>
        </w:tc>
        <w:tc>
          <w:tcPr>
            <w:tcW w:w="2694" w:type="dxa"/>
          </w:tcPr>
          <w:p w:rsidR="00BC19CE" w:rsidRPr="00FB7A74" w:rsidRDefault="00BC19CE">
            <w:pPr>
              <w:jc w:val="center"/>
              <w:rPr>
                <w:lang w:eastAsia="en-US"/>
              </w:rPr>
            </w:pPr>
            <w:r w:rsidRPr="00FB7A74">
              <w:t>Стеллаж односторонний -волна</w:t>
            </w:r>
          </w:p>
        </w:tc>
        <w:tc>
          <w:tcPr>
            <w:tcW w:w="851" w:type="dxa"/>
          </w:tcPr>
          <w:p w:rsidR="00BC19CE" w:rsidRDefault="00BC19CE" w:rsidP="00FB7A74">
            <w:pPr>
              <w:jc w:val="center"/>
            </w:pPr>
            <w:r w:rsidRPr="00FD3A93">
              <w:t>шт.</w:t>
            </w:r>
          </w:p>
        </w:tc>
        <w:tc>
          <w:tcPr>
            <w:tcW w:w="1701" w:type="dxa"/>
          </w:tcPr>
          <w:p w:rsidR="00BC19CE" w:rsidRPr="00FB7A74" w:rsidRDefault="00BC19CE">
            <w:pPr>
              <w:jc w:val="center"/>
              <w:rPr>
                <w:lang w:eastAsia="en-US"/>
              </w:rPr>
            </w:pPr>
            <w:r w:rsidRPr="00FB7A74">
              <w:t>5</w:t>
            </w:r>
          </w:p>
        </w:tc>
        <w:tc>
          <w:tcPr>
            <w:tcW w:w="1417" w:type="dxa"/>
          </w:tcPr>
          <w:p w:rsidR="00BC19CE" w:rsidRPr="00575029" w:rsidRDefault="00BC19CE">
            <w:pPr>
              <w:jc w:val="center"/>
              <w:rPr>
                <w:lang w:eastAsia="en-US"/>
              </w:rPr>
            </w:pPr>
            <w:r w:rsidRPr="00180A70">
              <w:t>не более    10 000,00</w:t>
            </w:r>
          </w:p>
        </w:tc>
        <w:tc>
          <w:tcPr>
            <w:tcW w:w="1560" w:type="dxa"/>
          </w:tcPr>
          <w:p w:rsidR="00BC19CE" w:rsidRDefault="00BC19CE" w:rsidP="00B43C04">
            <w:pPr>
              <w:jc w:val="center"/>
            </w:pPr>
            <w:r w:rsidRPr="005D2359">
              <w:t>не менее      7 лет</w:t>
            </w:r>
          </w:p>
        </w:tc>
        <w:tc>
          <w:tcPr>
            <w:tcW w:w="1417" w:type="dxa"/>
            <w:vMerge w:val="restart"/>
          </w:tcPr>
          <w:p w:rsidR="00BC19CE" w:rsidRPr="0059609E" w:rsidRDefault="00BC19CE" w:rsidP="0059609E">
            <w:pPr>
              <w:jc w:val="center"/>
              <w:rPr>
                <w:sz w:val="20"/>
                <w:szCs w:val="20"/>
              </w:rPr>
            </w:pPr>
            <w:r w:rsidRPr="0059609E">
              <w:rPr>
                <w:sz w:val="20"/>
                <w:szCs w:val="20"/>
              </w:rPr>
              <w:t>ЛДСП</w:t>
            </w:r>
          </w:p>
          <w:p w:rsidR="00BC19CE" w:rsidRPr="0059609E" w:rsidRDefault="00BC19CE" w:rsidP="0059609E">
            <w:pPr>
              <w:jc w:val="center"/>
              <w:rPr>
                <w:sz w:val="20"/>
                <w:szCs w:val="20"/>
              </w:rPr>
            </w:pPr>
            <w:r w:rsidRPr="0059609E">
              <w:rPr>
                <w:sz w:val="20"/>
                <w:szCs w:val="20"/>
              </w:rPr>
              <w:t>МДФ+ПВХ</w:t>
            </w:r>
          </w:p>
          <w:p w:rsidR="00BC19CE" w:rsidRDefault="00BC19CE" w:rsidP="0059609E">
            <w:pPr>
              <w:jc w:val="center"/>
              <w:rPr>
                <w:sz w:val="20"/>
                <w:szCs w:val="20"/>
              </w:rPr>
            </w:pPr>
            <w:r w:rsidRPr="0059609E">
              <w:rPr>
                <w:sz w:val="20"/>
                <w:szCs w:val="20"/>
              </w:rPr>
              <w:t>пластик</w:t>
            </w:r>
          </w:p>
        </w:tc>
      </w:tr>
      <w:tr w:rsidR="00BC19CE" w:rsidRPr="001D03E4" w:rsidTr="00A06B63">
        <w:tc>
          <w:tcPr>
            <w:tcW w:w="567" w:type="dxa"/>
          </w:tcPr>
          <w:p w:rsidR="00BC19CE" w:rsidRPr="001D03E4" w:rsidRDefault="00BC19CE" w:rsidP="001D03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</w:p>
        </w:tc>
        <w:tc>
          <w:tcPr>
            <w:tcW w:w="2694" w:type="dxa"/>
          </w:tcPr>
          <w:p w:rsidR="00BC19CE" w:rsidRPr="00FB7A74" w:rsidRDefault="00BC19CE">
            <w:pPr>
              <w:jc w:val="center"/>
              <w:rPr>
                <w:lang w:eastAsia="en-US"/>
              </w:rPr>
            </w:pPr>
            <w:r w:rsidRPr="00FB7A74">
              <w:t>Шкаф каталожный</w:t>
            </w:r>
          </w:p>
        </w:tc>
        <w:tc>
          <w:tcPr>
            <w:tcW w:w="851" w:type="dxa"/>
          </w:tcPr>
          <w:p w:rsidR="00BC19CE" w:rsidRDefault="00BC19CE" w:rsidP="00FB7A74">
            <w:pPr>
              <w:jc w:val="center"/>
            </w:pPr>
            <w:r w:rsidRPr="00FD3A93">
              <w:t>шт.</w:t>
            </w:r>
          </w:p>
        </w:tc>
        <w:tc>
          <w:tcPr>
            <w:tcW w:w="1701" w:type="dxa"/>
          </w:tcPr>
          <w:p w:rsidR="00BC19CE" w:rsidRPr="00FB7A74" w:rsidRDefault="00BC19CE">
            <w:pPr>
              <w:jc w:val="center"/>
              <w:rPr>
                <w:lang w:eastAsia="en-US"/>
              </w:rPr>
            </w:pPr>
            <w:r w:rsidRPr="00FB7A74">
              <w:t>1</w:t>
            </w:r>
          </w:p>
        </w:tc>
        <w:tc>
          <w:tcPr>
            <w:tcW w:w="1417" w:type="dxa"/>
          </w:tcPr>
          <w:p w:rsidR="00BC19CE" w:rsidRPr="00575029" w:rsidRDefault="00BC19CE">
            <w:pPr>
              <w:jc w:val="center"/>
              <w:rPr>
                <w:lang w:eastAsia="en-US"/>
              </w:rPr>
            </w:pPr>
            <w:r w:rsidRPr="00180A70">
              <w:t>не более    25 000,00</w:t>
            </w:r>
          </w:p>
        </w:tc>
        <w:tc>
          <w:tcPr>
            <w:tcW w:w="1560" w:type="dxa"/>
          </w:tcPr>
          <w:p w:rsidR="00BC19CE" w:rsidRDefault="00BC19CE" w:rsidP="00B43C04">
            <w:pPr>
              <w:jc w:val="center"/>
            </w:pPr>
            <w:r w:rsidRPr="005D2359">
              <w:t>не менее      7 лет</w:t>
            </w:r>
          </w:p>
        </w:tc>
        <w:tc>
          <w:tcPr>
            <w:tcW w:w="1417" w:type="dxa"/>
            <w:vMerge/>
          </w:tcPr>
          <w:p w:rsidR="00BC19CE" w:rsidRDefault="00BC19CE" w:rsidP="001D03E4">
            <w:pPr>
              <w:jc w:val="center"/>
              <w:rPr>
                <w:sz w:val="20"/>
                <w:szCs w:val="20"/>
              </w:rPr>
            </w:pPr>
          </w:p>
        </w:tc>
      </w:tr>
      <w:tr w:rsidR="00BC19CE" w:rsidRPr="001D03E4" w:rsidTr="00A06B63">
        <w:tc>
          <w:tcPr>
            <w:tcW w:w="567" w:type="dxa"/>
          </w:tcPr>
          <w:p w:rsidR="00BC19CE" w:rsidRPr="001D03E4" w:rsidRDefault="00BC19CE" w:rsidP="001D03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</w:t>
            </w:r>
          </w:p>
        </w:tc>
        <w:tc>
          <w:tcPr>
            <w:tcW w:w="2694" w:type="dxa"/>
          </w:tcPr>
          <w:p w:rsidR="00BC19CE" w:rsidRPr="00FB7A74" w:rsidRDefault="00BC19CE">
            <w:pPr>
              <w:jc w:val="center"/>
              <w:rPr>
                <w:lang w:eastAsia="en-US"/>
              </w:rPr>
            </w:pPr>
            <w:r w:rsidRPr="00FB7A74">
              <w:t>Шкаф для картотеки</w:t>
            </w:r>
          </w:p>
        </w:tc>
        <w:tc>
          <w:tcPr>
            <w:tcW w:w="851" w:type="dxa"/>
          </w:tcPr>
          <w:p w:rsidR="00BC19CE" w:rsidRDefault="00BC19CE" w:rsidP="00FB7A74">
            <w:pPr>
              <w:jc w:val="center"/>
            </w:pPr>
            <w:r w:rsidRPr="00FD3A93">
              <w:t>шт.</w:t>
            </w:r>
          </w:p>
        </w:tc>
        <w:tc>
          <w:tcPr>
            <w:tcW w:w="1701" w:type="dxa"/>
          </w:tcPr>
          <w:p w:rsidR="00BC19CE" w:rsidRPr="00FB7A74" w:rsidRDefault="00BC19CE">
            <w:pPr>
              <w:jc w:val="center"/>
              <w:rPr>
                <w:lang w:eastAsia="en-US"/>
              </w:rPr>
            </w:pPr>
            <w:r w:rsidRPr="00FB7A74">
              <w:t>2</w:t>
            </w:r>
          </w:p>
        </w:tc>
        <w:tc>
          <w:tcPr>
            <w:tcW w:w="1417" w:type="dxa"/>
          </w:tcPr>
          <w:p w:rsidR="00BC19CE" w:rsidRPr="00575029" w:rsidRDefault="00BC19CE" w:rsidP="00180A70">
            <w:pPr>
              <w:jc w:val="center"/>
              <w:rPr>
                <w:lang w:eastAsia="en-US"/>
              </w:rPr>
            </w:pPr>
            <w:r w:rsidRPr="00180A70">
              <w:t xml:space="preserve">не более    </w:t>
            </w:r>
            <w:r>
              <w:t>6</w:t>
            </w:r>
            <w:r w:rsidRPr="00180A70">
              <w:t xml:space="preserve"> 000,00</w:t>
            </w:r>
          </w:p>
        </w:tc>
        <w:tc>
          <w:tcPr>
            <w:tcW w:w="1560" w:type="dxa"/>
          </w:tcPr>
          <w:p w:rsidR="00BC19CE" w:rsidRDefault="00BC19CE" w:rsidP="00B43C04">
            <w:pPr>
              <w:jc w:val="center"/>
            </w:pPr>
            <w:r w:rsidRPr="005D2359">
              <w:t>не менее      7 лет</w:t>
            </w:r>
          </w:p>
        </w:tc>
        <w:tc>
          <w:tcPr>
            <w:tcW w:w="1417" w:type="dxa"/>
            <w:vMerge/>
          </w:tcPr>
          <w:p w:rsidR="00BC19CE" w:rsidRDefault="00BC19CE" w:rsidP="001D03E4">
            <w:pPr>
              <w:jc w:val="center"/>
              <w:rPr>
                <w:sz w:val="20"/>
                <w:szCs w:val="20"/>
              </w:rPr>
            </w:pPr>
          </w:p>
        </w:tc>
      </w:tr>
      <w:tr w:rsidR="00BC19CE" w:rsidRPr="001D03E4" w:rsidTr="00A06B63">
        <w:tc>
          <w:tcPr>
            <w:tcW w:w="567" w:type="dxa"/>
          </w:tcPr>
          <w:p w:rsidR="00BC19CE" w:rsidRPr="001D03E4" w:rsidRDefault="00BC19CE" w:rsidP="001D03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</w:t>
            </w:r>
          </w:p>
        </w:tc>
        <w:tc>
          <w:tcPr>
            <w:tcW w:w="2694" w:type="dxa"/>
          </w:tcPr>
          <w:p w:rsidR="00BC19CE" w:rsidRPr="00FB7A74" w:rsidRDefault="00BC19CE">
            <w:pPr>
              <w:jc w:val="center"/>
              <w:rPr>
                <w:lang w:eastAsia="en-US"/>
              </w:rPr>
            </w:pPr>
            <w:r w:rsidRPr="00FB7A74">
              <w:t>Стеллаж для журналов (2000х1040х400)</w:t>
            </w:r>
          </w:p>
        </w:tc>
        <w:tc>
          <w:tcPr>
            <w:tcW w:w="851" w:type="dxa"/>
          </w:tcPr>
          <w:p w:rsidR="00BC19CE" w:rsidRDefault="00BC19CE" w:rsidP="00FB7A74">
            <w:pPr>
              <w:jc w:val="center"/>
            </w:pPr>
            <w:r w:rsidRPr="00FD3A93">
              <w:t>шт.</w:t>
            </w:r>
          </w:p>
        </w:tc>
        <w:tc>
          <w:tcPr>
            <w:tcW w:w="1701" w:type="dxa"/>
          </w:tcPr>
          <w:p w:rsidR="00BC19CE" w:rsidRPr="00FB7A74" w:rsidRDefault="00BC19CE">
            <w:pPr>
              <w:jc w:val="center"/>
              <w:rPr>
                <w:lang w:eastAsia="en-US"/>
              </w:rPr>
            </w:pPr>
            <w:r w:rsidRPr="00FB7A74">
              <w:t>6</w:t>
            </w:r>
          </w:p>
        </w:tc>
        <w:tc>
          <w:tcPr>
            <w:tcW w:w="1417" w:type="dxa"/>
          </w:tcPr>
          <w:p w:rsidR="00BC19CE" w:rsidRPr="00575029" w:rsidRDefault="00BC19CE" w:rsidP="00180A70">
            <w:pPr>
              <w:jc w:val="center"/>
              <w:rPr>
                <w:lang w:eastAsia="en-US"/>
              </w:rPr>
            </w:pPr>
            <w:r w:rsidRPr="00180A70">
              <w:t xml:space="preserve">не более    </w:t>
            </w:r>
            <w:r>
              <w:t>5</w:t>
            </w:r>
            <w:r w:rsidRPr="00180A70">
              <w:t xml:space="preserve"> 000,00</w:t>
            </w:r>
          </w:p>
        </w:tc>
        <w:tc>
          <w:tcPr>
            <w:tcW w:w="1560" w:type="dxa"/>
          </w:tcPr>
          <w:p w:rsidR="00BC19CE" w:rsidRDefault="00BC19CE" w:rsidP="00B43C04">
            <w:pPr>
              <w:jc w:val="center"/>
            </w:pPr>
            <w:r w:rsidRPr="005D2359">
              <w:t>не менее      7 лет</w:t>
            </w:r>
          </w:p>
        </w:tc>
        <w:tc>
          <w:tcPr>
            <w:tcW w:w="1417" w:type="dxa"/>
            <w:vMerge/>
          </w:tcPr>
          <w:p w:rsidR="00BC19CE" w:rsidRDefault="00BC19CE" w:rsidP="001D03E4">
            <w:pPr>
              <w:jc w:val="center"/>
              <w:rPr>
                <w:sz w:val="20"/>
                <w:szCs w:val="20"/>
              </w:rPr>
            </w:pPr>
          </w:p>
        </w:tc>
      </w:tr>
      <w:tr w:rsidR="00BC19CE" w:rsidRPr="001D03E4" w:rsidTr="00A06B63">
        <w:tc>
          <w:tcPr>
            <w:tcW w:w="567" w:type="dxa"/>
          </w:tcPr>
          <w:p w:rsidR="00BC19CE" w:rsidRPr="001D03E4" w:rsidRDefault="00BC19CE" w:rsidP="001D03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2694" w:type="dxa"/>
          </w:tcPr>
          <w:p w:rsidR="00BC19CE" w:rsidRPr="00FB7A74" w:rsidRDefault="00BC19CE">
            <w:pPr>
              <w:jc w:val="center"/>
              <w:rPr>
                <w:lang w:eastAsia="en-US"/>
              </w:rPr>
            </w:pPr>
            <w:r w:rsidRPr="00FB7A74">
              <w:t>Стеллаж для журналов (1850х1040х400</w:t>
            </w:r>
          </w:p>
        </w:tc>
        <w:tc>
          <w:tcPr>
            <w:tcW w:w="851" w:type="dxa"/>
          </w:tcPr>
          <w:p w:rsidR="00BC19CE" w:rsidRDefault="00BC19CE" w:rsidP="00FB7A74">
            <w:pPr>
              <w:jc w:val="center"/>
            </w:pPr>
            <w:r w:rsidRPr="00FD3A93">
              <w:t>шт.</w:t>
            </w:r>
          </w:p>
        </w:tc>
        <w:tc>
          <w:tcPr>
            <w:tcW w:w="1701" w:type="dxa"/>
          </w:tcPr>
          <w:p w:rsidR="00BC19CE" w:rsidRPr="00FB7A74" w:rsidRDefault="00BC19CE">
            <w:pPr>
              <w:jc w:val="center"/>
              <w:rPr>
                <w:lang w:eastAsia="en-US"/>
              </w:rPr>
            </w:pPr>
            <w:r w:rsidRPr="00FB7A74">
              <w:t>5</w:t>
            </w:r>
          </w:p>
        </w:tc>
        <w:tc>
          <w:tcPr>
            <w:tcW w:w="1417" w:type="dxa"/>
          </w:tcPr>
          <w:p w:rsidR="00BC19CE" w:rsidRPr="00575029" w:rsidRDefault="00BC19CE" w:rsidP="00180A70">
            <w:pPr>
              <w:jc w:val="center"/>
              <w:rPr>
                <w:lang w:eastAsia="en-US"/>
              </w:rPr>
            </w:pPr>
            <w:r w:rsidRPr="00180A70">
              <w:t>не более    2</w:t>
            </w:r>
            <w:r>
              <w:t>0</w:t>
            </w:r>
            <w:r w:rsidRPr="00180A70">
              <w:t xml:space="preserve"> 000,00</w:t>
            </w:r>
          </w:p>
        </w:tc>
        <w:tc>
          <w:tcPr>
            <w:tcW w:w="1560" w:type="dxa"/>
          </w:tcPr>
          <w:p w:rsidR="00BC19CE" w:rsidRDefault="00BC19CE" w:rsidP="00B43C04">
            <w:pPr>
              <w:jc w:val="center"/>
            </w:pPr>
            <w:r w:rsidRPr="005D2359">
              <w:t>не менее      7 лет</w:t>
            </w:r>
          </w:p>
        </w:tc>
        <w:tc>
          <w:tcPr>
            <w:tcW w:w="1417" w:type="dxa"/>
            <w:vMerge/>
          </w:tcPr>
          <w:p w:rsidR="00BC19CE" w:rsidRDefault="00BC19CE" w:rsidP="001D03E4">
            <w:pPr>
              <w:jc w:val="center"/>
              <w:rPr>
                <w:sz w:val="20"/>
                <w:szCs w:val="20"/>
              </w:rPr>
            </w:pPr>
          </w:p>
        </w:tc>
      </w:tr>
      <w:tr w:rsidR="00BC19CE" w:rsidRPr="001D03E4" w:rsidTr="00A06B63">
        <w:tc>
          <w:tcPr>
            <w:tcW w:w="567" w:type="dxa"/>
          </w:tcPr>
          <w:p w:rsidR="00BC19CE" w:rsidRPr="001D03E4" w:rsidRDefault="00BC19CE" w:rsidP="001D03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</w:t>
            </w:r>
          </w:p>
        </w:tc>
        <w:tc>
          <w:tcPr>
            <w:tcW w:w="2694" w:type="dxa"/>
          </w:tcPr>
          <w:p w:rsidR="00BC19CE" w:rsidRPr="00FB7A74" w:rsidRDefault="00BC19CE">
            <w:pPr>
              <w:jc w:val="center"/>
              <w:rPr>
                <w:lang w:eastAsia="en-US"/>
              </w:rPr>
            </w:pPr>
            <w:r w:rsidRPr="00FB7A74">
              <w:t>Стеллаж вращающийся для журналов (955х675х675)</w:t>
            </w:r>
          </w:p>
        </w:tc>
        <w:tc>
          <w:tcPr>
            <w:tcW w:w="851" w:type="dxa"/>
          </w:tcPr>
          <w:p w:rsidR="00BC19CE" w:rsidRDefault="00BC19CE" w:rsidP="00FB7A74">
            <w:pPr>
              <w:jc w:val="center"/>
            </w:pPr>
            <w:r w:rsidRPr="00FD3A93">
              <w:t>шт.</w:t>
            </w:r>
          </w:p>
        </w:tc>
        <w:tc>
          <w:tcPr>
            <w:tcW w:w="1701" w:type="dxa"/>
          </w:tcPr>
          <w:p w:rsidR="00BC19CE" w:rsidRPr="00FB7A74" w:rsidRDefault="00BC19CE">
            <w:pPr>
              <w:jc w:val="center"/>
              <w:rPr>
                <w:lang w:eastAsia="en-US"/>
              </w:rPr>
            </w:pPr>
            <w:r w:rsidRPr="00FB7A74">
              <w:t>3</w:t>
            </w:r>
          </w:p>
        </w:tc>
        <w:tc>
          <w:tcPr>
            <w:tcW w:w="1417" w:type="dxa"/>
          </w:tcPr>
          <w:p w:rsidR="00BC19CE" w:rsidRPr="00575029" w:rsidRDefault="00BC19CE">
            <w:pPr>
              <w:jc w:val="center"/>
              <w:rPr>
                <w:lang w:eastAsia="en-US"/>
              </w:rPr>
            </w:pPr>
            <w:r w:rsidRPr="00180A70">
              <w:t>не более    6 000,00</w:t>
            </w:r>
          </w:p>
        </w:tc>
        <w:tc>
          <w:tcPr>
            <w:tcW w:w="1560" w:type="dxa"/>
          </w:tcPr>
          <w:p w:rsidR="00BC19CE" w:rsidRDefault="00BC19CE" w:rsidP="00B43C04">
            <w:pPr>
              <w:jc w:val="center"/>
            </w:pPr>
            <w:r w:rsidRPr="005D2359">
              <w:t>не менее      7 лет</w:t>
            </w:r>
          </w:p>
        </w:tc>
        <w:tc>
          <w:tcPr>
            <w:tcW w:w="1417" w:type="dxa"/>
            <w:vMerge/>
          </w:tcPr>
          <w:p w:rsidR="00BC19CE" w:rsidRDefault="00BC19CE" w:rsidP="001D03E4">
            <w:pPr>
              <w:jc w:val="center"/>
              <w:rPr>
                <w:sz w:val="20"/>
                <w:szCs w:val="20"/>
              </w:rPr>
            </w:pPr>
          </w:p>
        </w:tc>
      </w:tr>
      <w:tr w:rsidR="00BC19CE" w:rsidRPr="001D03E4" w:rsidTr="00A06B63">
        <w:tc>
          <w:tcPr>
            <w:tcW w:w="567" w:type="dxa"/>
          </w:tcPr>
          <w:p w:rsidR="00BC19CE" w:rsidRPr="001D03E4" w:rsidRDefault="00BC19CE" w:rsidP="001D03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</w:t>
            </w:r>
          </w:p>
        </w:tc>
        <w:tc>
          <w:tcPr>
            <w:tcW w:w="2694" w:type="dxa"/>
          </w:tcPr>
          <w:p w:rsidR="00BC19CE" w:rsidRPr="00FB7A74" w:rsidRDefault="00BC19CE">
            <w:pPr>
              <w:jc w:val="center"/>
              <w:rPr>
                <w:lang w:eastAsia="en-US"/>
              </w:rPr>
            </w:pPr>
            <w:r w:rsidRPr="00FB7A74">
              <w:t>Шкаф бухгалтерский</w:t>
            </w:r>
          </w:p>
        </w:tc>
        <w:tc>
          <w:tcPr>
            <w:tcW w:w="851" w:type="dxa"/>
          </w:tcPr>
          <w:p w:rsidR="00BC19CE" w:rsidRDefault="00BC19CE" w:rsidP="00FB7A74">
            <w:pPr>
              <w:jc w:val="center"/>
            </w:pPr>
            <w:r w:rsidRPr="00FD3A93">
              <w:t>шт.</w:t>
            </w:r>
          </w:p>
        </w:tc>
        <w:tc>
          <w:tcPr>
            <w:tcW w:w="1701" w:type="dxa"/>
          </w:tcPr>
          <w:p w:rsidR="00BC19CE" w:rsidRPr="00FB7A74" w:rsidRDefault="00BC19CE">
            <w:pPr>
              <w:jc w:val="center"/>
              <w:rPr>
                <w:lang w:eastAsia="en-US"/>
              </w:rPr>
            </w:pPr>
            <w:r w:rsidRPr="00FB7A74">
              <w:t>1</w:t>
            </w:r>
          </w:p>
        </w:tc>
        <w:tc>
          <w:tcPr>
            <w:tcW w:w="1417" w:type="dxa"/>
          </w:tcPr>
          <w:p w:rsidR="00BC19CE" w:rsidRPr="00575029" w:rsidRDefault="00BC19CE">
            <w:pPr>
              <w:jc w:val="center"/>
              <w:rPr>
                <w:lang w:eastAsia="en-US"/>
              </w:rPr>
            </w:pPr>
            <w:r w:rsidRPr="00180A70">
              <w:t>не более    6 000,00</w:t>
            </w:r>
          </w:p>
        </w:tc>
        <w:tc>
          <w:tcPr>
            <w:tcW w:w="1560" w:type="dxa"/>
          </w:tcPr>
          <w:p w:rsidR="00BC19CE" w:rsidRDefault="00BC19CE" w:rsidP="00B43C04">
            <w:pPr>
              <w:jc w:val="center"/>
            </w:pPr>
            <w:r w:rsidRPr="005D2359">
              <w:t>не менее      7 лет</w:t>
            </w:r>
          </w:p>
        </w:tc>
        <w:tc>
          <w:tcPr>
            <w:tcW w:w="1417" w:type="dxa"/>
            <w:vMerge/>
          </w:tcPr>
          <w:p w:rsidR="00BC19CE" w:rsidRDefault="00BC19CE" w:rsidP="001D03E4">
            <w:pPr>
              <w:jc w:val="center"/>
              <w:rPr>
                <w:sz w:val="20"/>
                <w:szCs w:val="20"/>
              </w:rPr>
            </w:pPr>
          </w:p>
        </w:tc>
      </w:tr>
      <w:tr w:rsidR="00BC19CE" w:rsidRPr="001D03E4" w:rsidTr="00A06B63">
        <w:tc>
          <w:tcPr>
            <w:tcW w:w="567" w:type="dxa"/>
          </w:tcPr>
          <w:p w:rsidR="00BC19CE" w:rsidRPr="001D03E4" w:rsidRDefault="00BC19CE" w:rsidP="001D03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</w:t>
            </w:r>
          </w:p>
        </w:tc>
        <w:tc>
          <w:tcPr>
            <w:tcW w:w="2694" w:type="dxa"/>
          </w:tcPr>
          <w:p w:rsidR="00BC19CE" w:rsidRPr="00FB7A74" w:rsidRDefault="00BC19CE">
            <w:pPr>
              <w:jc w:val="center"/>
              <w:rPr>
                <w:lang w:eastAsia="en-US"/>
              </w:rPr>
            </w:pPr>
            <w:r w:rsidRPr="00FB7A74">
              <w:t>Сплит-система</w:t>
            </w:r>
          </w:p>
        </w:tc>
        <w:tc>
          <w:tcPr>
            <w:tcW w:w="851" w:type="dxa"/>
          </w:tcPr>
          <w:p w:rsidR="00BC19CE" w:rsidRDefault="00BC19CE" w:rsidP="00FB7A74">
            <w:pPr>
              <w:jc w:val="center"/>
            </w:pPr>
            <w:r w:rsidRPr="00FD3A93">
              <w:t>шт.</w:t>
            </w:r>
          </w:p>
        </w:tc>
        <w:tc>
          <w:tcPr>
            <w:tcW w:w="1701" w:type="dxa"/>
          </w:tcPr>
          <w:p w:rsidR="00BC19CE" w:rsidRPr="00FB7A74" w:rsidRDefault="00BC19CE" w:rsidP="0059609E">
            <w:pPr>
              <w:jc w:val="center"/>
              <w:rPr>
                <w:lang w:eastAsia="en-US"/>
              </w:rPr>
            </w:pPr>
            <w:r w:rsidRPr="0059609E">
              <w:t xml:space="preserve">не более 1 в расчете на 1 </w:t>
            </w:r>
            <w:r>
              <w:t>помещение</w:t>
            </w:r>
          </w:p>
        </w:tc>
        <w:tc>
          <w:tcPr>
            <w:tcW w:w="1417" w:type="dxa"/>
          </w:tcPr>
          <w:p w:rsidR="00BC19CE" w:rsidRPr="00575029" w:rsidRDefault="00BC19CE" w:rsidP="00180A70">
            <w:pPr>
              <w:jc w:val="center"/>
              <w:rPr>
                <w:lang w:eastAsia="en-US"/>
              </w:rPr>
            </w:pPr>
            <w:r w:rsidRPr="00180A70">
              <w:t xml:space="preserve">не более    </w:t>
            </w:r>
            <w:r>
              <w:t>4</w:t>
            </w:r>
            <w:r w:rsidRPr="00180A70">
              <w:t>0 000,00</w:t>
            </w:r>
          </w:p>
        </w:tc>
        <w:tc>
          <w:tcPr>
            <w:tcW w:w="1560" w:type="dxa"/>
          </w:tcPr>
          <w:p w:rsidR="00BC19CE" w:rsidRDefault="00BC19CE" w:rsidP="00180A70">
            <w:pPr>
              <w:jc w:val="center"/>
            </w:pPr>
            <w:r w:rsidRPr="005D2359">
              <w:t xml:space="preserve">не менее      </w:t>
            </w:r>
            <w:r>
              <w:t>3</w:t>
            </w:r>
            <w:r w:rsidRPr="005D2359">
              <w:t xml:space="preserve"> лет</w:t>
            </w:r>
          </w:p>
        </w:tc>
        <w:tc>
          <w:tcPr>
            <w:tcW w:w="1417" w:type="dxa"/>
          </w:tcPr>
          <w:p w:rsidR="00BC19CE" w:rsidRDefault="00BC19CE" w:rsidP="0059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Пульт дистанционуправления</w:t>
            </w:r>
          </w:p>
        </w:tc>
      </w:tr>
      <w:tr w:rsidR="00BC19CE" w:rsidRPr="001D03E4" w:rsidTr="00A06B63">
        <w:tc>
          <w:tcPr>
            <w:tcW w:w="567" w:type="dxa"/>
          </w:tcPr>
          <w:p w:rsidR="00BC19CE" w:rsidRDefault="00BC19CE" w:rsidP="001D03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</w:t>
            </w:r>
          </w:p>
        </w:tc>
        <w:tc>
          <w:tcPr>
            <w:tcW w:w="2694" w:type="dxa"/>
          </w:tcPr>
          <w:p w:rsidR="00BC19CE" w:rsidRPr="00FB7A74" w:rsidRDefault="00BC19CE">
            <w:pPr>
              <w:jc w:val="center"/>
            </w:pPr>
            <w:r>
              <w:t>Кресло</w:t>
            </w:r>
          </w:p>
        </w:tc>
        <w:tc>
          <w:tcPr>
            <w:tcW w:w="851" w:type="dxa"/>
          </w:tcPr>
          <w:p w:rsidR="00BC19CE" w:rsidRPr="00FD3A93" w:rsidRDefault="00BC19CE" w:rsidP="00FB7A74">
            <w:pPr>
              <w:jc w:val="center"/>
            </w:pPr>
            <w:r>
              <w:t>шт</w:t>
            </w:r>
          </w:p>
        </w:tc>
        <w:tc>
          <w:tcPr>
            <w:tcW w:w="1701" w:type="dxa"/>
          </w:tcPr>
          <w:p w:rsidR="00BC19CE" w:rsidRPr="00FB7A74" w:rsidRDefault="00BC19CE">
            <w:pPr>
              <w:jc w:val="center"/>
            </w:pPr>
            <w:r w:rsidRPr="00180A70">
              <w:t>не более 1 в расчете на 1 должность</w:t>
            </w:r>
          </w:p>
        </w:tc>
        <w:tc>
          <w:tcPr>
            <w:tcW w:w="1417" w:type="dxa"/>
          </w:tcPr>
          <w:p w:rsidR="00BC19CE" w:rsidRPr="00180A70" w:rsidRDefault="00BC19CE" w:rsidP="00180A70">
            <w:pPr>
              <w:jc w:val="center"/>
            </w:pPr>
            <w:r w:rsidRPr="00180A70">
              <w:t xml:space="preserve">не более    </w:t>
            </w:r>
            <w:r>
              <w:t>7</w:t>
            </w:r>
            <w:r w:rsidRPr="00180A70">
              <w:t xml:space="preserve"> 000,00</w:t>
            </w:r>
          </w:p>
        </w:tc>
        <w:tc>
          <w:tcPr>
            <w:tcW w:w="1560" w:type="dxa"/>
          </w:tcPr>
          <w:p w:rsidR="00BC19CE" w:rsidRPr="005D2359" w:rsidRDefault="00BC19CE" w:rsidP="00180A70">
            <w:pPr>
              <w:jc w:val="center"/>
            </w:pPr>
            <w:r w:rsidRPr="00180A70">
              <w:t>не менее      7 лет</w:t>
            </w:r>
          </w:p>
        </w:tc>
        <w:tc>
          <w:tcPr>
            <w:tcW w:w="1417" w:type="dxa"/>
          </w:tcPr>
          <w:p w:rsidR="00BC19CE" w:rsidRDefault="00BC19CE" w:rsidP="00593A65">
            <w:pPr>
              <w:jc w:val="center"/>
              <w:rPr>
                <w:sz w:val="20"/>
                <w:szCs w:val="20"/>
              </w:rPr>
            </w:pPr>
            <w:r w:rsidRPr="00180A70">
              <w:rPr>
                <w:sz w:val="20"/>
                <w:szCs w:val="20"/>
              </w:rPr>
              <w:t xml:space="preserve">Кожзам, </w:t>
            </w:r>
            <w:r>
              <w:rPr>
                <w:sz w:val="20"/>
                <w:szCs w:val="20"/>
              </w:rPr>
              <w:t xml:space="preserve">ткань, </w:t>
            </w:r>
            <w:r w:rsidRPr="00180A70">
              <w:rPr>
                <w:sz w:val="20"/>
                <w:szCs w:val="20"/>
              </w:rPr>
              <w:t xml:space="preserve">нетканные </w:t>
            </w:r>
          </w:p>
        </w:tc>
      </w:tr>
      <w:tr w:rsidR="00BC19CE" w:rsidRPr="001D03E4" w:rsidTr="00A06B63">
        <w:tc>
          <w:tcPr>
            <w:tcW w:w="567" w:type="dxa"/>
          </w:tcPr>
          <w:p w:rsidR="00BC19CE" w:rsidRDefault="00BC19CE" w:rsidP="001D03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694" w:type="dxa"/>
          </w:tcPr>
          <w:p w:rsidR="00BC19CE" w:rsidRDefault="00BC19CE">
            <w:pPr>
              <w:jc w:val="center"/>
            </w:pPr>
            <w:r>
              <w:t>2</w:t>
            </w:r>
          </w:p>
        </w:tc>
        <w:tc>
          <w:tcPr>
            <w:tcW w:w="851" w:type="dxa"/>
          </w:tcPr>
          <w:p w:rsidR="00BC19CE" w:rsidRDefault="00BC19CE" w:rsidP="00FB7A74">
            <w:pPr>
              <w:jc w:val="center"/>
            </w:pPr>
            <w:r>
              <w:t>3</w:t>
            </w:r>
          </w:p>
        </w:tc>
        <w:tc>
          <w:tcPr>
            <w:tcW w:w="1701" w:type="dxa"/>
          </w:tcPr>
          <w:p w:rsidR="00BC19CE" w:rsidRPr="00180A70" w:rsidRDefault="00BC19CE">
            <w:pPr>
              <w:jc w:val="center"/>
            </w:pPr>
            <w:r>
              <w:t>4</w:t>
            </w:r>
          </w:p>
        </w:tc>
        <w:tc>
          <w:tcPr>
            <w:tcW w:w="1417" w:type="dxa"/>
          </w:tcPr>
          <w:p w:rsidR="00BC19CE" w:rsidRPr="00180A70" w:rsidRDefault="00BC19CE" w:rsidP="00180A70">
            <w:pPr>
              <w:jc w:val="center"/>
            </w:pPr>
            <w:r>
              <w:t>5</w:t>
            </w:r>
          </w:p>
        </w:tc>
        <w:tc>
          <w:tcPr>
            <w:tcW w:w="1560" w:type="dxa"/>
          </w:tcPr>
          <w:p w:rsidR="00BC19CE" w:rsidRPr="00180A70" w:rsidRDefault="00BC19CE" w:rsidP="00180A70">
            <w:pPr>
              <w:jc w:val="center"/>
            </w:pPr>
            <w:r>
              <w:t>6</w:t>
            </w:r>
          </w:p>
        </w:tc>
        <w:tc>
          <w:tcPr>
            <w:tcW w:w="1417" w:type="dxa"/>
          </w:tcPr>
          <w:p w:rsidR="00BC19CE" w:rsidRPr="00180A70" w:rsidRDefault="00BC19CE" w:rsidP="0059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</w:tr>
      <w:tr w:rsidR="00BC19CE" w:rsidRPr="001D03E4" w:rsidTr="00A06B63">
        <w:trPr>
          <w:trHeight w:val="436"/>
        </w:trPr>
        <w:tc>
          <w:tcPr>
            <w:tcW w:w="567" w:type="dxa"/>
          </w:tcPr>
          <w:p w:rsidR="00BC19CE" w:rsidRDefault="00BC19CE" w:rsidP="001E6D5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</w:t>
            </w:r>
          </w:p>
        </w:tc>
        <w:tc>
          <w:tcPr>
            <w:tcW w:w="2694" w:type="dxa"/>
          </w:tcPr>
          <w:p w:rsidR="00BC19CE" w:rsidRPr="00D17E30" w:rsidRDefault="00BC19CE" w:rsidP="001E6D5D">
            <w:pPr>
              <w:widowControl w:val="0"/>
              <w:autoSpaceDE w:val="0"/>
              <w:autoSpaceDN w:val="0"/>
              <w:adjustRightInd w:val="0"/>
              <w:ind w:left="-105"/>
              <w:jc w:val="both"/>
            </w:pPr>
            <w:r>
              <w:t xml:space="preserve"> Кулер для воды</w:t>
            </w:r>
          </w:p>
        </w:tc>
        <w:tc>
          <w:tcPr>
            <w:tcW w:w="851" w:type="dxa"/>
          </w:tcPr>
          <w:p w:rsidR="00BC19CE" w:rsidRPr="007E0C03" w:rsidRDefault="00BC19CE" w:rsidP="001E6D5D">
            <w:pPr>
              <w:jc w:val="center"/>
            </w:pPr>
            <w:r>
              <w:t>шт.</w:t>
            </w:r>
          </w:p>
        </w:tc>
        <w:tc>
          <w:tcPr>
            <w:tcW w:w="1701" w:type="dxa"/>
          </w:tcPr>
          <w:p w:rsidR="00BC19CE" w:rsidRPr="007E0C03" w:rsidRDefault="00BC19CE" w:rsidP="001E6D5D">
            <w:pPr>
              <w:jc w:val="center"/>
            </w:pPr>
            <w:r>
              <w:t>2</w:t>
            </w:r>
          </w:p>
        </w:tc>
        <w:tc>
          <w:tcPr>
            <w:tcW w:w="1417" w:type="dxa"/>
          </w:tcPr>
          <w:p w:rsidR="00BC19CE" w:rsidRPr="00BF77A4" w:rsidRDefault="00BC19CE" w:rsidP="001E6D5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Не более 10 000,00</w:t>
            </w:r>
          </w:p>
        </w:tc>
        <w:tc>
          <w:tcPr>
            <w:tcW w:w="1560" w:type="dxa"/>
          </w:tcPr>
          <w:p w:rsidR="00BC19CE" w:rsidRDefault="00BC19CE" w:rsidP="001E6D5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 xml:space="preserve">не менее  </w:t>
            </w:r>
          </w:p>
          <w:p w:rsidR="00BC19CE" w:rsidRPr="00157850" w:rsidRDefault="00BC19CE" w:rsidP="001E6D5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1417" w:type="dxa"/>
          </w:tcPr>
          <w:p w:rsidR="00BC19CE" w:rsidRDefault="00BC19CE" w:rsidP="001E6D5D">
            <w:pPr>
              <w:jc w:val="center"/>
              <w:rPr>
                <w:sz w:val="20"/>
                <w:szCs w:val="20"/>
              </w:rPr>
            </w:pPr>
          </w:p>
        </w:tc>
      </w:tr>
      <w:tr w:rsidR="00BC19CE" w:rsidRPr="001D03E4" w:rsidTr="00A06B63">
        <w:tc>
          <w:tcPr>
            <w:tcW w:w="567" w:type="dxa"/>
          </w:tcPr>
          <w:p w:rsidR="00BC19CE" w:rsidRPr="001D03E4" w:rsidRDefault="00BC19CE" w:rsidP="001E6D5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</w:t>
            </w:r>
          </w:p>
        </w:tc>
        <w:tc>
          <w:tcPr>
            <w:tcW w:w="2694" w:type="dxa"/>
          </w:tcPr>
          <w:p w:rsidR="00BC19CE" w:rsidRPr="00D17E30" w:rsidRDefault="00BC19CE" w:rsidP="001E6D5D">
            <w:pPr>
              <w:widowControl w:val="0"/>
              <w:autoSpaceDE w:val="0"/>
              <w:autoSpaceDN w:val="0"/>
              <w:adjustRightInd w:val="0"/>
              <w:ind w:left="-105"/>
              <w:jc w:val="both"/>
            </w:pPr>
            <w:r w:rsidRPr="00D17E30">
              <w:t xml:space="preserve"> Телевизор </w:t>
            </w:r>
          </w:p>
        </w:tc>
        <w:tc>
          <w:tcPr>
            <w:tcW w:w="851" w:type="dxa"/>
          </w:tcPr>
          <w:p w:rsidR="00BC19CE" w:rsidRPr="007E0C03" w:rsidRDefault="00BC19CE" w:rsidP="001E6D5D">
            <w:pPr>
              <w:jc w:val="center"/>
            </w:pPr>
            <w:r w:rsidRPr="007E0C03">
              <w:t>шт.</w:t>
            </w:r>
          </w:p>
        </w:tc>
        <w:tc>
          <w:tcPr>
            <w:tcW w:w="1701" w:type="dxa"/>
          </w:tcPr>
          <w:p w:rsidR="00BC19CE" w:rsidRPr="007E0C03" w:rsidRDefault="00BC19CE" w:rsidP="001E6D5D">
            <w:pPr>
              <w:jc w:val="center"/>
            </w:pPr>
            <w:r>
              <w:t>3</w:t>
            </w:r>
          </w:p>
        </w:tc>
        <w:tc>
          <w:tcPr>
            <w:tcW w:w="1417" w:type="dxa"/>
          </w:tcPr>
          <w:p w:rsidR="00BC19CE" w:rsidRPr="00D17E30" w:rsidRDefault="00BC19CE" w:rsidP="001E6D5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F77A4">
              <w:t xml:space="preserve">не более  </w:t>
            </w:r>
            <w:r w:rsidRPr="00D17E30">
              <w:t>50 000,00</w:t>
            </w:r>
          </w:p>
        </w:tc>
        <w:tc>
          <w:tcPr>
            <w:tcW w:w="1560" w:type="dxa"/>
          </w:tcPr>
          <w:p w:rsidR="00BC19CE" w:rsidRPr="00157850" w:rsidRDefault="00BC19CE" w:rsidP="001E6D5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57850">
              <w:t>не менее</w:t>
            </w:r>
          </w:p>
          <w:p w:rsidR="00BC19CE" w:rsidRPr="00D17E30" w:rsidRDefault="00BC19CE" w:rsidP="001E6D5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17E30">
              <w:t>5</w:t>
            </w:r>
          </w:p>
        </w:tc>
        <w:tc>
          <w:tcPr>
            <w:tcW w:w="1417" w:type="dxa"/>
          </w:tcPr>
          <w:p w:rsidR="00BC19CE" w:rsidRPr="001D03E4" w:rsidRDefault="00BC19CE" w:rsidP="001E6D5D">
            <w:pPr>
              <w:jc w:val="center"/>
              <w:rPr>
                <w:sz w:val="20"/>
                <w:szCs w:val="20"/>
              </w:rPr>
            </w:pPr>
          </w:p>
        </w:tc>
      </w:tr>
      <w:tr w:rsidR="00BC19CE" w:rsidRPr="001D03E4" w:rsidTr="00A06B63">
        <w:tc>
          <w:tcPr>
            <w:tcW w:w="567" w:type="dxa"/>
          </w:tcPr>
          <w:p w:rsidR="00BC19CE" w:rsidRDefault="00BC19CE" w:rsidP="001D03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</w:t>
            </w:r>
          </w:p>
        </w:tc>
        <w:tc>
          <w:tcPr>
            <w:tcW w:w="2694" w:type="dxa"/>
          </w:tcPr>
          <w:p w:rsidR="00BC19CE" w:rsidRDefault="00BC19CE">
            <w:pPr>
              <w:jc w:val="center"/>
            </w:pPr>
            <w:r>
              <w:t>Стул офисный</w:t>
            </w:r>
          </w:p>
        </w:tc>
        <w:tc>
          <w:tcPr>
            <w:tcW w:w="851" w:type="dxa"/>
          </w:tcPr>
          <w:p w:rsidR="00BC19CE" w:rsidRDefault="00BC19CE" w:rsidP="00FB7A74">
            <w:pPr>
              <w:jc w:val="center"/>
            </w:pPr>
            <w:r>
              <w:t>шт</w:t>
            </w:r>
          </w:p>
        </w:tc>
        <w:tc>
          <w:tcPr>
            <w:tcW w:w="1701" w:type="dxa"/>
          </w:tcPr>
          <w:p w:rsidR="00BC19CE" w:rsidRPr="00180A70" w:rsidRDefault="00BC19CE">
            <w:pPr>
              <w:jc w:val="center"/>
            </w:pPr>
            <w:r>
              <w:t>40</w:t>
            </w:r>
          </w:p>
        </w:tc>
        <w:tc>
          <w:tcPr>
            <w:tcW w:w="1417" w:type="dxa"/>
          </w:tcPr>
          <w:p w:rsidR="00BC19CE" w:rsidRPr="00180A70" w:rsidRDefault="00BC19CE" w:rsidP="005D619D">
            <w:pPr>
              <w:jc w:val="center"/>
            </w:pPr>
            <w:r w:rsidRPr="005D619D">
              <w:t xml:space="preserve">Не более </w:t>
            </w:r>
            <w:r>
              <w:t>5</w:t>
            </w:r>
            <w:r w:rsidRPr="005D619D">
              <w:t> 000,00</w:t>
            </w:r>
          </w:p>
        </w:tc>
        <w:tc>
          <w:tcPr>
            <w:tcW w:w="1560" w:type="dxa"/>
          </w:tcPr>
          <w:p w:rsidR="00BC19CE" w:rsidRPr="00180A70" w:rsidRDefault="00BC19CE" w:rsidP="00180A70">
            <w:pPr>
              <w:jc w:val="center"/>
            </w:pPr>
            <w:r w:rsidRPr="005D619D">
              <w:t>не менее      7 лет</w:t>
            </w:r>
          </w:p>
        </w:tc>
        <w:tc>
          <w:tcPr>
            <w:tcW w:w="1417" w:type="dxa"/>
          </w:tcPr>
          <w:p w:rsidR="00BC19CE" w:rsidRPr="00180A70" w:rsidRDefault="00BC19CE" w:rsidP="005D38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Металл, ткань, кожзам, не тканные </w:t>
            </w:r>
          </w:p>
        </w:tc>
      </w:tr>
      <w:tr w:rsidR="00BC19CE" w:rsidRPr="001D03E4" w:rsidTr="00A06B63">
        <w:tc>
          <w:tcPr>
            <w:tcW w:w="567" w:type="dxa"/>
          </w:tcPr>
          <w:p w:rsidR="00BC19CE" w:rsidRPr="001D03E4" w:rsidRDefault="00BC19CE" w:rsidP="001E6D5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</w:t>
            </w:r>
          </w:p>
        </w:tc>
        <w:tc>
          <w:tcPr>
            <w:tcW w:w="2694" w:type="dxa"/>
          </w:tcPr>
          <w:p w:rsidR="00BC19CE" w:rsidRPr="00D17E30" w:rsidRDefault="00BC19CE" w:rsidP="0059609E">
            <w:pPr>
              <w:jc w:val="center"/>
            </w:pPr>
            <w:r w:rsidRPr="00450D3A">
              <w:t>Шкаф металлический (сейф)</w:t>
            </w:r>
          </w:p>
        </w:tc>
        <w:tc>
          <w:tcPr>
            <w:tcW w:w="851" w:type="dxa"/>
          </w:tcPr>
          <w:p w:rsidR="00BC19CE" w:rsidRPr="007E0C03" w:rsidRDefault="00BC19CE" w:rsidP="001E6D5D">
            <w:pPr>
              <w:jc w:val="center"/>
            </w:pPr>
            <w:r w:rsidRPr="00450D3A">
              <w:t>шт.</w:t>
            </w:r>
          </w:p>
        </w:tc>
        <w:tc>
          <w:tcPr>
            <w:tcW w:w="1701" w:type="dxa"/>
          </w:tcPr>
          <w:p w:rsidR="00BC19CE" w:rsidRPr="007E0C03" w:rsidRDefault="00BC19CE" w:rsidP="0059609E">
            <w:pPr>
              <w:jc w:val="center"/>
            </w:pPr>
            <w:r w:rsidRPr="00450D3A">
              <w:t xml:space="preserve">не более 1 в расчете на 1 </w:t>
            </w:r>
            <w:r>
              <w:t>должность</w:t>
            </w:r>
          </w:p>
        </w:tc>
        <w:tc>
          <w:tcPr>
            <w:tcW w:w="1417" w:type="dxa"/>
          </w:tcPr>
          <w:p w:rsidR="00BC19CE" w:rsidRPr="003F2442" w:rsidRDefault="00BC19CE" w:rsidP="0059609E">
            <w:pPr>
              <w:jc w:val="center"/>
            </w:pPr>
            <w:r w:rsidRPr="00450D3A">
              <w:t xml:space="preserve">не более  </w:t>
            </w:r>
            <w:r>
              <w:t>13 000</w:t>
            </w:r>
            <w:r w:rsidRPr="00450D3A">
              <w:t>,00</w:t>
            </w:r>
          </w:p>
        </w:tc>
        <w:tc>
          <w:tcPr>
            <w:tcW w:w="1560" w:type="dxa"/>
          </w:tcPr>
          <w:p w:rsidR="00BC19CE" w:rsidRDefault="00BC19CE" w:rsidP="001E6D5D">
            <w:pPr>
              <w:jc w:val="center"/>
            </w:pPr>
            <w:r>
              <w:t xml:space="preserve">не менее </w:t>
            </w:r>
          </w:p>
          <w:p w:rsidR="00BC19CE" w:rsidRPr="00496207" w:rsidRDefault="00BC19CE" w:rsidP="001E6D5D">
            <w:pPr>
              <w:jc w:val="center"/>
            </w:pPr>
            <w:r>
              <w:t>25 лет</w:t>
            </w:r>
          </w:p>
        </w:tc>
        <w:tc>
          <w:tcPr>
            <w:tcW w:w="1417" w:type="dxa"/>
          </w:tcPr>
          <w:p w:rsidR="00BC19CE" w:rsidRPr="001D03E4" w:rsidRDefault="00BC19CE" w:rsidP="001E6D5D">
            <w:pPr>
              <w:jc w:val="center"/>
              <w:rPr>
                <w:sz w:val="20"/>
                <w:szCs w:val="20"/>
              </w:rPr>
            </w:pPr>
            <w:r w:rsidRPr="00450D3A">
              <w:rPr>
                <w:sz w:val="20"/>
                <w:szCs w:val="20"/>
              </w:rPr>
              <w:t>Ключ, кодовый замок</w:t>
            </w:r>
            <w:r>
              <w:rPr>
                <w:sz w:val="20"/>
                <w:szCs w:val="20"/>
              </w:rPr>
              <w:t xml:space="preserve"> </w:t>
            </w:r>
          </w:p>
        </w:tc>
      </w:tr>
      <w:tr w:rsidR="00BC19CE" w:rsidRPr="00D74A32" w:rsidTr="00A06B63">
        <w:trPr>
          <w:trHeight w:val="519"/>
        </w:trPr>
        <w:tc>
          <w:tcPr>
            <w:tcW w:w="567" w:type="dxa"/>
          </w:tcPr>
          <w:p w:rsidR="00BC19CE" w:rsidRPr="00D74A32" w:rsidRDefault="00BC19CE" w:rsidP="001E6D5D">
            <w:pPr>
              <w:jc w:val="center"/>
            </w:pPr>
            <w:r>
              <w:t>4.</w:t>
            </w:r>
          </w:p>
        </w:tc>
        <w:tc>
          <w:tcPr>
            <w:tcW w:w="9640" w:type="dxa"/>
            <w:gridSpan w:val="6"/>
          </w:tcPr>
          <w:p w:rsidR="00BC19CE" w:rsidRPr="00D74A32" w:rsidRDefault="00BC19CE" w:rsidP="00D74A32">
            <w:pPr>
              <w:jc w:val="center"/>
            </w:pPr>
            <w:r w:rsidRPr="00D74A32">
              <w:t>Муниципальное казенное учреждение Темрюкского городского поселения Темрюкского района «</w:t>
            </w:r>
            <w:r>
              <w:t>Централизованная бухгалтерия</w:t>
            </w:r>
            <w:r w:rsidRPr="00D74A32">
              <w:t>»</w:t>
            </w:r>
          </w:p>
        </w:tc>
      </w:tr>
      <w:tr w:rsidR="00BC19CE" w:rsidRPr="00D74A32" w:rsidTr="00A06B63">
        <w:trPr>
          <w:trHeight w:val="386"/>
        </w:trPr>
        <w:tc>
          <w:tcPr>
            <w:tcW w:w="10207" w:type="dxa"/>
            <w:gridSpan w:val="7"/>
          </w:tcPr>
          <w:p w:rsidR="00BC19CE" w:rsidRPr="00D74A32" w:rsidRDefault="00BC19CE" w:rsidP="005A5F24">
            <w:pPr>
              <w:jc w:val="center"/>
            </w:pPr>
            <w:r>
              <w:t>Кабинет руководителя</w:t>
            </w:r>
          </w:p>
        </w:tc>
      </w:tr>
      <w:tr w:rsidR="00BC19CE" w:rsidRPr="00D74A32" w:rsidTr="00A06B63">
        <w:tc>
          <w:tcPr>
            <w:tcW w:w="567" w:type="dxa"/>
          </w:tcPr>
          <w:p w:rsidR="00BC19CE" w:rsidRPr="00D74A32" w:rsidRDefault="00BC19CE" w:rsidP="001E6D5D">
            <w:pPr>
              <w:jc w:val="center"/>
            </w:pPr>
            <w:r>
              <w:t>1</w:t>
            </w:r>
          </w:p>
        </w:tc>
        <w:tc>
          <w:tcPr>
            <w:tcW w:w="2694" w:type="dxa"/>
          </w:tcPr>
          <w:p w:rsidR="00BC19CE" w:rsidRPr="00D74A32" w:rsidRDefault="00BC19CE" w:rsidP="0059609E">
            <w:pPr>
              <w:jc w:val="center"/>
            </w:pPr>
            <w:r>
              <w:t>Сейф металлический</w:t>
            </w:r>
          </w:p>
        </w:tc>
        <w:tc>
          <w:tcPr>
            <w:tcW w:w="851" w:type="dxa"/>
          </w:tcPr>
          <w:p w:rsidR="00BC19CE" w:rsidRPr="00D74A32" w:rsidRDefault="00BC19CE" w:rsidP="001E6D5D">
            <w:pPr>
              <w:jc w:val="center"/>
            </w:pPr>
            <w:r>
              <w:t>шт</w:t>
            </w:r>
          </w:p>
        </w:tc>
        <w:tc>
          <w:tcPr>
            <w:tcW w:w="1701" w:type="dxa"/>
          </w:tcPr>
          <w:p w:rsidR="00BC19CE" w:rsidRPr="00D74A32" w:rsidRDefault="00BC19CE" w:rsidP="0083570E">
            <w:pPr>
              <w:jc w:val="center"/>
            </w:pPr>
            <w:r>
              <w:t>1</w:t>
            </w:r>
          </w:p>
        </w:tc>
        <w:tc>
          <w:tcPr>
            <w:tcW w:w="1417" w:type="dxa"/>
          </w:tcPr>
          <w:p w:rsidR="00BC19CE" w:rsidRPr="00D74A32" w:rsidRDefault="00BC19CE" w:rsidP="005A5F24">
            <w:pPr>
              <w:jc w:val="center"/>
            </w:pPr>
            <w:r>
              <w:t>Не более  7 000,00</w:t>
            </w:r>
          </w:p>
        </w:tc>
        <w:tc>
          <w:tcPr>
            <w:tcW w:w="1560" w:type="dxa"/>
          </w:tcPr>
          <w:p w:rsidR="00BC19CE" w:rsidRPr="00D74A32" w:rsidRDefault="00BC19CE" w:rsidP="0083570E">
            <w:pPr>
              <w:jc w:val="center"/>
            </w:pPr>
            <w:r w:rsidRPr="0083570E">
              <w:t xml:space="preserve">не менее      </w:t>
            </w:r>
            <w:r>
              <w:t>25</w:t>
            </w:r>
            <w:r w:rsidRPr="0083570E">
              <w:t xml:space="preserve"> лет</w:t>
            </w:r>
          </w:p>
        </w:tc>
        <w:tc>
          <w:tcPr>
            <w:tcW w:w="1417" w:type="dxa"/>
          </w:tcPr>
          <w:p w:rsidR="00BC19CE" w:rsidRPr="00F43C12" w:rsidRDefault="00BC19CE" w:rsidP="001E6D5D">
            <w:pPr>
              <w:jc w:val="center"/>
              <w:rPr>
                <w:sz w:val="20"/>
                <w:szCs w:val="20"/>
              </w:rPr>
            </w:pPr>
            <w:r w:rsidRPr="00F43C12">
              <w:rPr>
                <w:sz w:val="20"/>
                <w:szCs w:val="20"/>
              </w:rPr>
              <w:t>Ключ, кодовый замок</w:t>
            </w:r>
          </w:p>
        </w:tc>
      </w:tr>
      <w:tr w:rsidR="00BC19CE" w:rsidRPr="00D74A32" w:rsidTr="00A06B63">
        <w:tc>
          <w:tcPr>
            <w:tcW w:w="567" w:type="dxa"/>
          </w:tcPr>
          <w:p w:rsidR="00BC19CE" w:rsidRPr="00D74A32" w:rsidRDefault="00BC19CE" w:rsidP="001E6D5D">
            <w:pPr>
              <w:jc w:val="center"/>
            </w:pPr>
            <w:r>
              <w:t>2</w:t>
            </w:r>
          </w:p>
        </w:tc>
        <w:tc>
          <w:tcPr>
            <w:tcW w:w="2694" w:type="dxa"/>
          </w:tcPr>
          <w:p w:rsidR="00BC19CE" w:rsidRPr="00D74A32" w:rsidRDefault="00BC19CE" w:rsidP="0059609E">
            <w:pPr>
              <w:jc w:val="center"/>
            </w:pPr>
            <w:r>
              <w:t>Тумба для документов</w:t>
            </w:r>
          </w:p>
        </w:tc>
        <w:tc>
          <w:tcPr>
            <w:tcW w:w="851" w:type="dxa"/>
          </w:tcPr>
          <w:p w:rsidR="00BC19CE" w:rsidRPr="00D74A32" w:rsidRDefault="00BC19CE" w:rsidP="001E6D5D">
            <w:pPr>
              <w:jc w:val="center"/>
            </w:pPr>
            <w:r>
              <w:t>шт</w:t>
            </w:r>
          </w:p>
        </w:tc>
        <w:tc>
          <w:tcPr>
            <w:tcW w:w="1701" w:type="dxa"/>
          </w:tcPr>
          <w:p w:rsidR="00BC19CE" w:rsidRPr="00D74A32" w:rsidRDefault="00BC19CE" w:rsidP="0083570E">
            <w:pPr>
              <w:jc w:val="center"/>
            </w:pPr>
            <w:r>
              <w:t>1</w:t>
            </w:r>
          </w:p>
        </w:tc>
        <w:tc>
          <w:tcPr>
            <w:tcW w:w="1417" w:type="dxa"/>
          </w:tcPr>
          <w:p w:rsidR="00BC19CE" w:rsidRPr="00D74A32" w:rsidRDefault="00BC19CE" w:rsidP="0059609E">
            <w:pPr>
              <w:jc w:val="center"/>
            </w:pPr>
            <w:r w:rsidRPr="0083570E">
              <w:t>Не более  13 000,00</w:t>
            </w:r>
          </w:p>
        </w:tc>
        <w:tc>
          <w:tcPr>
            <w:tcW w:w="1560" w:type="dxa"/>
          </w:tcPr>
          <w:p w:rsidR="00BC19CE" w:rsidRPr="00D74A32" w:rsidRDefault="00BC19CE" w:rsidP="001E6D5D">
            <w:pPr>
              <w:jc w:val="center"/>
            </w:pPr>
            <w:r w:rsidRPr="0083570E">
              <w:t>не менее      7 лет</w:t>
            </w:r>
          </w:p>
        </w:tc>
        <w:tc>
          <w:tcPr>
            <w:tcW w:w="1417" w:type="dxa"/>
            <w:vMerge w:val="restart"/>
          </w:tcPr>
          <w:p w:rsidR="00BC19CE" w:rsidRPr="00F43C12" w:rsidRDefault="00BC19CE" w:rsidP="0083570E">
            <w:pPr>
              <w:jc w:val="center"/>
              <w:rPr>
                <w:sz w:val="20"/>
                <w:szCs w:val="20"/>
              </w:rPr>
            </w:pPr>
            <w:r w:rsidRPr="00F43C12">
              <w:rPr>
                <w:sz w:val="20"/>
                <w:szCs w:val="20"/>
              </w:rPr>
              <w:t>ЛДСП</w:t>
            </w:r>
          </w:p>
          <w:p w:rsidR="00BC19CE" w:rsidRPr="00F43C12" w:rsidRDefault="00BC19CE" w:rsidP="0083570E">
            <w:pPr>
              <w:jc w:val="center"/>
              <w:rPr>
                <w:sz w:val="20"/>
                <w:szCs w:val="20"/>
              </w:rPr>
            </w:pPr>
            <w:r w:rsidRPr="00F43C12">
              <w:rPr>
                <w:sz w:val="20"/>
                <w:szCs w:val="20"/>
              </w:rPr>
              <w:t>МДФ+ПВХ</w:t>
            </w:r>
          </w:p>
          <w:p w:rsidR="00BC19CE" w:rsidRPr="00F43C12" w:rsidRDefault="00BC19CE" w:rsidP="0083570E">
            <w:pPr>
              <w:jc w:val="center"/>
              <w:rPr>
                <w:sz w:val="20"/>
                <w:szCs w:val="20"/>
              </w:rPr>
            </w:pPr>
            <w:r w:rsidRPr="00F43C12">
              <w:rPr>
                <w:sz w:val="20"/>
                <w:szCs w:val="20"/>
              </w:rPr>
              <w:t>Пластик, стекло, металл</w:t>
            </w:r>
          </w:p>
        </w:tc>
      </w:tr>
      <w:tr w:rsidR="00BC19CE" w:rsidRPr="00D74A32" w:rsidTr="00A06B63">
        <w:tc>
          <w:tcPr>
            <w:tcW w:w="567" w:type="dxa"/>
          </w:tcPr>
          <w:p w:rsidR="00BC19CE" w:rsidRPr="00D74A32" w:rsidRDefault="00BC19CE" w:rsidP="001E6D5D">
            <w:pPr>
              <w:jc w:val="center"/>
            </w:pPr>
            <w:r>
              <w:t>3</w:t>
            </w:r>
          </w:p>
        </w:tc>
        <w:tc>
          <w:tcPr>
            <w:tcW w:w="2694" w:type="dxa"/>
          </w:tcPr>
          <w:p w:rsidR="00BC19CE" w:rsidRPr="00D74A32" w:rsidRDefault="00BC19CE" w:rsidP="0059609E">
            <w:pPr>
              <w:jc w:val="center"/>
            </w:pPr>
            <w:r>
              <w:t xml:space="preserve">Шкаф с полками </w:t>
            </w:r>
          </w:p>
        </w:tc>
        <w:tc>
          <w:tcPr>
            <w:tcW w:w="851" w:type="dxa"/>
          </w:tcPr>
          <w:p w:rsidR="00BC19CE" w:rsidRPr="00D74A32" w:rsidRDefault="00BC19CE" w:rsidP="001E6D5D">
            <w:pPr>
              <w:jc w:val="center"/>
            </w:pPr>
            <w:r>
              <w:t>шт</w:t>
            </w:r>
          </w:p>
        </w:tc>
        <w:tc>
          <w:tcPr>
            <w:tcW w:w="1701" w:type="dxa"/>
          </w:tcPr>
          <w:p w:rsidR="00BC19CE" w:rsidRPr="00D74A32" w:rsidRDefault="00BC19CE" w:rsidP="0059609E">
            <w:pPr>
              <w:jc w:val="center"/>
            </w:pPr>
            <w:r>
              <w:t>1</w:t>
            </w:r>
          </w:p>
        </w:tc>
        <w:tc>
          <w:tcPr>
            <w:tcW w:w="1417" w:type="dxa"/>
          </w:tcPr>
          <w:p w:rsidR="00BC19CE" w:rsidRPr="00D74A32" w:rsidRDefault="00BC19CE" w:rsidP="0059609E">
            <w:pPr>
              <w:jc w:val="center"/>
            </w:pPr>
            <w:r w:rsidRPr="0083570E">
              <w:t>Не более  13 000,00</w:t>
            </w:r>
          </w:p>
        </w:tc>
        <w:tc>
          <w:tcPr>
            <w:tcW w:w="1560" w:type="dxa"/>
          </w:tcPr>
          <w:p w:rsidR="00BC19CE" w:rsidRPr="00D74A32" w:rsidRDefault="00BC19CE" w:rsidP="001E6D5D">
            <w:pPr>
              <w:jc w:val="center"/>
            </w:pPr>
            <w:r w:rsidRPr="0083570E">
              <w:t>не менее      7 лет</w:t>
            </w:r>
          </w:p>
        </w:tc>
        <w:tc>
          <w:tcPr>
            <w:tcW w:w="1417" w:type="dxa"/>
            <w:vMerge/>
          </w:tcPr>
          <w:p w:rsidR="00BC19CE" w:rsidRPr="00F43C12" w:rsidRDefault="00BC19CE" w:rsidP="001E6D5D">
            <w:pPr>
              <w:jc w:val="center"/>
              <w:rPr>
                <w:sz w:val="20"/>
                <w:szCs w:val="20"/>
              </w:rPr>
            </w:pPr>
          </w:p>
        </w:tc>
      </w:tr>
      <w:tr w:rsidR="00BC19CE" w:rsidRPr="00D74A32" w:rsidTr="00A06B63">
        <w:tc>
          <w:tcPr>
            <w:tcW w:w="567" w:type="dxa"/>
          </w:tcPr>
          <w:p w:rsidR="00BC19CE" w:rsidRPr="00D74A32" w:rsidRDefault="00BC19CE" w:rsidP="001E6D5D">
            <w:pPr>
              <w:jc w:val="center"/>
            </w:pPr>
            <w:r>
              <w:t>4</w:t>
            </w:r>
          </w:p>
        </w:tc>
        <w:tc>
          <w:tcPr>
            <w:tcW w:w="2694" w:type="dxa"/>
          </w:tcPr>
          <w:p w:rsidR="00BC19CE" w:rsidRPr="00D74A32" w:rsidRDefault="00BC19CE" w:rsidP="0059609E">
            <w:pPr>
              <w:jc w:val="center"/>
            </w:pPr>
            <w:r>
              <w:t>Тумба для документов с выдвижными ящиками</w:t>
            </w:r>
          </w:p>
        </w:tc>
        <w:tc>
          <w:tcPr>
            <w:tcW w:w="851" w:type="dxa"/>
          </w:tcPr>
          <w:p w:rsidR="00BC19CE" w:rsidRPr="00D74A32" w:rsidRDefault="00BC19CE" w:rsidP="001E6D5D">
            <w:pPr>
              <w:jc w:val="center"/>
            </w:pPr>
            <w:r>
              <w:t>шт</w:t>
            </w:r>
          </w:p>
        </w:tc>
        <w:tc>
          <w:tcPr>
            <w:tcW w:w="1701" w:type="dxa"/>
          </w:tcPr>
          <w:p w:rsidR="00BC19CE" w:rsidRPr="00D74A32" w:rsidRDefault="00BC19CE" w:rsidP="0059609E">
            <w:pPr>
              <w:jc w:val="center"/>
            </w:pPr>
            <w:r>
              <w:t>1</w:t>
            </w:r>
          </w:p>
        </w:tc>
        <w:tc>
          <w:tcPr>
            <w:tcW w:w="1417" w:type="dxa"/>
          </w:tcPr>
          <w:p w:rsidR="00BC19CE" w:rsidRPr="00D74A32" w:rsidRDefault="00BC19CE" w:rsidP="0083570E">
            <w:pPr>
              <w:jc w:val="center"/>
            </w:pPr>
            <w:r w:rsidRPr="0083570E">
              <w:t xml:space="preserve">Не более  </w:t>
            </w:r>
            <w:r>
              <w:t>20</w:t>
            </w:r>
            <w:r w:rsidRPr="0083570E">
              <w:t xml:space="preserve"> 000,00</w:t>
            </w:r>
          </w:p>
        </w:tc>
        <w:tc>
          <w:tcPr>
            <w:tcW w:w="1560" w:type="dxa"/>
          </w:tcPr>
          <w:p w:rsidR="00BC19CE" w:rsidRPr="00D74A32" w:rsidRDefault="00BC19CE" w:rsidP="001E6D5D">
            <w:pPr>
              <w:jc w:val="center"/>
            </w:pPr>
            <w:r w:rsidRPr="0083570E">
              <w:t>не менее      7 лет</w:t>
            </w:r>
          </w:p>
        </w:tc>
        <w:tc>
          <w:tcPr>
            <w:tcW w:w="1417" w:type="dxa"/>
            <w:vMerge/>
          </w:tcPr>
          <w:p w:rsidR="00BC19CE" w:rsidRPr="00F43C12" w:rsidRDefault="00BC19CE" w:rsidP="001E6D5D">
            <w:pPr>
              <w:jc w:val="center"/>
              <w:rPr>
                <w:sz w:val="20"/>
                <w:szCs w:val="20"/>
              </w:rPr>
            </w:pPr>
          </w:p>
        </w:tc>
      </w:tr>
      <w:tr w:rsidR="00BC19CE" w:rsidRPr="00D74A32" w:rsidTr="00A06B63">
        <w:tc>
          <w:tcPr>
            <w:tcW w:w="567" w:type="dxa"/>
          </w:tcPr>
          <w:p w:rsidR="00BC19CE" w:rsidRPr="00D74A32" w:rsidRDefault="00BC19CE" w:rsidP="001E6D5D">
            <w:pPr>
              <w:jc w:val="center"/>
            </w:pPr>
            <w:r>
              <w:t>5</w:t>
            </w:r>
          </w:p>
        </w:tc>
        <w:tc>
          <w:tcPr>
            <w:tcW w:w="2694" w:type="dxa"/>
          </w:tcPr>
          <w:p w:rsidR="00BC19CE" w:rsidRPr="00D74A32" w:rsidRDefault="00BC19CE" w:rsidP="0059609E">
            <w:pPr>
              <w:jc w:val="center"/>
            </w:pPr>
            <w:r>
              <w:t>Стол на опоре</w:t>
            </w:r>
          </w:p>
        </w:tc>
        <w:tc>
          <w:tcPr>
            <w:tcW w:w="851" w:type="dxa"/>
          </w:tcPr>
          <w:p w:rsidR="00BC19CE" w:rsidRPr="00D74A32" w:rsidRDefault="00BC19CE" w:rsidP="001E6D5D">
            <w:pPr>
              <w:jc w:val="center"/>
            </w:pPr>
            <w:r>
              <w:t>шт</w:t>
            </w:r>
          </w:p>
        </w:tc>
        <w:tc>
          <w:tcPr>
            <w:tcW w:w="1701" w:type="dxa"/>
          </w:tcPr>
          <w:p w:rsidR="00BC19CE" w:rsidRPr="00D74A32" w:rsidRDefault="00BC19CE" w:rsidP="0059609E">
            <w:pPr>
              <w:jc w:val="center"/>
            </w:pPr>
            <w:r>
              <w:t>1</w:t>
            </w:r>
          </w:p>
        </w:tc>
        <w:tc>
          <w:tcPr>
            <w:tcW w:w="1417" w:type="dxa"/>
          </w:tcPr>
          <w:p w:rsidR="00BC19CE" w:rsidRPr="00D74A32" w:rsidRDefault="00BC19CE" w:rsidP="0083570E">
            <w:pPr>
              <w:jc w:val="center"/>
            </w:pPr>
            <w:r w:rsidRPr="0083570E">
              <w:t xml:space="preserve">Не более  </w:t>
            </w:r>
            <w:r>
              <w:t xml:space="preserve"> 9</w:t>
            </w:r>
            <w:r w:rsidRPr="0083570E">
              <w:t xml:space="preserve"> 000,00</w:t>
            </w:r>
          </w:p>
        </w:tc>
        <w:tc>
          <w:tcPr>
            <w:tcW w:w="1560" w:type="dxa"/>
          </w:tcPr>
          <w:p w:rsidR="00BC19CE" w:rsidRPr="00D74A32" w:rsidRDefault="00BC19CE" w:rsidP="001E6D5D">
            <w:pPr>
              <w:jc w:val="center"/>
            </w:pPr>
            <w:r w:rsidRPr="0083570E">
              <w:t>не менее      7 лет</w:t>
            </w:r>
          </w:p>
        </w:tc>
        <w:tc>
          <w:tcPr>
            <w:tcW w:w="1417" w:type="dxa"/>
            <w:vMerge/>
          </w:tcPr>
          <w:p w:rsidR="00BC19CE" w:rsidRPr="00F43C12" w:rsidRDefault="00BC19CE" w:rsidP="001E6D5D">
            <w:pPr>
              <w:jc w:val="center"/>
              <w:rPr>
                <w:sz w:val="20"/>
                <w:szCs w:val="20"/>
              </w:rPr>
            </w:pPr>
          </w:p>
        </w:tc>
      </w:tr>
      <w:tr w:rsidR="00BC19CE" w:rsidRPr="00D74A32" w:rsidTr="00A06B63">
        <w:tc>
          <w:tcPr>
            <w:tcW w:w="567" w:type="dxa"/>
          </w:tcPr>
          <w:p w:rsidR="00BC19CE" w:rsidRPr="00D74A32" w:rsidRDefault="00BC19CE" w:rsidP="001E6D5D">
            <w:pPr>
              <w:jc w:val="center"/>
            </w:pPr>
            <w:r>
              <w:t>6</w:t>
            </w:r>
          </w:p>
        </w:tc>
        <w:tc>
          <w:tcPr>
            <w:tcW w:w="2694" w:type="dxa"/>
          </w:tcPr>
          <w:p w:rsidR="00BC19CE" w:rsidRPr="00D74A32" w:rsidRDefault="00BC19CE" w:rsidP="0059609E">
            <w:pPr>
              <w:jc w:val="center"/>
            </w:pPr>
            <w:r>
              <w:t>Шкаф для документов под стекло  шт</w:t>
            </w:r>
          </w:p>
        </w:tc>
        <w:tc>
          <w:tcPr>
            <w:tcW w:w="851" w:type="dxa"/>
          </w:tcPr>
          <w:p w:rsidR="00BC19CE" w:rsidRPr="00D74A32" w:rsidRDefault="00BC19CE" w:rsidP="001E6D5D">
            <w:pPr>
              <w:jc w:val="center"/>
            </w:pPr>
            <w:r>
              <w:t>шт</w:t>
            </w:r>
          </w:p>
        </w:tc>
        <w:tc>
          <w:tcPr>
            <w:tcW w:w="1701" w:type="dxa"/>
          </w:tcPr>
          <w:p w:rsidR="00BC19CE" w:rsidRPr="00D74A32" w:rsidRDefault="00BC19CE" w:rsidP="009127CC">
            <w:pPr>
              <w:jc w:val="center"/>
            </w:pPr>
            <w:r>
              <w:t>1</w:t>
            </w:r>
          </w:p>
        </w:tc>
        <w:tc>
          <w:tcPr>
            <w:tcW w:w="1417" w:type="dxa"/>
          </w:tcPr>
          <w:p w:rsidR="00BC19CE" w:rsidRPr="00D74A32" w:rsidRDefault="00BC19CE" w:rsidP="009127CC">
            <w:pPr>
              <w:jc w:val="center"/>
            </w:pPr>
            <w:r w:rsidRPr="009127CC">
              <w:t xml:space="preserve">Не более   </w:t>
            </w:r>
            <w:r>
              <w:t>11</w:t>
            </w:r>
            <w:r w:rsidRPr="009127CC">
              <w:t xml:space="preserve"> 000,00</w:t>
            </w:r>
          </w:p>
        </w:tc>
        <w:tc>
          <w:tcPr>
            <w:tcW w:w="1560" w:type="dxa"/>
          </w:tcPr>
          <w:p w:rsidR="00BC19CE" w:rsidRPr="00D74A32" w:rsidRDefault="00BC19CE" w:rsidP="001E6D5D">
            <w:pPr>
              <w:jc w:val="center"/>
            </w:pPr>
            <w:r w:rsidRPr="009127CC">
              <w:t>не менее      7 лет</w:t>
            </w:r>
          </w:p>
        </w:tc>
        <w:tc>
          <w:tcPr>
            <w:tcW w:w="1417" w:type="dxa"/>
            <w:vMerge/>
          </w:tcPr>
          <w:p w:rsidR="00BC19CE" w:rsidRPr="00F43C12" w:rsidRDefault="00BC19CE" w:rsidP="001E6D5D">
            <w:pPr>
              <w:jc w:val="center"/>
              <w:rPr>
                <w:sz w:val="20"/>
                <w:szCs w:val="20"/>
              </w:rPr>
            </w:pPr>
          </w:p>
        </w:tc>
      </w:tr>
      <w:tr w:rsidR="00BC19CE" w:rsidRPr="00D74A32" w:rsidTr="00A06B63">
        <w:tc>
          <w:tcPr>
            <w:tcW w:w="567" w:type="dxa"/>
          </w:tcPr>
          <w:p w:rsidR="00BC19CE" w:rsidRPr="00D74A32" w:rsidRDefault="00BC19CE" w:rsidP="001E6D5D">
            <w:pPr>
              <w:jc w:val="center"/>
            </w:pPr>
            <w:r>
              <w:t>7</w:t>
            </w:r>
          </w:p>
        </w:tc>
        <w:tc>
          <w:tcPr>
            <w:tcW w:w="2694" w:type="dxa"/>
          </w:tcPr>
          <w:p w:rsidR="00BC19CE" w:rsidRPr="00D74A32" w:rsidRDefault="00BC19CE" w:rsidP="0059609E">
            <w:pPr>
              <w:jc w:val="center"/>
            </w:pPr>
            <w:r>
              <w:t>Пенал для документов под стекло</w:t>
            </w:r>
          </w:p>
        </w:tc>
        <w:tc>
          <w:tcPr>
            <w:tcW w:w="851" w:type="dxa"/>
          </w:tcPr>
          <w:p w:rsidR="00BC19CE" w:rsidRPr="00D74A32" w:rsidRDefault="00BC19CE" w:rsidP="009127CC">
            <w:pPr>
              <w:jc w:val="center"/>
            </w:pPr>
            <w:r>
              <w:t>шт</w:t>
            </w:r>
          </w:p>
        </w:tc>
        <w:tc>
          <w:tcPr>
            <w:tcW w:w="1701" w:type="dxa"/>
          </w:tcPr>
          <w:p w:rsidR="00BC19CE" w:rsidRPr="00D74A32" w:rsidRDefault="00BC19CE" w:rsidP="009127CC">
            <w:pPr>
              <w:jc w:val="center"/>
            </w:pPr>
            <w:r>
              <w:t>1</w:t>
            </w:r>
          </w:p>
        </w:tc>
        <w:tc>
          <w:tcPr>
            <w:tcW w:w="1417" w:type="dxa"/>
          </w:tcPr>
          <w:p w:rsidR="00BC19CE" w:rsidRPr="00D74A32" w:rsidRDefault="00BC19CE" w:rsidP="009127CC">
            <w:pPr>
              <w:jc w:val="center"/>
            </w:pPr>
            <w:r w:rsidRPr="009127CC">
              <w:t xml:space="preserve">Не более   </w:t>
            </w:r>
            <w:r>
              <w:t>8</w:t>
            </w:r>
            <w:r w:rsidRPr="009127CC">
              <w:t xml:space="preserve"> 000,00</w:t>
            </w:r>
          </w:p>
        </w:tc>
        <w:tc>
          <w:tcPr>
            <w:tcW w:w="1560" w:type="dxa"/>
          </w:tcPr>
          <w:p w:rsidR="00BC19CE" w:rsidRPr="00D74A32" w:rsidRDefault="00BC19CE" w:rsidP="009127CC">
            <w:pPr>
              <w:jc w:val="center"/>
            </w:pPr>
            <w:r w:rsidRPr="009127CC">
              <w:t>не менее      7 лет</w:t>
            </w:r>
          </w:p>
        </w:tc>
        <w:tc>
          <w:tcPr>
            <w:tcW w:w="1417" w:type="dxa"/>
            <w:vMerge/>
          </w:tcPr>
          <w:p w:rsidR="00BC19CE" w:rsidRPr="00F43C12" w:rsidRDefault="00BC19CE" w:rsidP="001E6D5D">
            <w:pPr>
              <w:jc w:val="center"/>
              <w:rPr>
                <w:sz w:val="20"/>
                <w:szCs w:val="20"/>
              </w:rPr>
            </w:pPr>
          </w:p>
        </w:tc>
      </w:tr>
      <w:tr w:rsidR="00BC19CE" w:rsidRPr="00D74A32" w:rsidTr="00A06B63">
        <w:tc>
          <w:tcPr>
            <w:tcW w:w="567" w:type="dxa"/>
          </w:tcPr>
          <w:p w:rsidR="00BC19CE" w:rsidRPr="00D74A32" w:rsidRDefault="00BC19CE" w:rsidP="001E6D5D">
            <w:pPr>
              <w:jc w:val="center"/>
            </w:pPr>
            <w:r>
              <w:t>8</w:t>
            </w:r>
          </w:p>
        </w:tc>
        <w:tc>
          <w:tcPr>
            <w:tcW w:w="2694" w:type="dxa"/>
          </w:tcPr>
          <w:p w:rsidR="00BC19CE" w:rsidRPr="00D74A32" w:rsidRDefault="00BC19CE" w:rsidP="0059609E">
            <w:pPr>
              <w:jc w:val="center"/>
            </w:pPr>
            <w:r>
              <w:t>Кресло руководителя</w:t>
            </w:r>
          </w:p>
        </w:tc>
        <w:tc>
          <w:tcPr>
            <w:tcW w:w="851" w:type="dxa"/>
          </w:tcPr>
          <w:p w:rsidR="00BC19CE" w:rsidRPr="00D74A32" w:rsidRDefault="00BC19CE" w:rsidP="009127CC">
            <w:pPr>
              <w:jc w:val="center"/>
            </w:pPr>
            <w:r>
              <w:t>шт</w:t>
            </w:r>
          </w:p>
        </w:tc>
        <w:tc>
          <w:tcPr>
            <w:tcW w:w="1701" w:type="dxa"/>
          </w:tcPr>
          <w:p w:rsidR="00BC19CE" w:rsidRPr="00D74A32" w:rsidRDefault="00BC19CE" w:rsidP="009127CC">
            <w:pPr>
              <w:jc w:val="center"/>
            </w:pPr>
            <w:r>
              <w:t>1</w:t>
            </w:r>
          </w:p>
        </w:tc>
        <w:tc>
          <w:tcPr>
            <w:tcW w:w="1417" w:type="dxa"/>
          </w:tcPr>
          <w:p w:rsidR="00BC19CE" w:rsidRPr="00D74A32" w:rsidRDefault="00BC19CE" w:rsidP="009127CC">
            <w:pPr>
              <w:jc w:val="center"/>
            </w:pPr>
            <w:r w:rsidRPr="009127CC">
              <w:t xml:space="preserve">Не более   </w:t>
            </w:r>
            <w:r>
              <w:t>15</w:t>
            </w:r>
            <w:r w:rsidRPr="009127CC">
              <w:t xml:space="preserve"> 000,00</w:t>
            </w:r>
          </w:p>
        </w:tc>
        <w:tc>
          <w:tcPr>
            <w:tcW w:w="1560" w:type="dxa"/>
          </w:tcPr>
          <w:p w:rsidR="00BC19CE" w:rsidRPr="00D74A32" w:rsidRDefault="00BC19CE" w:rsidP="009127CC">
            <w:pPr>
              <w:jc w:val="center"/>
            </w:pPr>
            <w:r w:rsidRPr="009127CC">
              <w:t>не менее      7 лет</w:t>
            </w:r>
          </w:p>
        </w:tc>
        <w:tc>
          <w:tcPr>
            <w:tcW w:w="1417" w:type="dxa"/>
          </w:tcPr>
          <w:p w:rsidR="00BC19CE" w:rsidRPr="00F43C12" w:rsidRDefault="00BC19CE" w:rsidP="001E6D5D">
            <w:pPr>
              <w:jc w:val="center"/>
              <w:rPr>
                <w:sz w:val="20"/>
                <w:szCs w:val="20"/>
              </w:rPr>
            </w:pPr>
            <w:r w:rsidRPr="00F43C12">
              <w:rPr>
                <w:sz w:val="20"/>
                <w:szCs w:val="20"/>
              </w:rPr>
              <w:t>Кожа, кожзам, ткань</w:t>
            </w:r>
          </w:p>
        </w:tc>
      </w:tr>
      <w:tr w:rsidR="00BC19CE" w:rsidRPr="00D74A32" w:rsidTr="00A06B63">
        <w:tc>
          <w:tcPr>
            <w:tcW w:w="567" w:type="dxa"/>
          </w:tcPr>
          <w:p w:rsidR="00BC19CE" w:rsidRPr="00D74A32" w:rsidRDefault="00BC19CE" w:rsidP="001E6D5D">
            <w:pPr>
              <w:jc w:val="center"/>
            </w:pPr>
            <w:r>
              <w:t>9</w:t>
            </w:r>
          </w:p>
        </w:tc>
        <w:tc>
          <w:tcPr>
            <w:tcW w:w="2694" w:type="dxa"/>
          </w:tcPr>
          <w:p w:rsidR="00BC19CE" w:rsidRPr="00D74A32" w:rsidRDefault="00BC19CE" w:rsidP="0059609E">
            <w:pPr>
              <w:jc w:val="center"/>
            </w:pPr>
            <w:r>
              <w:t>Шкаф для одежды</w:t>
            </w:r>
          </w:p>
        </w:tc>
        <w:tc>
          <w:tcPr>
            <w:tcW w:w="851" w:type="dxa"/>
          </w:tcPr>
          <w:p w:rsidR="00BC19CE" w:rsidRPr="00D74A32" w:rsidRDefault="00BC19CE" w:rsidP="001E6D5D">
            <w:pPr>
              <w:jc w:val="center"/>
            </w:pPr>
            <w:r>
              <w:t>шт</w:t>
            </w:r>
          </w:p>
        </w:tc>
        <w:tc>
          <w:tcPr>
            <w:tcW w:w="1701" w:type="dxa"/>
          </w:tcPr>
          <w:p w:rsidR="00BC19CE" w:rsidRPr="00D74A32" w:rsidRDefault="00BC19CE" w:rsidP="0059609E">
            <w:pPr>
              <w:jc w:val="center"/>
            </w:pPr>
            <w:r>
              <w:t>1</w:t>
            </w:r>
          </w:p>
        </w:tc>
        <w:tc>
          <w:tcPr>
            <w:tcW w:w="1417" w:type="dxa"/>
          </w:tcPr>
          <w:p w:rsidR="00BC19CE" w:rsidRPr="00D74A32" w:rsidRDefault="00BC19CE" w:rsidP="002E75A2">
            <w:pPr>
              <w:jc w:val="center"/>
            </w:pPr>
            <w:r w:rsidRPr="002E75A2">
              <w:t>Не более   1</w:t>
            </w:r>
            <w:r>
              <w:t>6</w:t>
            </w:r>
            <w:r w:rsidRPr="002E75A2">
              <w:t xml:space="preserve"> 000,00</w:t>
            </w:r>
          </w:p>
        </w:tc>
        <w:tc>
          <w:tcPr>
            <w:tcW w:w="1560" w:type="dxa"/>
          </w:tcPr>
          <w:p w:rsidR="00BC19CE" w:rsidRPr="00D74A32" w:rsidRDefault="00BC19CE" w:rsidP="001E6D5D">
            <w:pPr>
              <w:jc w:val="center"/>
            </w:pPr>
            <w:r w:rsidRPr="002E75A2">
              <w:t>не менее      7 лет</w:t>
            </w:r>
          </w:p>
        </w:tc>
        <w:tc>
          <w:tcPr>
            <w:tcW w:w="1417" w:type="dxa"/>
            <w:vMerge w:val="restart"/>
          </w:tcPr>
          <w:p w:rsidR="00BC19CE" w:rsidRPr="00F43C12" w:rsidRDefault="00BC19CE" w:rsidP="005D38F1">
            <w:pPr>
              <w:jc w:val="center"/>
              <w:rPr>
                <w:sz w:val="20"/>
                <w:szCs w:val="20"/>
              </w:rPr>
            </w:pPr>
            <w:r w:rsidRPr="00F43C12">
              <w:rPr>
                <w:sz w:val="20"/>
                <w:szCs w:val="20"/>
              </w:rPr>
              <w:t>ЛДСП</w:t>
            </w:r>
          </w:p>
          <w:p w:rsidR="00BC19CE" w:rsidRPr="00F43C12" w:rsidRDefault="00BC19CE" w:rsidP="005D38F1">
            <w:pPr>
              <w:jc w:val="center"/>
              <w:rPr>
                <w:sz w:val="20"/>
                <w:szCs w:val="20"/>
              </w:rPr>
            </w:pPr>
            <w:r w:rsidRPr="00F43C12">
              <w:rPr>
                <w:sz w:val="20"/>
                <w:szCs w:val="20"/>
              </w:rPr>
              <w:t>МДФ+ПВХ</w:t>
            </w:r>
          </w:p>
          <w:p w:rsidR="00BC19CE" w:rsidRPr="00F43C12" w:rsidRDefault="00BC19CE" w:rsidP="005D38F1">
            <w:pPr>
              <w:jc w:val="center"/>
              <w:rPr>
                <w:sz w:val="20"/>
                <w:szCs w:val="20"/>
              </w:rPr>
            </w:pPr>
            <w:r w:rsidRPr="00F43C12">
              <w:rPr>
                <w:sz w:val="20"/>
                <w:szCs w:val="20"/>
              </w:rPr>
              <w:t>ЛДСП</w:t>
            </w:r>
          </w:p>
        </w:tc>
      </w:tr>
      <w:tr w:rsidR="00BC19CE" w:rsidRPr="00D74A32" w:rsidTr="00A06B63">
        <w:tc>
          <w:tcPr>
            <w:tcW w:w="567" w:type="dxa"/>
          </w:tcPr>
          <w:p w:rsidR="00BC19CE" w:rsidRPr="00D74A32" w:rsidRDefault="00BC19CE" w:rsidP="001E6D5D">
            <w:pPr>
              <w:jc w:val="center"/>
            </w:pPr>
            <w:r>
              <w:t>10</w:t>
            </w:r>
          </w:p>
        </w:tc>
        <w:tc>
          <w:tcPr>
            <w:tcW w:w="2694" w:type="dxa"/>
          </w:tcPr>
          <w:p w:rsidR="00BC19CE" w:rsidRPr="00D74A32" w:rsidRDefault="00BC19CE" w:rsidP="0059609E">
            <w:pPr>
              <w:jc w:val="center"/>
            </w:pPr>
            <w:r>
              <w:t>Шкаф</w:t>
            </w:r>
          </w:p>
        </w:tc>
        <w:tc>
          <w:tcPr>
            <w:tcW w:w="851" w:type="dxa"/>
          </w:tcPr>
          <w:p w:rsidR="00BC19CE" w:rsidRPr="00D74A32" w:rsidRDefault="00BC19CE" w:rsidP="001E6D5D">
            <w:pPr>
              <w:jc w:val="center"/>
            </w:pPr>
            <w:r>
              <w:t>шт</w:t>
            </w:r>
          </w:p>
        </w:tc>
        <w:tc>
          <w:tcPr>
            <w:tcW w:w="1701" w:type="dxa"/>
          </w:tcPr>
          <w:p w:rsidR="00BC19CE" w:rsidRPr="00D74A32" w:rsidRDefault="00BC19CE" w:rsidP="002E75A2">
            <w:pPr>
              <w:jc w:val="center"/>
            </w:pPr>
            <w:r>
              <w:t>1</w:t>
            </w:r>
          </w:p>
        </w:tc>
        <w:tc>
          <w:tcPr>
            <w:tcW w:w="1417" w:type="dxa"/>
          </w:tcPr>
          <w:p w:rsidR="00BC19CE" w:rsidRPr="00D74A32" w:rsidRDefault="00BC19CE" w:rsidP="002E75A2">
            <w:pPr>
              <w:jc w:val="center"/>
            </w:pPr>
            <w:r w:rsidRPr="002E75A2">
              <w:t xml:space="preserve">Не более   </w:t>
            </w:r>
            <w:r>
              <w:t>20</w:t>
            </w:r>
            <w:r w:rsidRPr="002E75A2">
              <w:t xml:space="preserve"> 000,00</w:t>
            </w:r>
          </w:p>
        </w:tc>
        <w:tc>
          <w:tcPr>
            <w:tcW w:w="1560" w:type="dxa"/>
          </w:tcPr>
          <w:p w:rsidR="00BC19CE" w:rsidRPr="00D74A32" w:rsidRDefault="00BC19CE" w:rsidP="002E75A2">
            <w:pPr>
              <w:jc w:val="center"/>
            </w:pPr>
            <w:r w:rsidRPr="002E75A2">
              <w:t>не менее      7 лет</w:t>
            </w:r>
          </w:p>
        </w:tc>
        <w:tc>
          <w:tcPr>
            <w:tcW w:w="1417" w:type="dxa"/>
            <w:vMerge/>
          </w:tcPr>
          <w:p w:rsidR="00BC19CE" w:rsidRPr="00F43C12" w:rsidRDefault="00BC19CE" w:rsidP="005D38F1">
            <w:pPr>
              <w:jc w:val="center"/>
              <w:rPr>
                <w:sz w:val="20"/>
                <w:szCs w:val="20"/>
              </w:rPr>
            </w:pPr>
          </w:p>
        </w:tc>
      </w:tr>
      <w:tr w:rsidR="00BC19CE" w:rsidRPr="00D74A32" w:rsidTr="00A06B63">
        <w:tc>
          <w:tcPr>
            <w:tcW w:w="567" w:type="dxa"/>
          </w:tcPr>
          <w:p w:rsidR="00BC19CE" w:rsidRPr="00D74A32" w:rsidRDefault="00BC19CE" w:rsidP="001E6D5D">
            <w:pPr>
              <w:jc w:val="center"/>
            </w:pPr>
            <w:r>
              <w:t>11</w:t>
            </w:r>
          </w:p>
        </w:tc>
        <w:tc>
          <w:tcPr>
            <w:tcW w:w="2694" w:type="dxa"/>
          </w:tcPr>
          <w:p w:rsidR="00BC19CE" w:rsidRPr="00D74A32" w:rsidRDefault="00BC19CE" w:rsidP="0059609E">
            <w:pPr>
              <w:jc w:val="center"/>
            </w:pPr>
            <w:r>
              <w:t>Тумба</w:t>
            </w:r>
          </w:p>
        </w:tc>
        <w:tc>
          <w:tcPr>
            <w:tcW w:w="851" w:type="dxa"/>
          </w:tcPr>
          <w:p w:rsidR="00BC19CE" w:rsidRPr="00D74A32" w:rsidRDefault="00BC19CE" w:rsidP="001E6D5D">
            <w:pPr>
              <w:jc w:val="center"/>
            </w:pPr>
            <w:r>
              <w:t>шт</w:t>
            </w:r>
          </w:p>
        </w:tc>
        <w:tc>
          <w:tcPr>
            <w:tcW w:w="1701" w:type="dxa"/>
          </w:tcPr>
          <w:p w:rsidR="00BC19CE" w:rsidRPr="00D74A32" w:rsidRDefault="00BC19CE" w:rsidP="0059609E">
            <w:pPr>
              <w:jc w:val="center"/>
            </w:pPr>
            <w:r>
              <w:t>1</w:t>
            </w:r>
          </w:p>
        </w:tc>
        <w:tc>
          <w:tcPr>
            <w:tcW w:w="1417" w:type="dxa"/>
          </w:tcPr>
          <w:p w:rsidR="00BC19CE" w:rsidRPr="00D74A32" w:rsidRDefault="00BC19CE" w:rsidP="002E75A2">
            <w:pPr>
              <w:jc w:val="center"/>
            </w:pPr>
            <w:r w:rsidRPr="002E75A2">
              <w:t xml:space="preserve">Не более   </w:t>
            </w:r>
            <w:r>
              <w:t>18</w:t>
            </w:r>
            <w:r w:rsidRPr="002E75A2">
              <w:t xml:space="preserve"> 000,00</w:t>
            </w:r>
          </w:p>
        </w:tc>
        <w:tc>
          <w:tcPr>
            <w:tcW w:w="1560" w:type="dxa"/>
          </w:tcPr>
          <w:p w:rsidR="00BC19CE" w:rsidRPr="00D74A32" w:rsidRDefault="00BC19CE" w:rsidP="001E6D5D">
            <w:pPr>
              <w:jc w:val="center"/>
            </w:pPr>
            <w:r w:rsidRPr="002E75A2">
              <w:t>не менее      7 лет</w:t>
            </w:r>
          </w:p>
        </w:tc>
        <w:tc>
          <w:tcPr>
            <w:tcW w:w="1417" w:type="dxa"/>
            <w:vMerge/>
          </w:tcPr>
          <w:p w:rsidR="00BC19CE" w:rsidRPr="00F43C12" w:rsidRDefault="00BC19CE" w:rsidP="005D38F1">
            <w:pPr>
              <w:jc w:val="center"/>
              <w:rPr>
                <w:sz w:val="20"/>
                <w:szCs w:val="20"/>
              </w:rPr>
            </w:pPr>
          </w:p>
        </w:tc>
      </w:tr>
      <w:tr w:rsidR="00BC19CE" w:rsidRPr="00D74A32" w:rsidTr="00A06B63">
        <w:tc>
          <w:tcPr>
            <w:tcW w:w="567" w:type="dxa"/>
          </w:tcPr>
          <w:p w:rsidR="00BC19CE" w:rsidRPr="00D74A32" w:rsidRDefault="00BC19CE" w:rsidP="001E6D5D">
            <w:pPr>
              <w:jc w:val="center"/>
            </w:pPr>
            <w:r>
              <w:t>12</w:t>
            </w:r>
          </w:p>
        </w:tc>
        <w:tc>
          <w:tcPr>
            <w:tcW w:w="2694" w:type="dxa"/>
          </w:tcPr>
          <w:p w:rsidR="00BC19CE" w:rsidRPr="00D74A32" w:rsidRDefault="00BC19CE" w:rsidP="0059609E">
            <w:pPr>
              <w:jc w:val="center"/>
            </w:pPr>
            <w:r>
              <w:t>Стол письменный угловой</w:t>
            </w:r>
          </w:p>
        </w:tc>
        <w:tc>
          <w:tcPr>
            <w:tcW w:w="851" w:type="dxa"/>
          </w:tcPr>
          <w:p w:rsidR="00BC19CE" w:rsidRPr="00D74A32" w:rsidRDefault="00BC19CE" w:rsidP="001E6D5D">
            <w:pPr>
              <w:jc w:val="center"/>
            </w:pPr>
            <w:r>
              <w:t>шт</w:t>
            </w:r>
          </w:p>
        </w:tc>
        <w:tc>
          <w:tcPr>
            <w:tcW w:w="1701" w:type="dxa"/>
          </w:tcPr>
          <w:p w:rsidR="00BC19CE" w:rsidRPr="00D74A32" w:rsidRDefault="00BC19CE" w:rsidP="002E75A2">
            <w:pPr>
              <w:jc w:val="center"/>
            </w:pPr>
            <w:r>
              <w:t>1</w:t>
            </w:r>
          </w:p>
        </w:tc>
        <w:tc>
          <w:tcPr>
            <w:tcW w:w="1417" w:type="dxa"/>
          </w:tcPr>
          <w:p w:rsidR="00BC19CE" w:rsidRPr="00D74A32" w:rsidRDefault="00BC19CE" w:rsidP="002E75A2">
            <w:pPr>
              <w:jc w:val="center"/>
            </w:pPr>
            <w:r w:rsidRPr="002E75A2">
              <w:t xml:space="preserve">Не более   </w:t>
            </w:r>
            <w:r>
              <w:t>11</w:t>
            </w:r>
            <w:r w:rsidRPr="002E75A2">
              <w:t xml:space="preserve"> 000,00</w:t>
            </w:r>
          </w:p>
        </w:tc>
        <w:tc>
          <w:tcPr>
            <w:tcW w:w="1560" w:type="dxa"/>
          </w:tcPr>
          <w:p w:rsidR="00BC19CE" w:rsidRPr="00D74A32" w:rsidRDefault="00BC19CE" w:rsidP="002E75A2">
            <w:pPr>
              <w:jc w:val="center"/>
            </w:pPr>
            <w:r w:rsidRPr="002E75A2">
              <w:t>не менее      7 лет</w:t>
            </w:r>
          </w:p>
        </w:tc>
        <w:tc>
          <w:tcPr>
            <w:tcW w:w="1417" w:type="dxa"/>
            <w:vMerge/>
          </w:tcPr>
          <w:p w:rsidR="00BC19CE" w:rsidRPr="00F43C12" w:rsidRDefault="00BC19CE" w:rsidP="005D38F1">
            <w:pPr>
              <w:jc w:val="center"/>
              <w:rPr>
                <w:sz w:val="20"/>
                <w:szCs w:val="20"/>
              </w:rPr>
            </w:pPr>
          </w:p>
        </w:tc>
      </w:tr>
      <w:tr w:rsidR="00BC19CE" w:rsidRPr="005A5F24" w:rsidTr="00A06B63">
        <w:trPr>
          <w:trHeight w:val="353"/>
        </w:trPr>
        <w:tc>
          <w:tcPr>
            <w:tcW w:w="10207" w:type="dxa"/>
            <w:gridSpan w:val="7"/>
          </w:tcPr>
          <w:p w:rsidR="00BC19CE" w:rsidRPr="005A5F24" w:rsidRDefault="00BC19CE" w:rsidP="001E6D5D">
            <w:pPr>
              <w:jc w:val="center"/>
            </w:pPr>
            <w:r w:rsidRPr="005A5F24">
              <w:t>Кабинет бухгалтерии</w:t>
            </w:r>
          </w:p>
        </w:tc>
      </w:tr>
      <w:tr w:rsidR="00BC19CE" w:rsidRPr="00D74A32" w:rsidTr="00A06B63">
        <w:tc>
          <w:tcPr>
            <w:tcW w:w="567" w:type="dxa"/>
          </w:tcPr>
          <w:p w:rsidR="00BC19CE" w:rsidRPr="00D74A32" w:rsidRDefault="00BC19CE" w:rsidP="001E6D5D">
            <w:pPr>
              <w:jc w:val="center"/>
            </w:pPr>
            <w:r>
              <w:t>1</w:t>
            </w:r>
          </w:p>
        </w:tc>
        <w:tc>
          <w:tcPr>
            <w:tcW w:w="2694" w:type="dxa"/>
          </w:tcPr>
          <w:p w:rsidR="00BC19CE" w:rsidRPr="00D74A32" w:rsidRDefault="00BC19CE" w:rsidP="0059609E">
            <w:pPr>
              <w:jc w:val="center"/>
            </w:pPr>
            <w:r>
              <w:t>Стол офисный</w:t>
            </w:r>
          </w:p>
        </w:tc>
        <w:tc>
          <w:tcPr>
            <w:tcW w:w="851" w:type="dxa"/>
          </w:tcPr>
          <w:p w:rsidR="00BC19CE" w:rsidRPr="00D74A32" w:rsidRDefault="00BC19CE" w:rsidP="001E6D5D">
            <w:pPr>
              <w:jc w:val="center"/>
            </w:pPr>
            <w:r>
              <w:t>шт</w:t>
            </w:r>
          </w:p>
        </w:tc>
        <w:tc>
          <w:tcPr>
            <w:tcW w:w="1701" w:type="dxa"/>
          </w:tcPr>
          <w:p w:rsidR="00BC19CE" w:rsidRPr="00D74A32" w:rsidRDefault="00BC19CE" w:rsidP="002E75A2">
            <w:pPr>
              <w:jc w:val="center"/>
            </w:pPr>
            <w:r>
              <w:t>1</w:t>
            </w:r>
          </w:p>
        </w:tc>
        <w:tc>
          <w:tcPr>
            <w:tcW w:w="1417" w:type="dxa"/>
          </w:tcPr>
          <w:p w:rsidR="00BC19CE" w:rsidRPr="00D74A32" w:rsidRDefault="00BC19CE" w:rsidP="002E75A2">
            <w:pPr>
              <w:jc w:val="center"/>
            </w:pPr>
            <w:r w:rsidRPr="002E75A2">
              <w:t xml:space="preserve">Не более   </w:t>
            </w:r>
            <w:r>
              <w:t>11</w:t>
            </w:r>
            <w:r w:rsidRPr="002E75A2">
              <w:t xml:space="preserve"> 000,00</w:t>
            </w:r>
          </w:p>
        </w:tc>
        <w:tc>
          <w:tcPr>
            <w:tcW w:w="1560" w:type="dxa"/>
          </w:tcPr>
          <w:p w:rsidR="00BC19CE" w:rsidRPr="00D74A32" w:rsidRDefault="00BC19CE" w:rsidP="002E75A2">
            <w:pPr>
              <w:jc w:val="center"/>
            </w:pPr>
            <w:r w:rsidRPr="002E75A2">
              <w:t>не менее      7 лет</w:t>
            </w:r>
          </w:p>
        </w:tc>
        <w:tc>
          <w:tcPr>
            <w:tcW w:w="1417" w:type="dxa"/>
            <w:vMerge w:val="restart"/>
          </w:tcPr>
          <w:p w:rsidR="00BC19CE" w:rsidRPr="00F43C12" w:rsidRDefault="00BC19CE" w:rsidP="005D38F1">
            <w:pPr>
              <w:jc w:val="center"/>
              <w:rPr>
                <w:sz w:val="20"/>
                <w:szCs w:val="20"/>
              </w:rPr>
            </w:pPr>
            <w:r w:rsidRPr="00F43C12">
              <w:rPr>
                <w:sz w:val="20"/>
                <w:szCs w:val="20"/>
              </w:rPr>
              <w:t>ЛДСП</w:t>
            </w:r>
          </w:p>
          <w:p w:rsidR="00BC19CE" w:rsidRPr="00F43C12" w:rsidRDefault="00BC19CE" w:rsidP="005D38F1">
            <w:pPr>
              <w:jc w:val="center"/>
              <w:rPr>
                <w:sz w:val="20"/>
                <w:szCs w:val="20"/>
              </w:rPr>
            </w:pPr>
            <w:r w:rsidRPr="00F43C12">
              <w:rPr>
                <w:sz w:val="20"/>
                <w:szCs w:val="20"/>
              </w:rPr>
              <w:t>МДФ+ПВХ</w:t>
            </w:r>
          </w:p>
          <w:p w:rsidR="00BC19CE" w:rsidRPr="00F43C12" w:rsidRDefault="00BC19CE" w:rsidP="005D38F1">
            <w:pPr>
              <w:jc w:val="center"/>
              <w:rPr>
                <w:sz w:val="20"/>
                <w:szCs w:val="20"/>
              </w:rPr>
            </w:pPr>
            <w:r w:rsidRPr="00F43C12">
              <w:rPr>
                <w:sz w:val="20"/>
                <w:szCs w:val="20"/>
              </w:rPr>
              <w:t>Пластик, стекло, металл</w:t>
            </w:r>
          </w:p>
        </w:tc>
      </w:tr>
      <w:tr w:rsidR="00BC19CE" w:rsidRPr="00D74A32" w:rsidTr="00A06B63">
        <w:trPr>
          <w:trHeight w:val="569"/>
        </w:trPr>
        <w:tc>
          <w:tcPr>
            <w:tcW w:w="567" w:type="dxa"/>
          </w:tcPr>
          <w:p w:rsidR="00BC19CE" w:rsidRPr="00D74A32" w:rsidRDefault="00BC19CE" w:rsidP="001E6D5D">
            <w:pPr>
              <w:jc w:val="center"/>
            </w:pPr>
            <w:r>
              <w:t>2</w:t>
            </w:r>
          </w:p>
        </w:tc>
        <w:tc>
          <w:tcPr>
            <w:tcW w:w="2694" w:type="dxa"/>
          </w:tcPr>
          <w:p w:rsidR="00BC19CE" w:rsidRPr="00D74A32" w:rsidRDefault="00BC19CE" w:rsidP="0059609E">
            <w:pPr>
              <w:jc w:val="center"/>
            </w:pPr>
            <w:r>
              <w:t>Стол эргономичный право (лево) сторонний</w:t>
            </w:r>
          </w:p>
        </w:tc>
        <w:tc>
          <w:tcPr>
            <w:tcW w:w="851" w:type="dxa"/>
          </w:tcPr>
          <w:p w:rsidR="00BC19CE" w:rsidRPr="00D74A32" w:rsidRDefault="00BC19CE" w:rsidP="001E6D5D">
            <w:pPr>
              <w:jc w:val="center"/>
            </w:pPr>
            <w:r>
              <w:t>шт</w:t>
            </w:r>
          </w:p>
        </w:tc>
        <w:tc>
          <w:tcPr>
            <w:tcW w:w="1701" w:type="dxa"/>
          </w:tcPr>
          <w:p w:rsidR="00BC19CE" w:rsidRPr="00D74A32" w:rsidRDefault="00BC19CE" w:rsidP="00FF5E89">
            <w:pPr>
              <w:jc w:val="center"/>
            </w:pPr>
            <w:r>
              <w:t>1</w:t>
            </w:r>
          </w:p>
        </w:tc>
        <w:tc>
          <w:tcPr>
            <w:tcW w:w="1417" w:type="dxa"/>
          </w:tcPr>
          <w:p w:rsidR="00BC19CE" w:rsidRPr="00D74A32" w:rsidRDefault="00BC19CE" w:rsidP="002E75A2">
            <w:pPr>
              <w:jc w:val="center"/>
            </w:pPr>
            <w:r w:rsidRPr="002E75A2">
              <w:t xml:space="preserve">Не более   </w:t>
            </w:r>
            <w:r>
              <w:t>9</w:t>
            </w:r>
            <w:r w:rsidRPr="002E75A2">
              <w:t xml:space="preserve"> 000,00</w:t>
            </w:r>
          </w:p>
        </w:tc>
        <w:tc>
          <w:tcPr>
            <w:tcW w:w="1560" w:type="dxa"/>
          </w:tcPr>
          <w:p w:rsidR="00BC19CE" w:rsidRPr="00D74A32" w:rsidRDefault="00BC19CE" w:rsidP="002E75A2">
            <w:pPr>
              <w:jc w:val="center"/>
            </w:pPr>
            <w:r w:rsidRPr="002E75A2">
              <w:t>не менее      7 лет</w:t>
            </w:r>
          </w:p>
        </w:tc>
        <w:tc>
          <w:tcPr>
            <w:tcW w:w="1417" w:type="dxa"/>
            <w:vMerge/>
          </w:tcPr>
          <w:p w:rsidR="00BC19CE" w:rsidRPr="00F43C12" w:rsidRDefault="00BC19CE" w:rsidP="001E6D5D">
            <w:pPr>
              <w:jc w:val="center"/>
              <w:rPr>
                <w:sz w:val="20"/>
                <w:szCs w:val="20"/>
              </w:rPr>
            </w:pPr>
          </w:p>
        </w:tc>
      </w:tr>
      <w:tr w:rsidR="00BC19CE" w:rsidRPr="00D74A32" w:rsidTr="00A06B63">
        <w:tc>
          <w:tcPr>
            <w:tcW w:w="567" w:type="dxa"/>
          </w:tcPr>
          <w:p w:rsidR="00BC19CE" w:rsidRPr="00D74A32" w:rsidRDefault="00BC19CE" w:rsidP="001E6D5D">
            <w:pPr>
              <w:jc w:val="center"/>
            </w:pPr>
            <w:r>
              <w:t>3</w:t>
            </w:r>
          </w:p>
        </w:tc>
        <w:tc>
          <w:tcPr>
            <w:tcW w:w="2694" w:type="dxa"/>
          </w:tcPr>
          <w:p w:rsidR="00BC19CE" w:rsidRPr="00D74A32" w:rsidRDefault="00BC19CE" w:rsidP="0059609E">
            <w:pPr>
              <w:jc w:val="center"/>
            </w:pPr>
            <w:r>
              <w:t>Тумба приставная</w:t>
            </w:r>
          </w:p>
        </w:tc>
        <w:tc>
          <w:tcPr>
            <w:tcW w:w="851" w:type="dxa"/>
          </w:tcPr>
          <w:p w:rsidR="00BC19CE" w:rsidRPr="00D74A32" w:rsidRDefault="00BC19CE" w:rsidP="001E6D5D">
            <w:pPr>
              <w:jc w:val="center"/>
            </w:pPr>
            <w:r>
              <w:t>шт</w:t>
            </w:r>
          </w:p>
        </w:tc>
        <w:tc>
          <w:tcPr>
            <w:tcW w:w="1701" w:type="dxa"/>
          </w:tcPr>
          <w:p w:rsidR="00BC19CE" w:rsidRPr="00D74A32" w:rsidRDefault="00BC19CE" w:rsidP="00FF5E89">
            <w:pPr>
              <w:jc w:val="center"/>
            </w:pPr>
            <w:r>
              <w:t>1</w:t>
            </w:r>
          </w:p>
        </w:tc>
        <w:tc>
          <w:tcPr>
            <w:tcW w:w="1417" w:type="dxa"/>
          </w:tcPr>
          <w:p w:rsidR="00BC19CE" w:rsidRPr="00D74A32" w:rsidRDefault="00BC19CE" w:rsidP="00FF5E89">
            <w:pPr>
              <w:jc w:val="center"/>
            </w:pPr>
            <w:r w:rsidRPr="002E75A2">
              <w:t xml:space="preserve">Не более   </w:t>
            </w:r>
            <w:r>
              <w:t>7</w:t>
            </w:r>
            <w:r w:rsidRPr="002E75A2">
              <w:t xml:space="preserve"> 000,00</w:t>
            </w:r>
          </w:p>
        </w:tc>
        <w:tc>
          <w:tcPr>
            <w:tcW w:w="1560" w:type="dxa"/>
          </w:tcPr>
          <w:p w:rsidR="00BC19CE" w:rsidRPr="00D74A32" w:rsidRDefault="00BC19CE" w:rsidP="00FF5E89">
            <w:pPr>
              <w:jc w:val="center"/>
            </w:pPr>
            <w:r w:rsidRPr="002E75A2">
              <w:t>не менее      7 лет</w:t>
            </w:r>
          </w:p>
        </w:tc>
        <w:tc>
          <w:tcPr>
            <w:tcW w:w="1417" w:type="dxa"/>
            <w:vMerge/>
          </w:tcPr>
          <w:p w:rsidR="00BC19CE" w:rsidRPr="00F43C12" w:rsidRDefault="00BC19CE" w:rsidP="001E6D5D">
            <w:pPr>
              <w:jc w:val="center"/>
              <w:rPr>
                <w:sz w:val="20"/>
                <w:szCs w:val="20"/>
              </w:rPr>
            </w:pPr>
          </w:p>
        </w:tc>
      </w:tr>
      <w:tr w:rsidR="00BC19CE" w:rsidRPr="00D74A32" w:rsidTr="00A06B63">
        <w:trPr>
          <w:trHeight w:val="574"/>
        </w:trPr>
        <w:tc>
          <w:tcPr>
            <w:tcW w:w="567" w:type="dxa"/>
          </w:tcPr>
          <w:p w:rsidR="00BC19CE" w:rsidRPr="00D74A32" w:rsidRDefault="00BC19CE" w:rsidP="001E6D5D">
            <w:pPr>
              <w:jc w:val="center"/>
            </w:pPr>
            <w:r>
              <w:t>4</w:t>
            </w:r>
          </w:p>
        </w:tc>
        <w:tc>
          <w:tcPr>
            <w:tcW w:w="2694" w:type="dxa"/>
          </w:tcPr>
          <w:p w:rsidR="00BC19CE" w:rsidRPr="00D74A32" w:rsidRDefault="00BC19CE" w:rsidP="0059609E">
            <w:pPr>
              <w:jc w:val="center"/>
            </w:pPr>
            <w:r>
              <w:t>Стеллаж архивный</w:t>
            </w:r>
          </w:p>
        </w:tc>
        <w:tc>
          <w:tcPr>
            <w:tcW w:w="851" w:type="dxa"/>
          </w:tcPr>
          <w:p w:rsidR="00BC19CE" w:rsidRPr="00D74A32" w:rsidRDefault="00BC19CE" w:rsidP="001E6D5D">
            <w:pPr>
              <w:jc w:val="center"/>
            </w:pPr>
            <w:r>
              <w:t>шт</w:t>
            </w:r>
          </w:p>
        </w:tc>
        <w:tc>
          <w:tcPr>
            <w:tcW w:w="1701" w:type="dxa"/>
          </w:tcPr>
          <w:p w:rsidR="00BC19CE" w:rsidRPr="00D74A32" w:rsidRDefault="00BC19CE" w:rsidP="00FF5E89">
            <w:pPr>
              <w:jc w:val="center"/>
            </w:pPr>
            <w:r>
              <w:t>1</w:t>
            </w:r>
          </w:p>
        </w:tc>
        <w:tc>
          <w:tcPr>
            <w:tcW w:w="1417" w:type="dxa"/>
          </w:tcPr>
          <w:p w:rsidR="00BC19CE" w:rsidRPr="00D74A32" w:rsidRDefault="00BC19CE" w:rsidP="00FF5E89">
            <w:pPr>
              <w:jc w:val="center"/>
            </w:pPr>
            <w:r w:rsidRPr="002E75A2">
              <w:t xml:space="preserve">Не более   </w:t>
            </w:r>
            <w:r>
              <w:t>13</w:t>
            </w:r>
            <w:r w:rsidRPr="002E75A2">
              <w:t xml:space="preserve"> 000,00</w:t>
            </w:r>
          </w:p>
        </w:tc>
        <w:tc>
          <w:tcPr>
            <w:tcW w:w="1560" w:type="dxa"/>
          </w:tcPr>
          <w:p w:rsidR="00BC19CE" w:rsidRPr="00D74A32" w:rsidRDefault="00BC19CE" w:rsidP="00FF5E89">
            <w:pPr>
              <w:jc w:val="center"/>
            </w:pPr>
            <w:r w:rsidRPr="002E75A2">
              <w:t>не менее      7 лет</w:t>
            </w:r>
          </w:p>
        </w:tc>
        <w:tc>
          <w:tcPr>
            <w:tcW w:w="1417" w:type="dxa"/>
            <w:vMerge/>
          </w:tcPr>
          <w:p w:rsidR="00BC19CE" w:rsidRPr="00F43C12" w:rsidRDefault="00BC19CE" w:rsidP="001E6D5D">
            <w:pPr>
              <w:jc w:val="center"/>
              <w:rPr>
                <w:sz w:val="20"/>
                <w:szCs w:val="20"/>
              </w:rPr>
            </w:pPr>
          </w:p>
        </w:tc>
      </w:tr>
      <w:tr w:rsidR="00BC19CE" w:rsidRPr="00D74A32" w:rsidTr="00A06B63">
        <w:tc>
          <w:tcPr>
            <w:tcW w:w="567" w:type="dxa"/>
          </w:tcPr>
          <w:p w:rsidR="00BC19CE" w:rsidRDefault="00BC19CE" w:rsidP="005A5F24">
            <w:pPr>
              <w:jc w:val="center"/>
            </w:pPr>
            <w:r>
              <w:t>1</w:t>
            </w:r>
          </w:p>
        </w:tc>
        <w:tc>
          <w:tcPr>
            <w:tcW w:w="2694" w:type="dxa"/>
          </w:tcPr>
          <w:p w:rsidR="00BC19CE" w:rsidRDefault="00BC19CE" w:rsidP="005A5F24">
            <w:pPr>
              <w:jc w:val="center"/>
            </w:pPr>
            <w:r>
              <w:t>2</w:t>
            </w:r>
          </w:p>
        </w:tc>
        <w:tc>
          <w:tcPr>
            <w:tcW w:w="851" w:type="dxa"/>
          </w:tcPr>
          <w:p w:rsidR="00BC19CE" w:rsidRDefault="00BC19CE" w:rsidP="005A5F24">
            <w:pPr>
              <w:jc w:val="center"/>
            </w:pPr>
            <w:r>
              <w:t>3</w:t>
            </w:r>
          </w:p>
        </w:tc>
        <w:tc>
          <w:tcPr>
            <w:tcW w:w="1701" w:type="dxa"/>
          </w:tcPr>
          <w:p w:rsidR="00BC19CE" w:rsidRPr="002E75A2" w:rsidRDefault="00BC19CE" w:rsidP="005A5F24">
            <w:pPr>
              <w:jc w:val="center"/>
            </w:pPr>
            <w:r>
              <w:t>4</w:t>
            </w:r>
          </w:p>
        </w:tc>
        <w:tc>
          <w:tcPr>
            <w:tcW w:w="1417" w:type="dxa"/>
          </w:tcPr>
          <w:p w:rsidR="00BC19CE" w:rsidRPr="002E75A2" w:rsidRDefault="00BC19CE" w:rsidP="005A5F24">
            <w:pPr>
              <w:jc w:val="center"/>
            </w:pPr>
            <w:r>
              <w:t>5</w:t>
            </w:r>
          </w:p>
        </w:tc>
        <w:tc>
          <w:tcPr>
            <w:tcW w:w="1560" w:type="dxa"/>
          </w:tcPr>
          <w:p w:rsidR="00BC19CE" w:rsidRPr="002E75A2" w:rsidRDefault="00BC19CE" w:rsidP="005A5F24">
            <w:pPr>
              <w:jc w:val="center"/>
            </w:pPr>
            <w:r>
              <w:t>6</w:t>
            </w:r>
          </w:p>
        </w:tc>
        <w:tc>
          <w:tcPr>
            <w:tcW w:w="1417" w:type="dxa"/>
          </w:tcPr>
          <w:p w:rsidR="00BC19CE" w:rsidRPr="00F43C12" w:rsidRDefault="00BC19CE" w:rsidP="005A5F24">
            <w:pPr>
              <w:jc w:val="center"/>
              <w:rPr>
                <w:sz w:val="20"/>
                <w:szCs w:val="20"/>
              </w:rPr>
            </w:pPr>
            <w:r w:rsidRPr="00F43C12">
              <w:rPr>
                <w:sz w:val="20"/>
                <w:szCs w:val="20"/>
              </w:rPr>
              <w:t>7</w:t>
            </w:r>
          </w:p>
        </w:tc>
      </w:tr>
      <w:tr w:rsidR="00BC19CE" w:rsidRPr="00D74A32" w:rsidTr="00A06B63">
        <w:trPr>
          <w:trHeight w:val="578"/>
        </w:trPr>
        <w:tc>
          <w:tcPr>
            <w:tcW w:w="567" w:type="dxa"/>
          </w:tcPr>
          <w:p w:rsidR="00BC19CE" w:rsidRPr="00D74A32" w:rsidRDefault="00BC19CE" w:rsidP="001E6D5D">
            <w:pPr>
              <w:jc w:val="center"/>
            </w:pPr>
            <w:r>
              <w:t>5</w:t>
            </w:r>
          </w:p>
        </w:tc>
        <w:tc>
          <w:tcPr>
            <w:tcW w:w="2694" w:type="dxa"/>
          </w:tcPr>
          <w:p w:rsidR="00BC19CE" w:rsidRPr="00D74A32" w:rsidRDefault="00BC19CE" w:rsidP="0059609E">
            <w:pPr>
              <w:jc w:val="center"/>
            </w:pPr>
            <w:r>
              <w:t xml:space="preserve">Стол прямой с подвижной тумбой </w:t>
            </w:r>
          </w:p>
        </w:tc>
        <w:tc>
          <w:tcPr>
            <w:tcW w:w="851" w:type="dxa"/>
          </w:tcPr>
          <w:p w:rsidR="00BC19CE" w:rsidRPr="00D74A32" w:rsidRDefault="00BC19CE" w:rsidP="001E6D5D">
            <w:pPr>
              <w:jc w:val="center"/>
            </w:pPr>
            <w:r>
              <w:t>шт</w:t>
            </w:r>
          </w:p>
        </w:tc>
        <w:tc>
          <w:tcPr>
            <w:tcW w:w="1701" w:type="dxa"/>
          </w:tcPr>
          <w:p w:rsidR="00BC19CE" w:rsidRPr="00D74A32" w:rsidRDefault="00BC19CE" w:rsidP="00FF5E89">
            <w:pPr>
              <w:jc w:val="center"/>
            </w:pPr>
            <w:r>
              <w:t>1</w:t>
            </w:r>
          </w:p>
        </w:tc>
        <w:tc>
          <w:tcPr>
            <w:tcW w:w="1417" w:type="dxa"/>
          </w:tcPr>
          <w:p w:rsidR="00BC19CE" w:rsidRPr="00D74A32" w:rsidRDefault="00BC19CE" w:rsidP="00FF5E89">
            <w:pPr>
              <w:jc w:val="center"/>
            </w:pPr>
            <w:r w:rsidRPr="002E75A2">
              <w:t xml:space="preserve">Не более   </w:t>
            </w:r>
            <w:r>
              <w:t>11</w:t>
            </w:r>
            <w:r w:rsidRPr="002E75A2">
              <w:t xml:space="preserve"> 000,00</w:t>
            </w:r>
          </w:p>
        </w:tc>
        <w:tc>
          <w:tcPr>
            <w:tcW w:w="1560" w:type="dxa"/>
          </w:tcPr>
          <w:p w:rsidR="00BC19CE" w:rsidRPr="00D74A32" w:rsidRDefault="00BC19CE" w:rsidP="00FF5E89">
            <w:pPr>
              <w:jc w:val="center"/>
            </w:pPr>
            <w:r w:rsidRPr="002E75A2">
              <w:t>не менее      7 лет</w:t>
            </w:r>
          </w:p>
        </w:tc>
        <w:tc>
          <w:tcPr>
            <w:tcW w:w="1417" w:type="dxa"/>
          </w:tcPr>
          <w:p w:rsidR="00BC19CE" w:rsidRPr="0084345E" w:rsidRDefault="00BC19CE" w:rsidP="0084345E">
            <w:pPr>
              <w:jc w:val="center"/>
              <w:rPr>
                <w:sz w:val="20"/>
                <w:szCs w:val="20"/>
              </w:rPr>
            </w:pPr>
            <w:r w:rsidRPr="0084345E">
              <w:rPr>
                <w:sz w:val="20"/>
                <w:szCs w:val="20"/>
              </w:rPr>
              <w:t>ЛДСП</w:t>
            </w:r>
          </w:p>
          <w:p w:rsidR="00BC19CE" w:rsidRPr="0084345E" w:rsidRDefault="00BC19CE" w:rsidP="0084345E">
            <w:pPr>
              <w:jc w:val="center"/>
              <w:rPr>
                <w:sz w:val="20"/>
                <w:szCs w:val="20"/>
              </w:rPr>
            </w:pPr>
            <w:r w:rsidRPr="0084345E">
              <w:rPr>
                <w:sz w:val="20"/>
                <w:szCs w:val="20"/>
              </w:rPr>
              <w:t>МДФ+ПВХ</w:t>
            </w:r>
          </w:p>
          <w:p w:rsidR="00BC19CE" w:rsidRPr="00F43C12" w:rsidRDefault="00BC19CE" w:rsidP="0084345E">
            <w:pPr>
              <w:jc w:val="center"/>
              <w:rPr>
                <w:sz w:val="20"/>
                <w:szCs w:val="20"/>
              </w:rPr>
            </w:pPr>
            <w:r w:rsidRPr="0084345E">
              <w:rPr>
                <w:sz w:val="20"/>
                <w:szCs w:val="20"/>
              </w:rPr>
              <w:t>Пластик,</w:t>
            </w:r>
          </w:p>
        </w:tc>
      </w:tr>
      <w:tr w:rsidR="00BC19CE" w:rsidRPr="00D74A32" w:rsidTr="00A06B63">
        <w:trPr>
          <w:trHeight w:val="605"/>
        </w:trPr>
        <w:tc>
          <w:tcPr>
            <w:tcW w:w="567" w:type="dxa"/>
          </w:tcPr>
          <w:p w:rsidR="00BC19CE" w:rsidRPr="00D74A32" w:rsidRDefault="00BC19CE" w:rsidP="001E6D5D">
            <w:pPr>
              <w:jc w:val="center"/>
            </w:pPr>
            <w:r>
              <w:t>6</w:t>
            </w:r>
          </w:p>
        </w:tc>
        <w:tc>
          <w:tcPr>
            <w:tcW w:w="2694" w:type="dxa"/>
          </w:tcPr>
          <w:p w:rsidR="00BC19CE" w:rsidRPr="00D74A32" w:rsidRDefault="00BC19CE" w:rsidP="0059609E">
            <w:pPr>
              <w:jc w:val="center"/>
            </w:pPr>
            <w:r>
              <w:t>Сейф</w:t>
            </w:r>
          </w:p>
        </w:tc>
        <w:tc>
          <w:tcPr>
            <w:tcW w:w="851" w:type="dxa"/>
          </w:tcPr>
          <w:p w:rsidR="00BC19CE" w:rsidRPr="00D74A32" w:rsidRDefault="00BC19CE" w:rsidP="001E6D5D">
            <w:pPr>
              <w:jc w:val="center"/>
            </w:pPr>
            <w:r>
              <w:t>шт</w:t>
            </w:r>
          </w:p>
        </w:tc>
        <w:tc>
          <w:tcPr>
            <w:tcW w:w="1701" w:type="dxa"/>
          </w:tcPr>
          <w:p w:rsidR="00BC19CE" w:rsidRPr="00D74A32" w:rsidRDefault="00BC19CE" w:rsidP="00FF5E89">
            <w:pPr>
              <w:jc w:val="center"/>
            </w:pPr>
            <w:r>
              <w:t>1</w:t>
            </w:r>
          </w:p>
        </w:tc>
        <w:tc>
          <w:tcPr>
            <w:tcW w:w="1417" w:type="dxa"/>
          </w:tcPr>
          <w:p w:rsidR="00BC19CE" w:rsidRPr="00D74A32" w:rsidRDefault="00BC19CE" w:rsidP="00FF5E89">
            <w:pPr>
              <w:jc w:val="center"/>
            </w:pPr>
            <w:r w:rsidRPr="002E75A2">
              <w:t xml:space="preserve">Не более   </w:t>
            </w:r>
            <w:r>
              <w:t>30</w:t>
            </w:r>
            <w:r w:rsidRPr="002E75A2">
              <w:t xml:space="preserve"> 000,00</w:t>
            </w:r>
          </w:p>
        </w:tc>
        <w:tc>
          <w:tcPr>
            <w:tcW w:w="1560" w:type="dxa"/>
          </w:tcPr>
          <w:p w:rsidR="00BC19CE" w:rsidRPr="00D74A32" w:rsidRDefault="00BC19CE" w:rsidP="00FF5E89">
            <w:pPr>
              <w:jc w:val="center"/>
            </w:pPr>
            <w:r w:rsidRPr="002E75A2">
              <w:t xml:space="preserve">не менее      </w:t>
            </w:r>
            <w:r>
              <w:t>25</w:t>
            </w:r>
            <w:r w:rsidRPr="002E75A2">
              <w:t xml:space="preserve"> лет</w:t>
            </w:r>
          </w:p>
        </w:tc>
        <w:tc>
          <w:tcPr>
            <w:tcW w:w="1417" w:type="dxa"/>
          </w:tcPr>
          <w:p w:rsidR="00BC19CE" w:rsidRPr="00F43C12" w:rsidRDefault="00BC19CE" w:rsidP="001E6D5D">
            <w:pPr>
              <w:jc w:val="center"/>
              <w:rPr>
                <w:sz w:val="20"/>
                <w:szCs w:val="20"/>
              </w:rPr>
            </w:pPr>
            <w:r w:rsidRPr="00F43C12">
              <w:rPr>
                <w:sz w:val="20"/>
                <w:szCs w:val="20"/>
              </w:rPr>
              <w:t>Металл, кодовый замок</w:t>
            </w:r>
          </w:p>
        </w:tc>
      </w:tr>
      <w:tr w:rsidR="00BC19CE" w:rsidRPr="00D74A32" w:rsidTr="00A06B63">
        <w:tc>
          <w:tcPr>
            <w:tcW w:w="567" w:type="dxa"/>
          </w:tcPr>
          <w:p w:rsidR="00BC19CE" w:rsidRPr="00D74A32" w:rsidRDefault="00BC19CE" w:rsidP="001E6D5D">
            <w:pPr>
              <w:jc w:val="center"/>
            </w:pPr>
            <w:r>
              <w:t>7</w:t>
            </w:r>
          </w:p>
        </w:tc>
        <w:tc>
          <w:tcPr>
            <w:tcW w:w="2694" w:type="dxa"/>
          </w:tcPr>
          <w:p w:rsidR="00BC19CE" w:rsidRPr="00D74A32" w:rsidRDefault="00BC19CE" w:rsidP="0059609E">
            <w:pPr>
              <w:jc w:val="center"/>
            </w:pPr>
            <w:r>
              <w:t>Пенал закрытый для документов</w:t>
            </w:r>
          </w:p>
        </w:tc>
        <w:tc>
          <w:tcPr>
            <w:tcW w:w="851" w:type="dxa"/>
          </w:tcPr>
          <w:p w:rsidR="00BC19CE" w:rsidRPr="00D74A32" w:rsidRDefault="00BC19CE" w:rsidP="001E6D5D">
            <w:pPr>
              <w:jc w:val="center"/>
            </w:pPr>
            <w:r>
              <w:t>шт</w:t>
            </w:r>
          </w:p>
        </w:tc>
        <w:tc>
          <w:tcPr>
            <w:tcW w:w="1701" w:type="dxa"/>
          </w:tcPr>
          <w:p w:rsidR="00BC19CE" w:rsidRPr="00D74A32" w:rsidRDefault="00BC19CE" w:rsidP="00BE56FB">
            <w:pPr>
              <w:jc w:val="center"/>
            </w:pPr>
            <w:r>
              <w:t>1</w:t>
            </w:r>
          </w:p>
        </w:tc>
        <w:tc>
          <w:tcPr>
            <w:tcW w:w="1417" w:type="dxa"/>
          </w:tcPr>
          <w:p w:rsidR="00BC19CE" w:rsidRPr="00D74A32" w:rsidRDefault="00BC19CE" w:rsidP="00BE56FB">
            <w:pPr>
              <w:jc w:val="center"/>
            </w:pPr>
            <w:r w:rsidRPr="002E75A2">
              <w:t xml:space="preserve">Не более   </w:t>
            </w:r>
            <w:r>
              <w:t>13</w:t>
            </w:r>
            <w:r w:rsidRPr="002E75A2">
              <w:t xml:space="preserve"> 000,00</w:t>
            </w:r>
          </w:p>
        </w:tc>
        <w:tc>
          <w:tcPr>
            <w:tcW w:w="1560" w:type="dxa"/>
          </w:tcPr>
          <w:p w:rsidR="00BC19CE" w:rsidRPr="00D74A32" w:rsidRDefault="00BC19CE" w:rsidP="00BE56FB">
            <w:pPr>
              <w:jc w:val="center"/>
            </w:pPr>
            <w:r w:rsidRPr="002E75A2">
              <w:t>не менее      7 лет</w:t>
            </w:r>
          </w:p>
        </w:tc>
        <w:tc>
          <w:tcPr>
            <w:tcW w:w="1417" w:type="dxa"/>
            <w:vMerge w:val="restart"/>
          </w:tcPr>
          <w:p w:rsidR="00BC19CE" w:rsidRPr="00F43C12" w:rsidRDefault="00BC19CE" w:rsidP="005D38F1">
            <w:pPr>
              <w:jc w:val="center"/>
              <w:rPr>
                <w:sz w:val="20"/>
                <w:szCs w:val="20"/>
              </w:rPr>
            </w:pPr>
            <w:r w:rsidRPr="00F43C12">
              <w:rPr>
                <w:sz w:val="20"/>
                <w:szCs w:val="20"/>
              </w:rPr>
              <w:t>ЛДСП</w:t>
            </w:r>
          </w:p>
          <w:p w:rsidR="00BC19CE" w:rsidRPr="00F43C12" w:rsidRDefault="00BC19CE" w:rsidP="005D38F1">
            <w:pPr>
              <w:jc w:val="center"/>
              <w:rPr>
                <w:sz w:val="20"/>
                <w:szCs w:val="20"/>
              </w:rPr>
            </w:pPr>
            <w:r w:rsidRPr="00F43C12">
              <w:rPr>
                <w:sz w:val="20"/>
                <w:szCs w:val="20"/>
              </w:rPr>
              <w:t>МДФ+ПВХ</w:t>
            </w:r>
          </w:p>
          <w:p w:rsidR="00BC19CE" w:rsidRPr="00F43C12" w:rsidRDefault="00BC19CE" w:rsidP="005D38F1">
            <w:pPr>
              <w:jc w:val="center"/>
              <w:rPr>
                <w:sz w:val="20"/>
                <w:szCs w:val="20"/>
              </w:rPr>
            </w:pPr>
            <w:r w:rsidRPr="00F43C12">
              <w:rPr>
                <w:sz w:val="20"/>
                <w:szCs w:val="20"/>
              </w:rPr>
              <w:t>Пластик, стекло, металл</w:t>
            </w:r>
          </w:p>
        </w:tc>
      </w:tr>
      <w:tr w:rsidR="00BC19CE" w:rsidRPr="00D74A32" w:rsidTr="00A06B63">
        <w:tc>
          <w:tcPr>
            <w:tcW w:w="567" w:type="dxa"/>
          </w:tcPr>
          <w:p w:rsidR="00BC19CE" w:rsidRPr="00D74A32" w:rsidRDefault="00BC19CE" w:rsidP="001E6D5D">
            <w:pPr>
              <w:jc w:val="center"/>
            </w:pPr>
            <w:r>
              <w:t>8</w:t>
            </w:r>
          </w:p>
        </w:tc>
        <w:tc>
          <w:tcPr>
            <w:tcW w:w="2694" w:type="dxa"/>
          </w:tcPr>
          <w:p w:rsidR="00BC19CE" w:rsidRPr="00D74A32" w:rsidRDefault="00BC19CE" w:rsidP="0059609E">
            <w:pPr>
              <w:jc w:val="center"/>
            </w:pPr>
            <w:r>
              <w:t>Стеллаж</w:t>
            </w:r>
          </w:p>
        </w:tc>
        <w:tc>
          <w:tcPr>
            <w:tcW w:w="851" w:type="dxa"/>
          </w:tcPr>
          <w:p w:rsidR="00BC19CE" w:rsidRPr="00D74A32" w:rsidRDefault="00BC19CE" w:rsidP="001E6D5D">
            <w:pPr>
              <w:jc w:val="center"/>
            </w:pPr>
            <w:r>
              <w:t>шт</w:t>
            </w:r>
          </w:p>
        </w:tc>
        <w:tc>
          <w:tcPr>
            <w:tcW w:w="1701" w:type="dxa"/>
          </w:tcPr>
          <w:p w:rsidR="00BC19CE" w:rsidRPr="00D74A32" w:rsidRDefault="00BC19CE" w:rsidP="00BE56FB">
            <w:pPr>
              <w:jc w:val="center"/>
            </w:pPr>
            <w:r>
              <w:t>1</w:t>
            </w:r>
          </w:p>
        </w:tc>
        <w:tc>
          <w:tcPr>
            <w:tcW w:w="1417" w:type="dxa"/>
          </w:tcPr>
          <w:p w:rsidR="00BC19CE" w:rsidRPr="00D74A32" w:rsidRDefault="00BC19CE" w:rsidP="00BE56FB">
            <w:pPr>
              <w:jc w:val="center"/>
            </w:pPr>
            <w:r w:rsidRPr="002E75A2">
              <w:t xml:space="preserve">Не более   </w:t>
            </w:r>
            <w:r>
              <w:t>7</w:t>
            </w:r>
            <w:r w:rsidRPr="002E75A2">
              <w:t xml:space="preserve"> 000,00</w:t>
            </w:r>
          </w:p>
        </w:tc>
        <w:tc>
          <w:tcPr>
            <w:tcW w:w="1560" w:type="dxa"/>
          </w:tcPr>
          <w:p w:rsidR="00BC19CE" w:rsidRPr="00D74A32" w:rsidRDefault="00BC19CE" w:rsidP="00BE56FB">
            <w:pPr>
              <w:jc w:val="center"/>
            </w:pPr>
            <w:r w:rsidRPr="002E75A2">
              <w:t>не менее      7 лет</w:t>
            </w:r>
          </w:p>
        </w:tc>
        <w:tc>
          <w:tcPr>
            <w:tcW w:w="1417" w:type="dxa"/>
            <w:vMerge/>
          </w:tcPr>
          <w:p w:rsidR="00BC19CE" w:rsidRPr="00F43C12" w:rsidRDefault="00BC19CE" w:rsidP="001E6D5D">
            <w:pPr>
              <w:jc w:val="center"/>
              <w:rPr>
                <w:sz w:val="20"/>
                <w:szCs w:val="20"/>
              </w:rPr>
            </w:pPr>
          </w:p>
        </w:tc>
      </w:tr>
      <w:tr w:rsidR="00BC19CE" w:rsidRPr="00D74A32" w:rsidTr="00A06B63">
        <w:tc>
          <w:tcPr>
            <w:tcW w:w="567" w:type="dxa"/>
          </w:tcPr>
          <w:p w:rsidR="00BC19CE" w:rsidRDefault="00BC19CE" w:rsidP="001E6D5D">
            <w:pPr>
              <w:jc w:val="center"/>
            </w:pPr>
            <w:r>
              <w:t>9</w:t>
            </w:r>
          </w:p>
        </w:tc>
        <w:tc>
          <w:tcPr>
            <w:tcW w:w="2694" w:type="dxa"/>
          </w:tcPr>
          <w:p w:rsidR="00BC19CE" w:rsidRDefault="00BC19CE" w:rsidP="0059609E">
            <w:pPr>
              <w:jc w:val="center"/>
            </w:pPr>
            <w:r>
              <w:t>Шкаф</w:t>
            </w:r>
          </w:p>
        </w:tc>
        <w:tc>
          <w:tcPr>
            <w:tcW w:w="851" w:type="dxa"/>
          </w:tcPr>
          <w:p w:rsidR="00BC19CE" w:rsidRDefault="00BC19CE" w:rsidP="001E6D5D">
            <w:pPr>
              <w:jc w:val="center"/>
            </w:pPr>
            <w:r>
              <w:t>шт</w:t>
            </w:r>
          </w:p>
        </w:tc>
        <w:tc>
          <w:tcPr>
            <w:tcW w:w="1701" w:type="dxa"/>
          </w:tcPr>
          <w:p w:rsidR="00BC19CE" w:rsidRPr="00D74A32" w:rsidRDefault="00BC19CE" w:rsidP="00BE56FB">
            <w:pPr>
              <w:jc w:val="center"/>
            </w:pPr>
            <w:r>
              <w:t>1</w:t>
            </w:r>
          </w:p>
        </w:tc>
        <w:tc>
          <w:tcPr>
            <w:tcW w:w="1417" w:type="dxa"/>
          </w:tcPr>
          <w:p w:rsidR="00BC19CE" w:rsidRPr="00D74A32" w:rsidRDefault="00BC19CE" w:rsidP="00BE56FB">
            <w:pPr>
              <w:jc w:val="center"/>
            </w:pPr>
            <w:r w:rsidRPr="002E75A2">
              <w:t xml:space="preserve">Не более   </w:t>
            </w:r>
            <w:r>
              <w:t>9</w:t>
            </w:r>
            <w:r w:rsidRPr="002E75A2">
              <w:t xml:space="preserve"> 000,00</w:t>
            </w:r>
          </w:p>
        </w:tc>
        <w:tc>
          <w:tcPr>
            <w:tcW w:w="1560" w:type="dxa"/>
          </w:tcPr>
          <w:p w:rsidR="00BC19CE" w:rsidRPr="00D74A32" w:rsidRDefault="00BC19CE" w:rsidP="00BE56FB">
            <w:pPr>
              <w:jc w:val="center"/>
            </w:pPr>
            <w:r w:rsidRPr="002E75A2">
              <w:t>не менее      7 лет</w:t>
            </w:r>
          </w:p>
        </w:tc>
        <w:tc>
          <w:tcPr>
            <w:tcW w:w="1417" w:type="dxa"/>
            <w:vMerge/>
          </w:tcPr>
          <w:p w:rsidR="00BC19CE" w:rsidRPr="00F43C12" w:rsidRDefault="00BC19CE" w:rsidP="001E6D5D">
            <w:pPr>
              <w:jc w:val="center"/>
              <w:rPr>
                <w:sz w:val="20"/>
                <w:szCs w:val="20"/>
              </w:rPr>
            </w:pPr>
          </w:p>
        </w:tc>
      </w:tr>
      <w:tr w:rsidR="00BC19CE" w:rsidRPr="00D74A32" w:rsidTr="00A06B63">
        <w:trPr>
          <w:trHeight w:val="501"/>
        </w:trPr>
        <w:tc>
          <w:tcPr>
            <w:tcW w:w="567" w:type="dxa"/>
          </w:tcPr>
          <w:p w:rsidR="00BC19CE" w:rsidRDefault="00BC19CE" w:rsidP="001E6D5D">
            <w:pPr>
              <w:jc w:val="center"/>
            </w:pPr>
            <w:r>
              <w:t>10</w:t>
            </w:r>
          </w:p>
        </w:tc>
        <w:tc>
          <w:tcPr>
            <w:tcW w:w="2694" w:type="dxa"/>
          </w:tcPr>
          <w:p w:rsidR="00BC19CE" w:rsidRDefault="00BC19CE" w:rsidP="0059609E">
            <w:pPr>
              <w:jc w:val="center"/>
            </w:pPr>
            <w:r>
              <w:t>Стол угловой со встроенной тумбой</w:t>
            </w:r>
          </w:p>
        </w:tc>
        <w:tc>
          <w:tcPr>
            <w:tcW w:w="851" w:type="dxa"/>
          </w:tcPr>
          <w:p w:rsidR="00BC19CE" w:rsidRDefault="00BC19CE" w:rsidP="001E6D5D">
            <w:pPr>
              <w:jc w:val="center"/>
            </w:pPr>
            <w:r>
              <w:t>шт</w:t>
            </w:r>
          </w:p>
        </w:tc>
        <w:tc>
          <w:tcPr>
            <w:tcW w:w="1701" w:type="dxa"/>
          </w:tcPr>
          <w:p w:rsidR="00BC19CE" w:rsidRPr="00D74A32" w:rsidRDefault="00BC19CE" w:rsidP="00BE56FB">
            <w:pPr>
              <w:jc w:val="center"/>
            </w:pPr>
            <w:r>
              <w:t>4</w:t>
            </w:r>
          </w:p>
        </w:tc>
        <w:tc>
          <w:tcPr>
            <w:tcW w:w="1417" w:type="dxa"/>
          </w:tcPr>
          <w:p w:rsidR="00BC19CE" w:rsidRPr="00D74A32" w:rsidRDefault="00BC19CE" w:rsidP="00BE56FB">
            <w:pPr>
              <w:jc w:val="center"/>
            </w:pPr>
            <w:r w:rsidRPr="002E75A2">
              <w:t xml:space="preserve">Не более   </w:t>
            </w:r>
            <w:r>
              <w:t>18</w:t>
            </w:r>
            <w:r w:rsidRPr="002E75A2">
              <w:t xml:space="preserve"> 000,00</w:t>
            </w:r>
          </w:p>
        </w:tc>
        <w:tc>
          <w:tcPr>
            <w:tcW w:w="1560" w:type="dxa"/>
          </w:tcPr>
          <w:p w:rsidR="00BC19CE" w:rsidRPr="00D74A32" w:rsidRDefault="00BC19CE" w:rsidP="00BE56FB">
            <w:pPr>
              <w:jc w:val="center"/>
            </w:pPr>
            <w:r w:rsidRPr="002E75A2">
              <w:t>не менее      7 лет</w:t>
            </w:r>
          </w:p>
        </w:tc>
        <w:tc>
          <w:tcPr>
            <w:tcW w:w="1417" w:type="dxa"/>
            <w:vMerge/>
          </w:tcPr>
          <w:p w:rsidR="00BC19CE" w:rsidRPr="00F43C12" w:rsidRDefault="00BC19CE" w:rsidP="001E6D5D">
            <w:pPr>
              <w:jc w:val="center"/>
              <w:rPr>
                <w:sz w:val="20"/>
                <w:szCs w:val="20"/>
              </w:rPr>
            </w:pPr>
          </w:p>
        </w:tc>
      </w:tr>
      <w:tr w:rsidR="00BC19CE" w:rsidRPr="00D74A32" w:rsidTr="00A06B63">
        <w:trPr>
          <w:trHeight w:val="543"/>
        </w:trPr>
        <w:tc>
          <w:tcPr>
            <w:tcW w:w="567" w:type="dxa"/>
          </w:tcPr>
          <w:p w:rsidR="00BC19CE" w:rsidRDefault="00BC19CE" w:rsidP="001E6D5D">
            <w:pPr>
              <w:jc w:val="center"/>
            </w:pPr>
            <w:r>
              <w:t>11</w:t>
            </w:r>
          </w:p>
        </w:tc>
        <w:tc>
          <w:tcPr>
            <w:tcW w:w="2694" w:type="dxa"/>
          </w:tcPr>
          <w:p w:rsidR="00BC19CE" w:rsidRDefault="00BC19CE" w:rsidP="0059609E">
            <w:pPr>
              <w:jc w:val="center"/>
            </w:pPr>
            <w:r>
              <w:t>Стол письменный с 4-мя ящиками</w:t>
            </w:r>
          </w:p>
        </w:tc>
        <w:tc>
          <w:tcPr>
            <w:tcW w:w="851" w:type="dxa"/>
          </w:tcPr>
          <w:p w:rsidR="00BC19CE" w:rsidRDefault="00BC19CE" w:rsidP="001E6D5D">
            <w:pPr>
              <w:jc w:val="center"/>
            </w:pPr>
            <w:r>
              <w:t>шт</w:t>
            </w:r>
          </w:p>
        </w:tc>
        <w:tc>
          <w:tcPr>
            <w:tcW w:w="1701" w:type="dxa"/>
          </w:tcPr>
          <w:p w:rsidR="00BC19CE" w:rsidRPr="00D74A32" w:rsidRDefault="00BC19CE" w:rsidP="00BE56FB">
            <w:pPr>
              <w:jc w:val="center"/>
            </w:pPr>
            <w:r>
              <w:t>1</w:t>
            </w:r>
          </w:p>
        </w:tc>
        <w:tc>
          <w:tcPr>
            <w:tcW w:w="1417" w:type="dxa"/>
          </w:tcPr>
          <w:p w:rsidR="00BC19CE" w:rsidRPr="00D74A32" w:rsidRDefault="00BC19CE" w:rsidP="00BE56FB">
            <w:pPr>
              <w:jc w:val="center"/>
            </w:pPr>
            <w:r w:rsidRPr="002E75A2">
              <w:t xml:space="preserve">Не более   </w:t>
            </w:r>
            <w:r>
              <w:t>8</w:t>
            </w:r>
            <w:r w:rsidRPr="002E75A2">
              <w:t xml:space="preserve"> 000,00</w:t>
            </w:r>
          </w:p>
        </w:tc>
        <w:tc>
          <w:tcPr>
            <w:tcW w:w="1560" w:type="dxa"/>
          </w:tcPr>
          <w:p w:rsidR="00BC19CE" w:rsidRPr="00D74A32" w:rsidRDefault="00BC19CE" w:rsidP="00BE56FB">
            <w:pPr>
              <w:jc w:val="center"/>
            </w:pPr>
            <w:r w:rsidRPr="002E75A2">
              <w:t>не менее      7 лет</w:t>
            </w:r>
          </w:p>
        </w:tc>
        <w:tc>
          <w:tcPr>
            <w:tcW w:w="1417" w:type="dxa"/>
            <w:vMerge/>
          </w:tcPr>
          <w:p w:rsidR="00BC19CE" w:rsidRPr="00F43C12" w:rsidRDefault="00BC19CE" w:rsidP="001E6D5D">
            <w:pPr>
              <w:jc w:val="center"/>
              <w:rPr>
                <w:sz w:val="20"/>
                <w:szCs w:val="20"/>
              </w:rPr>
            </w:pPr>
          </w:p>
        </w:tc>
      </w:tr>
      <w:tr w:rsidR="00BC19CE" w:rsidRPr="00D74A32" w:rsidTr="00A06B63">
        <w:tc>
          <w:tcPr>
            <w:tcW w:w="567" w:type="dxa"/>
          </w:tcPr>
          <w:p w:rsidR="00BC19CE" w:rsidRDefault="00BC19CE" w:rsidP="001E6D5D">
            <w:pPr>
              <w:jc w:val="center"/>
            </w:pPr>
            <w:r>
              <w:t>12</w:t>
            </w:r>
          </w:p>
        </w:tc>
        <w:tc>
          <w:tcPr>
            <w:tcW w:w="2694" w:type="dxa"/>
          </w:tcPr>
          <w:p w:rsidR="00BC19CE" w:rsidRDefault="00BC19CE" w:rsidP="0059609E">
            <w:pPr>
              <w:jc w:val="center"/>
            </w:pPr>
            <w:r>
              <w:t>Шкаф угловой для одежды</w:t>
            </w:r>
          </w:p>
        </w:tc>
        <w:tc>
          <w:tcPr>
            <w:tcW w:w="851" w:type="dxa"/>
          </w:tcPr>
          <w:p w:rsidR="00BC19CE" w:rsidRDefault="00BC19CE" w:rsidP="001E6D5D">
            <w:pPr>
              <w:jc w:val="center"/>
            </w:pPr>
            <w:r>
              <w:t>шт</w:t>
            </w:r>
          </w:p>
        </w:tc>
        <w:tc>
          <w:tcPr>
            <w:tcW w:w="1701" w:type="dxa"/>
          </w:tcPr>
          <w:p w:rsidR="00BC19CE" w:rsidRPr="00D74A32" w:rsidRDefault="00BC19CE" w:rsidP="00BE56FB">
            <w:pPr>
              <w:jc w:val="center"/>
            </w:pPr>
            <w:r>
              <w:t>2</w:t>
            </w:r>
          </w:p>
        </w:tc>
        <w:tc>
          <w:tcPr>
            <w:tcW w:w="1417" w:type="dxa"/>
          </w:tcPr>
          <w:p w:rsidR="00BC19CE" w:rsidRPr="00D74A32" w:rsidRDefault="00BC19CE" w:rsidP="00BE56FB">
            <w:pPr>
              <w:jc w:val="center"/>
            </w:pPr>
            <w:r w:rsidRPr="002E75A2">
              <w:t xml:space="preserve">Не более   </w:t>
            </w:r>
            <w:r>
              <w:t>15</w:t>
            </w:r>
            <w:r w:rsidRPr="002E75A2">
              <w:t xml:space="preserve"> 000,00</w:t>
            </w:r>
          </w:p>
        </w:tc>
        <w:tc>
          <w:tcPr>
            <w:tcW w:w="1560" w:type="dxa"/>
          </w:tcPr>
          <w:p w:rsidR="00BC19CE" w:rsidRPr="00D74A32" w:rsidRDefault="00BC19CE" w:rsidP="00BE56FB">
            <w:pPr>
              <w:jc w:val="center"/>
            </w:pPr>
            <w:r w:rsidRPr="002E75A2">
              <w:t>не менее      7 лет</w:t>
            </w:r>
          </w:p>
        </w:tc>
        <w:tc>
          <w:tcPr>
            <w:tcW w:w="1417" w:type="dxa"/>
            <w:vMerge/>
          </w:tcPr>
          <w:p w:rsidR="00BC19CE" w:rsidRPr="00F43C12" w:rsidRDefault="00BC19CE" w:rsidP="001E6D5D">
            <w:pPr>
              <w:jc w:val="center"/>
              <w:rPr>
                <w:sz w:val="20"/>
                <w:szCs w:val="20"/>
              </w:rPr>
            </w:pPr>
          </w:p>
        </w:tc>
      </w:tr>
      <w:tr w:rsidR="00BC19CE" w:rsidRPr="00D74A32" w:rsidTr="00A06B63">
        <w:tc>
          <w:tcPr>
            <w:tcW w:w="567" w:type="dxa"/>
          </w:tcPr>
          <w:p w:rsidR="00BC19CE" w:rsidRDefault="00BC19CE" w:rsidP="001E6D5D">
            <w:pPr>
              <w:jc w:val="center"/>
            </w:pPr>
            <w:r>
              <w:t>13</w:t>
            </w:r>
          </w:p>
        </w:tc>
        <w:tc>
          <w:tcPr>
            <w:tcW w:w="2694" w:type="dxa"/>
          </w:tcPr>
          <w:p w:rsidR="00BC19CE" w:rsidRDefault="00BC19CE" w:rsidP="0059609E">
            <w:pPr>
              <w:jc w:val="center"/>
            </w:pPr>
            <w:r>
              <w:t>Шкаф для документов полуоткрытый</w:t>
            </w:r>
          </w:p>
        </w:tc>
        <w:tc>
          <w:tcPr>
            <w:tcW w:w="851" w:type="dxa"/>
          </w:tcPr>
          <w:p w:rsidR="00BC19CE" w:rsidRDefault="00BC19CE" w:rsidP="001E6D5D">
            <w:pPr>
              <w:jc w:val="center"/>
            </w:pPr>
            <w:r>
              <w:t>шт</w:t>
            </w:r>
          </w:p>
        </w:tc>
        <w:tc>
          <w:tcPr>
            <w:tcW w:w="1701" w:type="dxa"/>
          </w:tcPr>
          <w:p w:rsidR="00BC19CE" w:rsidRPr="00D74A32" w:rsidRDefault="00BC19CE" w:rsidP="00BE56FB">
            <w:pPr>
              <w:jc w:val="center"/>
            </w:pPr>
            <w:r>
              <w:t>2</w:t>
            </w:r>
          </w:p>
        </w:tc>
        <w:tc>
          <w:tcPr>
            <w:tcW w:w="1417" w:type="dxa"/>
          </w:tcPr>
          <w:p w:rsidR="00BC19CE" w:rsidRPr="00D74A32" w:rsidRDefault="00BC19CE" w:rsidP="00BE56FB">
            <w:pPr>
              <w:jc w:val="center"/>
            </w:pPr>
            <w:r w:rsidRPr="002E75A2">
              <w:t xml:space="preserve">Не более   </w:t>
            </w:r>
            <w:r>
              <w:t>9</w:t>
            </w:r>
            <w:r w:rsidRPr="002E75A2">
              <w:t xml:space="preserve"> 000,00</w:t>
            </w:r>
          </w:p>
        </w:tc>
        <w:tc>
          <w:tcPr>
            <w:tcW w:w="1560" w:type="dxa"/>
          </w:tcPr>
          <w:p w:rsidR="00BC19CE" w:rsidRPr="00D74A32" w:rsidRDefault="00BC19CE" w:rsidP="00BE56FB">
            <w:pPr>
              <w:jc w:val="center"/>
            </w:pPr>
            <w:r w:rsidRPr="002E75A2">
              <w:t>не менее      7 лет</w:t>
            </w:r>
          </w:p>
        </w:tc>
        <w:tc>
          <w:tcPr>
            <w:tcW w:w="1417" w:type="dxa"/>
            <w:vMerge/>
          </w:tcPr>
          <w:p w:rsidR="00BC19CE" w:rsidRPr="00F43C12" w:rsidRDefault="00BC19CE" w:rsidP="001E6D5D">
            <w:pPr>
              <w:jc w:val="center"/>
              <w:rPr>
                <w:sz w:val="20"/>
                <w:szCs w:val="20"/>
              </w:rPr>
            </w:pPr>
          </w:p>
        </w:tc>
      </w:tr>
      <w:tr w:rsidR="00BC19CE" w:rsidRPr="00D74A32" w:rsidTr="00A06B63">
        <w:tc>
          <w:tcPr>
            <w:tcW w:w="567" w:type="dxa"/>
          </w:tcPr>
          <w:p w:rsidR="00BC19CE" w:rsidRDefault="00BC19CE" w:rsidP="001E6D5D">
            <w:pPr>
              <w:jc w:val="center"/>
            </w:pPr>
            <w:r>
              <w:t>14</w:t>
            </w:r>
          </w:p>
        </w:tc>
        <w:tc>
          <w:tcPr>
            <w:tcW w:w="2694" w:type="dxa"/>
          </w:tcPr>
          <w:p w:rsidR="00BC19CE" w:rsidRDefault="00BC19CE" w:rsidP="0059609E">
            <w:pPr>
              <w:jc w:val="center"/>
            </w:pPr>
            <w:r>
              <w:t xml:space="preserve">Стеллажная система </w:t>
            </w:r>
          </w:p>
        </w:tc>
        <w:tc>
          <w:tcPr>
            <w:tcW w:w="851" w:type="dxa"/>
          </w:tcPr>
          <w:p w:rsidR="00BC19CE" w:rsidRDefault="00BC19CE" w:rsidP="001E6D5D">
            <w:pPr>
              <w:jc w:val="center"/>
            </w:pPr>
            <w:r>
              <w:t>шт</w:t>
            </w:r>
          </w:p>
        </w:tc>
        <w:tc>
          <w:tcPr>
            <w:tcW w:w="1701" w:type="dxa"/>
          </w:tcPr>
          <w:p w:rsidR="00BC19CE" w:rsidRPr="00D74A32" w:rsidRDefault="00BC19CE" w:rsidP="00BE56FB">
            <w:pPr>
              <w:jc w:val="center"/>
            </w:pPr>
            <w:r w:rsidRPr="002E75A2">
              <w:t xml:space="preserve">1 </w:t>
            </w:r>
          </w:p>
        </w:tc>
        <w:tc>
          <w:tcPr>
            <w:tcW w:w="1417" w:type="dxa"/>
          </w:tcPr>
          <w:p w:rsidR="00BC19CE" w:rsidRPr="00D74A32" w:rsidRDefault="00BC19CE" w:rsidP="00BE56FB">
            <w:pPr>
              <w:jc w:val="center"/>
            </w:pPr>
            <w:r w:rsidRPr="002E75A2">
              <w:t xml:space="preserve">Не более   </w:t>
            </w:r>
            <w:r>
              <w:t>80</w:t>
            </w:r>
            <w:r w:rsidRPr="002E75A2">
              <w:t xml:space="preserve"> 000,00</w:t>
            </w:r>
          </w:p>
        </w:tc>
        <w:tc>
          <w:tcPr>
            <w:tcW w:w="1560" w:type="dxa"/>
          </w:tcPr>
          <w:p w:rsidR="00BC19CE" w:rsidRPr="00D74A32" w:rsidRDefault="00BC19CE" w:rsidP="00BE56FB">
            <w:pPr>
              <w:jc w:val="center"/>
            </w:pPr>
            <w:r w:rsidRPr="002E75A2">
              <w:t>не менее      7 лет</w:t>
            </w:r>
          </w:p>
        </w:tc>
        <w:tc>
          <w:tcPr>
            <w:tcW w:w="1417" w:type="dxa"/>
            <w:vMerge/>
          </w:tcPr>
          <w:p w:rsidR="00BC19CE" w:rsidRPr="00F43C12" w:rsidRDefault="00BC19CE" w:rsidP="001E6D5D">
            <w:pPr>
              <w:jc w:val="center"/>
              <w:rPr>
                <w:sz w:val="20"/>
                <w:szCs w:val="20"/>
              </w:rPr>
            </w:pPr>
          </w:p>
        </w:tc>
      </w:tr>
      <w:tr w:rsidR="00BC19CE" w:rsidRPr="00D74A32" w:rsidTr="00A06B63">
        <w:tc>
          <w:tcPr>
            <w:tcW w:w="567" w:type="dxa"/>
          </w:tcPr>
          <w:p w:rsidR="00BC19CE" w:rsidRDefault="00BC19CE" w:rsidP="001E6D5D">
            <w:pPr>
              <w:jc w:val="center"/>
            </w:pPr>
            <w:r>
              <w:t>15</w:t>
            </w:r>
          </w:p>
        </w:tc>
        <w:tc>
          <w:tcPr>
            <w:tcW w:w="2694" w:type="dxa"/>
          </w:tcPr>
          <w:p w:rsidR="00BC19CE" w:rsidRDefault="00BC19CE" w:rsidP="0059609E">
            <w:pPr>
              <w:jc w:val="center"/>
            </w:pPr>
            <w:r>
              <w:t>Стеллаж архивный двухсекционный 6 полок</w:t>
            </w:r>
          </w:p>
        </w:tc>
        <w:tc>
          <w:tcPr>
            <w:tcW w:w="851" w:type="dxa"/>
          </w:tcPr>
          <w:p w:rsidR="00BC19CE" w:rsidRDefault="00BC19CE" w:rsidP="001E6D5D">
            <w:pPr>
              <w:jc w:val="center"/>
            </w:pPr>
            <w:r>
              <w:t>шт</w:t>
            </w:r>
          </w:p>
        </w:tc>
        <w:tc>
          <w:tcPr>
            <w:tcW w:w="1701" w:type="dxa"/>
          </w:tcPr>
          <w:p w:rsidR="00BC19CE" w:rsidRPr="002E75A2" w:rsidRDefault="00BC19CE" w:rsidP="00BE56FB">
            <w:pPr>
              <w:jc w:val="center"/>
            </w:pPr>
            <w:r>
              <w:t>2</w:t>
            </w:r>
          </w:p>
        </w:tc>
        <w:tc>
          <w:tcPr>
            <w:tcW w:w="1417" w:type="dxa"/>
          </w:tcPr>
          <w:p w:rsidR="00BC19CE" w:rsidRPr="00D74A32" w:rsidRDefault="00BC19CE" w:rsidP="00CF49A2">
            <w:pPr>
              <w:jc w:val="center"/>
            </w:pPr>
            <w:r w:rsidRPr="002E75A2">
              <w:t xml:space="preserve">Не более   </w:t>
            </w:r>
            <w:r>
              <w:t>15</w:t>
            </w:r>
            <w:r w:rsidRPr="002E75A2">
              <w:t xml:space="preserve"> 000,00</w:t>
            </w:r>
          </w:p>
        </w:tc>
        <w:tc>
          <w:tcPr>
            <w:tcW w:w="1560" w:type="dxa"/>
          </w:tcPr>
          <w:p w:rsidR="00BC19CE" w:rsidRPr="00D74A32" w:rsidRDefault="00BC19CE" w:rsidP="004032EA">
            <w:pPr>
              <w:jc w:val="center"/>
            </w:pPr>
            <w:r w:rsidRPr="002E75A2">
              <w:t>не менее      7 лет</w:t>
            </w:r>
          </w:p>
        </w:tc>
        <w:tc>
          <w:tcPr>
            <w:tcW w:w="1417" w:type="dxa"/>
          </w:tcPr>
          <w:p w:rsidR="00BC19CE" w:rsidRPr="00F43C12" w:rsidRDefault="00BC19CE" w:rsidP="005D38F1">
            <w:pPr>
              <w:jc w:val="center"/>
              <w:rPr>
                <w:sz w:val="20"/>
                <w:szCs w:val="20"/>
              </w:rPr>
            </w:pPr>
            <w:r w:rsidRPr="00F43C12">
              <w:rPr>
                <w:sz w:val="20"/>
                <w:szCs w:val="20"/>
              </w:rPr>
              <w:t>ЛДСП</w:t>
            </w:r>
          </w:p>
          <w:p w:rsidR="00BC19CE" w:rsidRPr="00F43C12" w:rsidRDefault="00BC19CE" w:rsidP="005D38F1">
            <w:pPr>
              <w:jc w:val="center"/>
              <w:rPr>
                <w:sz w:val="20"/>
                <w:szCs w:val="20"/>
              </w:rPr>
            </w:pPr>
            <w:r w:rsidRPr="00F43C12">
              <w:rPr>
                <w:sz w:val="20"/>
                <w:szCs w:val="20"/>
              </w:rPr>
              <w:t>МДФ+ПВХ</w:t>
            </w:r>
          </w:p>
          <w:p w:rsidR="00BC19CE" w:rsidRPr="00F43C12" w:rsidRDefault="00BC19CE" w:rsidP="005D38F1">
            <w:pPr>
              <w:jc w:val="center"/>
              <w:rPr>
                <w:sz w:val="20"/>
                <w:szCs w:val="20"/>
              </w:rPr>
            </w:pPr>
            <w:r w:rsidRPr="00F43C12">
              <w:rPr>
                <w:sz w:val="20"/>
                <w:szCs w:val="20"/>
              </w:rPr>
              <w:t>Пластик</w:t>
            </w:r>
          </w:p>
        </w:tc>
      </w:tr>
      <w:tr w:rsidR="00BC19CE" w:rsidRPr="00D74A32" w:rsidTr="00A06B63">
        <w:tc>
          <w:tcPr>
            <w:tcW w:w="567" w:type="dxa"/>
          </w:tcPr>
          <w:p w:rsidR="00BC19CE" w:rsidRDefault="00BC19CE" w:rsidP="001E6D5D">
            <w:pPr>
              <w:jc w:val="center"/>
            </w:pPr>
            <w:r>
              <w:t>16</w:t>
            </w:r>
          </w:p>
        </w:tc>
        <w:tc>
          <w:tcPr>
            <w:tcW w:w="2694" w:type="dxa"/>
          </w:tcPr>
          <w:p w:rsidR="00BC19CE" w:rsidRDefault="00BC19CE" w:rsidP="0059609E">
            <w:pPr>
              <w:jc w:val="center"/>
            </w:pPr>
            <w:r>
              <w:t>Кресло сотрудников</w:t>
            </w:r>
          </w:p>
        </w:tc>
        <w:tc>
          <w:tcPr>
            <w:tcW w:w="851" w:type="dxa"/>
          </w:tcPr>
          <w:p w:rsidR="00BC19CE" w:rsidRDefault="00BC19CE" w:rsidP="001E6D5D">
            <w:pPr>
              <w:jc w:val="center"/>
            </w:pPr>
            <w:r>
              <w:t>шт</w:t>
            </w:r>
          </w:p>
        </w:tc>
        <w:tc>
          <w:tcPr>
            <w:tcW w:w="1701" w:type="dxa"/>
          </w:tcPr>
          <w:p w:rsidR="00BC19CE" w:rsidRPr="00D74A32" w:rsidRDefault="00BC19CE" w:rsidP="00CF49A2">
            <w:pPr>
              <w:jc w:val="center"/>
            </w:pPr>
            <w:r>
              <w:t>7</w:t>
            </w:r>
          </w:p>
        </w:tc>
        <w:tc>
          <w:tcPr>
            <w:tcW w:w="1417" w:type="dxa"/>
          </w:tcPr>
          <w:p w:rsidR="00BC19CE" w:rsidRPr="00D74A32" w:rsidRDefault="00BC19CE" w:rsidP="00CF49A2">
            <w:pPr>
              <w:jc w:val="center"/>
            </w:pPr>
            <w:r w:rsidRPr="002E75A2">
              <w:t xml:space="preserve">Не более   </w:t>
            </w:r>
            <w:r>
              <w:t>10</w:t>
            </w:r>
            <w:r w:rsidRPr="002E75A2">
              <w:t xml:space="preserve"> 000,00</w:t>
            </w:r>
          </w:p>
        </w:tc>
        <w:tc>
          <w:tcPr>
            <w:tcW w:w="1560" w:type="dxa"/>
          </w:tcPr>
          <w:p w:rsidR="00BC19CE" w:rsidRPr="00D74A32" w:rsidRDefault="00BC19CE" w:rsidP="00CF49A2">
            <w:pPr>
              <w:jc w:val="center"/>
            </w:pPr>
            <w:r w:rsidRPr="002E75A2">
              <w:t>не менее      7 лет</w:t>
            </w:r>
          </w:p>
        </w:tc>
        <w:tc>
          <w:tcPr>
            <w:tcW w:w="1417" w:type="dxa"/>
          </w:tcPr>
          <w:p w:rsidR="00BC19CE" w:rsidRPr="00F43C12" w:rsidRDefault="00BC19CE" w:rsidP="001E6D5D">
            <w:pPr>
              <w:jc w:val="center"/>
              <w:rPr>
                <w:sz w:val="20"/>
                <w:szCs w:val="20"/>
              </w:rPr>
            </w:pPr>
            <w:r w:rsidRPr="00F43C12">
              <w:rPr>
                <w:sz w:val="20"/>
                <w:szCs w:val="20"/>
              </w:rPr>
              <w:t xml:space="preserve">Кожзам, нетканные </w:t>
            </w:r>
          </w:p>
        </w:tc>
      </w:tr>
      <w:tr w:rsidR="00BC19CE" w:rsidRPr="00D74A32" w:rsidTr="00A06B63">
        <w:tc>
          <w:tcPr>
            <w:tcW w:w="567" w:type="dxa"/>
          </w:tcPr>
          <w:p w:rsidR="00BC19CE" w:rsidRDefault="00BC19CE" w:rsidP="001E6D5D">
            <w:pPr>
              <w:jc w:val="center"/>
            </w:pPr>
            <w:r>
              <w:t>17</w:t>
            </w:r>
          </w:p>
        </w:tc>
        <w:tc>
          <w:tcPr>
            <w:tcW w:w="2694" w:type="dxa"/>
          </w:tcPr>
          <w:p w:rsidR="00BC19CE" w:rsidRDefault="00BC19CE" w:rsidP="0059609E">
            <w:pPr>
              <w:jc w:val="center"/>
            </w:pPr>
            <w:r>
              <w:t>Полка</w:t>
            </w:r>
          </w:p>
        </w:tc>
        <w:tc>
          <w:tcPr>
            <w:tcW w:w="851" w:type="dxa"/>
          </w:tcPr>
          <w:p w:rsidR="00BC19CE" w:rsidRDefault="00BC19CE" w:rsidP="001E6D5D">
            <w:pPr>
              <w:jc w:val="center"/>
            </w:pPr>
            <w:r>
              <w:t>шт</w:t>
            </w:r>
          </w:p>
        </w:tc>
        <w:tc>
          <w:tcPr>
            <w:tcW w:w="1701" w:type="dxa"/>
          </w:tcPr>
          <w:p w:rsidR="00BC19CE" w:rsidRPr="00D74A32" w:rsidRDefault="00BC19CE" w:rsidP="00CF49A2">
            <w:pPr>
              <w:jc w:val="center"/>
            </w:pPr>
            <w:r>
              <w:t>3</w:t>
            </w:r>
          </w:p>
        </w:tc>
        <w:tc>
          <w:tcPr>
            <w:tcW w:w="1417" w:type="dxa"/>
          </w:tcPr>
          <w:p w:rsidR="00BC19CE" w:rsidRPr="00D74A32" w:rsidRDefault="00BC19CE" w:rsidP="00CF49A2">
            <w:pPr>
              <w:jc w:val="center"/>
            </w:pPr>
            <w:r w:rsidRPr="002E75A2">
              <w:t xml:space="preserve">Не более   </w:t>
            </w:r>
            <w:r>
              <w:t>4</w:t>
            </w:r>
            <w:r w:rsidRPr="002E75A2">
              <w:t xml:space="preserve"> 000,00</w:t>
            </w:r>
          </w:p>
        </w:tc>
        <w:tc>
          <w:tcPr>
            <w:tcW w:w="1560" w:type="dxa"/>
          </w:tcPr>
          <w:p w:rsidR="00BC19CE" w:rsidRPr="00D74A32" w:rsidRDefault="00BC19CE" w:rsidP="00CF49A2">
            <w:pPr>
              <w:jc w:val="center"/>
            </w:pPr>
            <w:r w:rsidRPr="002E75A2">
              <w:t>не менее      7 лет</w:t>
            </w:r>
          </w:p>
        </w:tc>
        <w:tc>
          <w:tcPr>
            <w:tcW w:w="1417" w:type="dxa"/>
          </w:tcPr>
          <w:p w:rsidR="00BC19CE" w:rsidRPr="0084345E" w:rsidRDefault="00BC19CE" w:rsidP="0084345E">
            <w:pPr>
              <w:jc w:val="center"/>
              <w:rPr>
                <w:sz w:val="20"/>
                <w:szCs w:val="20"/>
              </w:rPr>
            </w:pPr>
            <w:r w:rsidRPr="0084345E">
              <w:rPr>
                <w:sz w:val="20"/>
                <w:szCs w:val="20"/>
              </w:rPr>
              <w:t>ЛДСП</w:t>
            </w:r>
          </w:p>
          <w:p w:rsidR="00BC19CE" w:rsidRPr="0084345E" w:rsidRDefault="00BC19CE" w:rsidP="0084345E">
            <w:pPr>
              <w:jc w:val="center"/>
              <w:rPr>
                <w:sz w:val="20"/>
                <w:szCs w:val="20"/>
              </w:rPr>
            </w:pPr>
            <w:r w:rsidRPr="0084345E">
              <w:rPr>
                <w:sz w:val="20"/>
                <w:szCs w:val="20"/>
              </w:rPr>
              <w:t>МДФ+ПВХ</w:t>
            </w:r>
          </w:p>
          <w:p w:rsidR="00BC19CE" w:rsidRPr="00F43C12" w:rsidRDefault="00BC19CE" w:rsidP="0084345E">
            <w:pPr>
              <w:jc w:val="center"/>
              <w:rPr>
                <w:sz w:val="20"/>
                <w:szCs w:val="20"/>
              </w:rPr>
            </w:pPr>
            <w:r w:rsidRPr="0084345E">
              <w:rPr>
                <w:sz w:val="20"/>
                <w:szCs w:val="20"/>
              </w:rPr>
              <w:t>Пластик</w:t>
            </w:r>
          </w:p>
        </w:tc>
      </w:tr>
      <w:tr w:rsidR="00BC19CE" w:rsidRPr="00D74A32" w:rsidTr="00A06B63">
        <w:tc>
          <w:tcPr>
            <w:tcW w:w="567" w:type="dxa"/>
          </w:tcPr>
          <w:p w:rsidR="00BC19CE" w:rsidRDefault="00BC19CE" w:rsidP="001E6D5D">
            <w:pPr>
              <w:jc w:val="center"/>
            </w:pPr>
            <w:r>
              <w:t>18</w:t>
            </w:r>
          </w:p>
        </w:tc>
        <w:tc>
          <w:tcPr>
            <w:tcW w:w="2694" w:type="dxa"/>
          </w:tcPr>
          <w:p w:rsidR="00BC19CE" w:rsidRDefault="00BC19CE" w:rsidP="0059609E">
            <w:pPr>
              <w:jc w:val="center"/>
            </w:pPr>
            <w:r>
              <w:t>Стол приставной</w:t>
            </w:r>
          </w:p>
        </w:tc>
        <w:tc>
          <w:tcPr>
            <w:tcW w:w="851" w:type="dxa"/>
          </w:tcPr>
          <w:p w:rsidR="00BC19CE" w:rsidRDefault="00BC19CE" w:rsidP="001E6D5D">
            <w:pPr>
              <w:jc w:val="center"/>
            </w:pPr>
            <w:r>
              <w:t>шт</w:t>
            </w:r>
          </w:p>
        </w:tc>
        <w:tc>
          <w:tcPr>
            <w:tcW w:w="1701" w:type="dxa"/>
          </w:tcPr>
          <w:p w:rsidR="00BC19CE" w:rsidRPr="00D74A32" w:rsidRDefault="00BC19CE" w:rsidP="00CF49A2">
            <w:pPr>
              <w:jc w:val="center"/>
            </w:pPr>
            <w:r>
              <w:t>1</w:t>
            </w:r>
          </w:p>
        </w:tc>
        <w:tc>
          <w:tcPr>
            <w:tcW w:w="1417" w:type="dxa"/>
          </w:tcPr>
          <w:p w:rsidR="00BC19CE" w:rsidRPr="00D74A32" w:rsidRDefault="00BC19CE" w:rsidP="00CF49A2">
            <w:pPr>
              <w:jc w:val="center"/>
            </w:pPr>
            <w:r w:rsidRPr="002E75A2">
              <w:t xml:space="preserve">Не более   </w:t>
            </w:r>
            <w:r>
              <w:t>5</w:t>
            </w:r>
            <w:r w:rsidRPr="002E75A2">
              <w:t xml:space="preserve"> 000,00</w:t>
            </w:r>
          </w:p>
        </w:tc>
        <w:tc>
          <w:tcPr>
            <w:tcW w:w="1560" w:type="dxa"/>
          </w:tcPr>
          <w:p w:rsidR="00BC19CE" w:rsidRPr="00D74A32" w:rsidRDefault="00BC19CE" w:rsidP="00CF49A2">
            <w:pPr>
              <w:jc w:val="center"/>
            </w:pPr>
            <w:r w:rsidRPr="002E75A2">
              <w:t>не менее      7 лет</w:t>
            </w:r>
          </w:p>
        </w:tc>
        <w:tc>
          <w:tcPr>
            <w:tcW w:w="1417" w:type="dxa"/>
            <w:vMerge w:val="restart"/>
          </w:tcPr>
          <w:p w:rsidR="00BC19CE" w:rsidRPr="00F43C12" w:rsidRDefault="00BC19CE" w:rsidP="001E6D5D">
            <w:pPr>
              <w:jc w:val="center"/>
              <w:rPr>
                <w:sz w:val="20"/>
                <w:szCs w:val="20"/>
              </w:rPr>
            </w:pPr>
            <w:r w:rsidRPr="00F43C12">
              <w:rPr>
                <w:sz w:val="20"/>
                <w:szCs w:val="20"/>
              </w:rPr>
              <w:t>Пластик, металл, ткань, нетканные материалы</w:t>
            </w:r>
          </w:p>
        </w:tc>
      </w:tr>
      <w:tr w:rsidR="00BC19CE" w:rsidRPr="00D74A32" w:rsidTr="00A06B63">
        <w:tc>
          <w:tcPr>
            <w:tcW w:w="567" w:type="dxa"/>
          </w:tcPr>
          <w:p w:rsidR="00BC19CE" w:rsidRDefault="00BC19CE" w:rsidP="001E6D5D">
            <w:pPr>
              <w:jc w:val="center"/>
            </w:pPr>
            <w:r>
              <w:t>19</w:t>
            </w:r>
          </w:p>
        </w:tc>
        <w:tc>
          <w:tcPr>
            <w:tcW w:w="2694" w:type="dxa"/>
          </w:tcPr>
          <w:p w:rsidR="00BC19CE" w:rsidRDefault="00BC19CE" w:rsidP="0059609E">
            <w:pPr>
              <w:jc w:val="center"/>
            </w:pPr>
            <w:r>
              <w:t>Стул</w:t>
            </w:r>
          </w:p>
        </w:tc>
        <w:tc>
          <w:tcPr>
            <w:tcW w:w="851" w:type="dxa"/>
          </w:tcPr>
          <w:p w:rsidR="00BC19CE" w:rsidRDefault="00BC19CE" w:rsidP="001E6D5D">
            <w:pPr>
              <w:jc w:val="center"/>
            </w:pPr>
            <w:r>
              <w:t>шт</w:t>
            </w:r>
          </w:p>
        </w:tc>
        <w:tc>
          <w:tcPr>
            <w:tcW w:w="1701" w:type="dxa"/>
          </w:tcPr>
          <w:p w:rsidR="00BC19CE" w:rsidRPr="00D74A32" w:rsidRDefault="00BC19CE" w:rsidP="00CF49A2">
            <w:pPr>
              <w:jc w:val="center"/>
            </w:pPr>
            <w:r>
              <w:t>2</w:t>
            </w:r>
          </w:p>
        </w:tc>
        <w:tc>
          <w:tcPr>
            <w:tcW w:w="1417" w:type="dxa"/>
          </w:tcPr>
          <w:p w:rsidR="00BC19CE" w:rsidRPr="00D74A32" w:rsidRDefault="00BC19CE" w:rsidP="00CF49A2">
            <w:pPr>
              <w:jc w:val="center"/>
            </w:pPr>
            <w:r w:rsidRPr="002E75A2">
              <w:t xml:space="preserve">Не более   </w:t>
            </w:r>
            <w:r>
              <w:t>4</w:t>
            </w:r>
            <w:r w:rsidRPr="002E75A2">
              <w:t xml:space="preserve"> 000,00</w:t>
            </w:r>
          </w:p>
        </w:tc>
        <w:tc>
          <w:tcPr>
            <w:tcW w:w="1560" w:type="dxa"/>
          </w:tcPr>
          <w:p w:rsidR="00BC19CE" w:rsidRPr="00D74A32" w:rsidRDefault="00BC19CE" w:rsidP="00CF49A2">
            <w:pPr>
              <w:jc w:val="center"/>
            </w:pPr>
            <w:r w:rsidRPr="002E75A2">
              <w:t>не менее      7 лет</w:t>
            </w:r>
          </w:p>
        </w:tc>
        <w:tc>
          <w:tcPr>
            <w:tcW w:w="1417" w:type="dxa"/>
            <w:vMerge/>
          </w:tcPr>
          <w:p w:rsidR="00BC19CE" w:rsidRPr="00F43C12" w:rsidRDefault="00BC19CE" w:rsidP="001E6D5D">
            <w:pPr>
              <w:jc w:val="center"/>
              <w:rPr>
                <w:sz w:val="20"/>
                <w:szCs w:val="20"/>
              </w:rPr>
            </w:pPr>
          </w:p>
        </w:tc>
      </w:tr>
      <w:tr w:rsidR="00BC19CE" w:rsidRPr="00D74A32" w:rsidTr="00A06B63">
        <w:tc>
          <w:tcPr>
            <w:tcW w:w="567" w:type="dxa"/>
          </w:tcPr>
          <w:p w:rsidR="00BC19CE" w:rsidRDefault="00BC19CE" w:rsidP="001E6D5D">
            <w:pPr>
              <w:jc w:val="center"/>
            </w:pPr>
            <w:r>
              <w:t>20</w:t>
            </w:r>
          </w:p>
        </w:tc>
        <w:tc>
          <w:tcPr>
            <w:tcW w:w="2694" w:type="dxa"/>
          </w:tcPr>
          <w:p w:rsidR="00BC19CE" w:rsidRDefault="00BC19CE" w:rsidP="0059609E">
            <w:pPr>
              <w:jc w:val="center"/>
            </w:pPr>
            <w:r>
              <w:t>Стул</w:t>
            </w:r>
          </w:p>
        </w:tc>
        <w:tc>
          <w:tcPr>
            <w:tcW w:w="851" w:type="dxa"/>
          </w:tcPr>
          <w:p w:rsidR="00BC19CE" w:rsidRDefault="00BC19CE" w:rsidP="001E6D5D">
            <w:pPr>
              <w:jc w:val="center"/>
            </w:pPr>
            <w:r>
              <w:t>шт</w:t>
            </w:r>
          </w:p>
        </w:tc>
        <w:tc>
          <w:tcPr>
            <w:tcW w:w="1701" w:type="dxa"/>
          </w:tcPr>
          <w:p w:rsidR="00BC19CE" w:rsidRPr="002E75A2" w:rsidRDefault="00BC19CE" w:rsidP="00CF49A2">
            <w:pPr>
              <w:jc w:val="center"/>
            </w:pPr>
            <w:r>
              <w:t>1</w:t>
            </w:r>
          </w:p>
        </w:tc>
        <w:tc>
          <w:tcPr>
            <w:tcW w:w="1417" w:type="dxa"/>
          </w:tcPr>
          <w:p w:rsidR="00BC19CE" w:rsidRPr="00D74A32" w:rsidRDefault="00BC19CE" w:rsidP="00CF49A2">
            <w:pPr>
              <w:jc w:val="center"/>
            </w:pPr>
            <w:r w:rsidRPr="002E75A2">
              <w:t xml:space="preserve">Не более   </w:t>
            </w:r>
            <w:r>
              <w:t>1 5</w:t>
            </w:r>
            <w:r w:rsidRPr="002E75A2">
              <w:t>00,00</w:t>
            </w:r>
          </w:p>
        </w:tc>
        <w:tc>
          <w:tcPr>
            <w:tcW w:w="1560" w:type="dxa"/>
          </w:tcPr>
          <w:p w:rsidR="00BC19CE" w:rsidRPr="00D74A32" w:rsidRDefault="00BC19CE" w:rsidP="00CF49A2">
            <w:pPr>
              <w:jc w:val="center"/>
            </w:pPr>
            <w:r w:rsidRPr="002E75A2">
              <w:t xml:space="preserve">не менее      </w:t>
            </w:r>
            <w:r>
              <w:t>3</w:t>
            </w:r>
            <w:r w:rsidRPr="002E75A2">
              <w:t xml:space="preserve"> лет</w:t>
            </w:r>
          </w:p>
        </w:tc>
        <w:tc>
          <w:tcPr>
            <w:tcW w:w="1417" w:type="dxa"/>
            <w:vMerge/>
          </w:tcPr>
          <w:p w:rsidR="00BC19CE" w:rsidRPr="00F43C12" w:rsidRDefault="00BC19CE" w:rsidP="001E6D5D">
            <w:pPr>
              <w:jc w:val="center"/>
              <w:rPr>
                <w:sz w:val="20"/>
                <w:szCs w:val="20"/>
              </w:rPr>
            </w:pPr>
          </w:p>
        </w:tc>
      </w:tr>
      <w:tr w:rsidR="00BC19CE" w:rsidRPr="00D74A32" w:rsidTr="00A06B63">
        <w:tc>
          <w:tcPr>
            <w:tcW w:w="567" w:type="dxa"/>
          </w:tcPr>
          <w:p w:rsidR="00BC19CE" w:rsidRDefault="00BC19CE" w:rsidP="00CF49A2">
            <w:pPr>
              <w:jc w:val="center"/>
            </w:pPr>
            <w:r>
              <w:t>21</w:t>
            </w:r>
          </w:p>
        </w:tc>
        <w:tc>
          <w:tcPr>
            <w:tcW w:w="2694" w:type="dxa"/>
          </w:tcPr>
          <w:p w:rsidR="00BC19CE" w:rsidRDefault="00BC19CE" w:rsidP="00CF49A2">
            <w:pPr>
              <w:jc w:val="center"/>
            </w:pPr>
            <w:r>
              <w:t>Стул</w:t>
            </w:r>
          </w:p>
        </w:tc>
        <w:tc>
          <w:tcPr>
            <w:tcW w:w="851" w:type="dxa"/>
          </w:tcPr>
          <w:p w:rsidR="00BC19CE" w:rsidRDefault="00BC19CE" w:rsidP="00CF49A2">
            <w:pPr>
              <w:jc w:val="center"/>
            </w:pPr>
            <w:r>
              <w:t>шт</w:t>
            </w:r>
          </w:p>
        </w:tc>
        <w:tc>
          <w:tcPr>
            <w:tcW w:w="1701" w:type="dxa"/>
          </w:tcPr>
          <w:p w:rsidR="00BC19CE" w:rsidRPr="002E75A2" w:rsidRDefault="00BC19CE" w:rsidP="00CF49A2">
            <w:pPr>
              <w:jc w:val="center"/>
            </w:pPr>
            <w:r>
              <w:t>8</w:t>
            </w:r>
          </w:p>
        </w:tc>
        <w:tc>
          <w:tcPr>
            <w:tcW w:w="1417" w:type="dxa"/>
          </w:tcPr>
          <w:p w:rsidR="00BC19CE" w:rsidRPr="00D74A32" w:rsidRDefault="00BC19CE" w:rsidP="00CF49A2">
            <w:pPr>
              <w:jc w:val="center"/>
            </w:pPr>
            <w:r w:rsidRPr="002E75A2">
              <w:t xml:space="preserve">Не более   </w:t>
            </w:r>
            <w:r>
              <w:t>1 6</w:t>
            </w:r>
            <w:r w:rsidRPr="002E75A2">
              <w:t>00,00</w:t>
            </w:r>
          </w:p>
        </w:tc>
        <w:tc>
          <w:tcPr>
            <w:tcW w:w="1560" w:type="dxa"/>
          </w:tcPr>
          <w:p w:rsidR="00BC19CE" w:rsidRPr="00D74A32" w:rsidRDefault="00BC19CE" w:rsidP="00CF49A2">
            <w:pPr>
              <w:jc w:val="center"/>
            </w:pPr>
            <w:r w:rsidRPr="002E75A2">
              <w:t xml:space="preserve">не менее      </w:t>
            </w:r>
            <w:r>
              <w:t>3</w:t>
            </w:r>
            <w:r w:rsidRPr="002E75A2">
              <w:t xml:space="preserve"> лет</w:t>
            </w:r>
          </w:p>
        </w:tc>
        <w:tc>
          <w:tcPr>
            <w:tcW w:w="1417" w:type="dxa"/>
            <w:vMerge/>
          </w:tcPr>
          <w:p w:rsidR="00BC19CE" w:rsidRPr="00F43C12" w:rsidRDefault="00BC19CE" w:rsidP="001E6D5D">
            <w:pPr>
              <w:jc w:val="center"/>
              <w:rPr>
                <w:sz w:val="20"/>
                <w:szCs w:val="20"/>
              </w:rPr>
            </w:pPr>
          </w:p>
        </w:tc>
      </w:tr>
      <w:tr w:rsidR="00BC19CE" w:rsidRPr="00D74A32" w:rsidTr="00A06B63">
        <w:tc>
          <w:tcPr>
            <w:tcW w:w="567" w:type="dxa"/>
          </w:tcPr>
          <w:p w:rsidR="00BC19CE" w:rsidRDefault="00BC19CE" w:rsidP="00CF49A2">
            <w:pPr>
              <w:jc w:val="center"/>
            </w:pPr>
            <w:r>
              <w:t>22</w:t>
            </w:r>
          </w:p>
        </w:tc>
        <w:tc>
          <w:tcPr>
            <w:tcW w:w="2694" w:type="dxa"/>
          </w:tcPr>
          <w:p w:rsidR="00BC19CE" w:rsidRDefault="00BC19CE" w:rsidP="00CF49A2">
            <w:pPr>
              <w:jc w:val="center"/>
            </w:pPr>
            <w:r>
              <w:t>Топ тумбы</w:t>
            </w:r>
          </w:p>
        </w:tc>
        <w:tc>
          <w:tcPr>
            <w:tcW w:w="851" w:type="dxa"/>
          </w:tcPr>
          <w:p w:rsidR="00BC19CE" w:rsidRDefault="00BC19CE" w:rsidP="00CF49A2">
            <w:pPr>
              <w:jc w:val="center"/>
            </w:pPr>
            <w:r>
              <w:t>шт</w:t>
            </w:r>
          </w:p>
        </w:tc>
        <w:tc>
          <w:tcPr>
            <w:tcW w:w="1701" w:type="dxa"/>
          </w:tcPr>
          <w:p w:rsidR="00BC19CE" w:rsidRDefault="00BC19CE" w:rsidP="00CF49A2">
            <w:pPr>
              <w:jc w:val="center"/>
            </w:pPr>
            <w:r>
              <w:t>1</w:t>
            </w:r>
          </w:p>
        </w:tc>
        <w:tc>
          <w:tcPr>
            <w:tcW w:w="1417" w:type="dxa"/>
          </w:tcPr>
          <w:p w:rsidR="00BC19CE" w:rsidRPr="00D74A32" w:rsidRDefault="00BC19CE" w:rsidP="00CF49A2">
            <w:pPr>
              <w:jc w:val="center"/>
            </w:pPr>
            <w:r w:rsidRPr="002E75A2">
              <w:t xml:space="preserve">Не более   </w:t>
            </w:r>
            <w:r>
              <w:t>1 0</w:t>
            </w:r>
            <w:r w:rsidRPr="002E75A2">
              <w:t>00,00</w:t>
            </w:r>
          </w:p>
        </w:tc>
        <w:tc>
          <w:tcPr>
            <w:tcW w:w="1560" w:type="dxa"/>
          </w:tcPr>
          <w:p w:rsidR="00BC19CE" w:rsidRPr="00D74A32" w:rsidRDefault="00BC19CE" w:rsidP="00CF49A2">
            <w:pPr>
              <w:jc w:val="center"/>
            </w:pPr>
            <w:r w:rsidRPr="002E75A2">
              <w:t xml:space="preserve">не менее      </w:t>
            </w:r>
            <w:r>
              <w:t>3</w:t>
            </w:r>
            <w:r w:rsidRPr="002E75A2">
              <w:t xml:space="preserve"> лет</w:t>
            </w:r>
          </w:p>
        </w:tc>
        <w:tc>
          <w:tcPr>
            <w:tcW w:w="1417" w:type="dxa"/>
            <w:vMerge w:val="restart"/>
          </w:tcPr>
          <w:p w:rsidR="00BC19CE" w:rsidRPr="00F43C12" w:rsidRDefault="00BC19CE" w:rsidP="005D38F1">
            <w:pPr>
              <w:jc w:val="center"/>
              <w:rPr>
                <w:sz w:val="20"/>
                <w:szCs w:val="20"/>
              </w:rPr>
            </w:pPr>
            <w:r w:rsidRPr="00F43C12">
              <w:rPr>
                <w:sz w:val="20"/>
                <w:szCs w:val="20"/>
              </w:rPr>
              <w:t>ЛДСП</w:t>
            </w:r>
          </w:p>
          <w:p w:rsidR="00BC19CE" w:rsidRPr="00F43C12" w:rsidRDefault="00BC19CE" w:rsidP="005D38F1">
            <w:pPr>
              <w:jc w:val="center"/>
              <w:rPr>
                <w:sz w:val="20"/>
                <w:szCs w:val="20"/>
              </w:rPr>
            </w:pPr>
            <w:r w:rsidRPr="00F43C12">
              <w:rPr>
                <w:sz w:val="20"/>
                <w:szCs w:val="20"/>
              </w:rPr>
              <w:t>МДФ+ПВХ</w:t>
            </w:r>
          </w:p>
          <w:p w:rsidR="00BC19CE" w:rsidRPr="00F43C12" w:rsidRDefault="00BC19CE" w:rsidP="005D38F1">
            <w:pPr>
              <w:jc w:val="center"/>
              <w:rPr>
                <w:sz w:val="20"/>
                <w:szCs w:val="20"/>
              </w:rPr>
            </w:pPr>
            <w:r w:rsidRPr="00F43C12">
              <w:rPr>
                <w:sz w:val="20"/>
                <w:szCs w:val="20"/>
              </w:rPr>
              <w:t>Пластик, стекло, металл</w:t>
            </w:r>
          </w:p>
        </w:tc>
      </w:tr>
      <w:tr w:rsidR="00BC19CE" w:rsidRPr="00D74A32" w:rsidTr="00A06B63">
        <w:tc>
          <w:tcPr>
            <w:tcW w:w="567" w:type="dxa"/>
          </w:tcPr>
          <w:p w:rsidR="00BC19CE" w:rsidRDefault="00BC19CE" w:rsidP="00CF49A2">
            <w:pPr>
              <w:jc w:val="center"/>
            </w:pPr>
            <w:r>
              <w:t>23</w:t>
            </w:r>
          </w:p>
        </w:tc>
        <w:tc>
          <w:tcPr>
            <w:tcW w:w="2694" w:type="dxa"/>
          </w:tcPr>
          <w:p w:rsidR="00BC19CE" w:rsidRDefault="00BC19CE" w:rsidP="00CF49A2">
            <w:pPr>
              <w:jc w:val="center"/>
            </w:pPr>
            <w:r>
              <w:t>Тумба для документов</w:t>
            </w:r>
          </w:p>
        </w:tc>
        <w:tc>
          <w:tcPr>
            <w:tcW w:w="851" w:type="dxa"/>
          </w:tcPr>
          <w:p w:rsidR="00BC19CE" w:rsidRDefault="00BC19CE" w:rsidP="00CF49A2">
            <w:pPr>
              <w:jc w:val="center"/>
            </w:pPr>
            <w:r>
              <w:t>шт</w:t>
            </w:r>
          </w:p>
        </w:tc>
        <w:tc>
          <w:tcPr>
            <w:tcW w:w="1701" w:type="dxa"/>
          </w:tcPr>
          <w:p w:rsidR="00BC19CE" w:rsidRPr="00D74A32" w:rsidRDefault="00BC19CE" w:rsidP="00CF49A2">
            <w:pPr>
              <w:jc w:val="center"/>
            </w:pPr>
            <w:r>
              <w:t>1</w:t>
            </w:r>
          </w:p>
        </w:tc>
        <w:tc>
          <w:tcPr>
            <w:tcW w:w="1417" w:type="dxa"/>
          </w:tcPr>
          <w:p w:rsidR="00BC19CE" w:rsidRPr="00D74A32" w:rsidRDefault="00BC19CE" w:rsidP="00CF49A2">
            <w:pPr>
              <w:jc w:val="center"/>
            </w:pPr>
            <w:r w:rsidRPr="002E75A2">
              <w:t xml:space="preserve">Не более   </w:t>
            </w:r>
            <w:r>
              <w:t>5</w:t>
            </w:r>
            <w:r w:rsidRPr="002E75A2">
              <w:t xml:space="preserve"> 000,00</w:t>
            </w:r>
          </w:p>
        </w:tc>
        <w:tc>
          <w:tcPr>
            <w:tcW w:w="1560" w:type="dxa"/>
          </w:tcPr>
          <w:p w:rsidR="00BC19CE" w:rsidRPr="00D74A32" w:rsidRDefault="00BC19CE" w:rsidP="00CF49A2">
            <w:pPr>
              <w:jc w:val="center"/>
            </w:pPr>
            <w:r w:rsidRPr="002E75A2">
              <w:t>не менее      7 лет</w:t>
            </w:r>
          </w:p>
        </w:tc>
        <w:tc>
          <w:tcPr>
            <w:tcW w:w="1417" w:type="dxa"/>
            <w:vMerge/>
          </w:tcPr>
          <w:p w:rsidR="00BC19CE" w:rsidRPr="00D74A32" w:rsidRDefault="00BC19CE" w:rsidP="001E6D5D">
            <w:pPr>
              <w:jc w:val="center"/>
            </w:pPr>
          </w:p>
        </w:tc>
      </w:tr>
      <w:tr w:rsidR="00BC19CE" w:rsidRPr="00D74A32" w:rsidTr="00A06B63">
        <w:tc>
          <w:tcPr>
            <w:tcW w:w="567" w:type="dxa"/>
          </w:tcPr>
          <w:p w:rsidR="00BC19CE" w:rsidRDefault="00BC19CE" w:rsidP="00CF49A2">
            <w:pPr>
              <w:jc w:val="center"/>
            </w:pPr>
            <w:r>
              <w:t>24</w:t>
            </w:r>
          </w:p>
        </w:tc>
        <w:tc>
          <w:tcPr>
            <w:tcW w:w="2694" w:type="dxa"/>
          </w:tcPr>
          <w:p w:rsidR="00BC19CE" w:rsidRDefault="00BC19CE" w:rsidP="00CF49A2">
            <w:pPr>
              <w:jc w:val="center"/>
            </w:pPr>
            <w:r>
              <w:t>Тумба для оргтехники</w:t>
            </w:r>
          </w:p>
        </w:tc>
        <w:tc>
          <w:tcPr>
            <w:tcW w:w="851" w:type="dxa"/>
          </w:tcPr>
          <w:p w:rsidR="00BC19CE" w:rsidRDefault="00BC19CE" w:rsidP="00CF49A2">
            <w:pPr>
              <w:jc w:val="center"/>
            </w:pPr>
            <w:r>
              <w:t>шт</w:t>
            </w:r>
          </w:p>
        </w:tc>
        <w:tc>
          <w:tcPr>
            <w:tcW w:w="1701" w:type="dxa"/>
          </w:tcPr>
          <w:p w:rsidR="00BC19CE" w:rsidRPr="00D74A32" w:rsidRDefault="00BC19CE" w:rsidP="00CF49A2">
            <w:pPr>
              <w:jc w:val="center"/>
            </w:pPr>
            <w:r>
              <w:t>2</w:t>
            </w:r>
          </w:p>
        </w:tc>
        <w:tc>
          <w:tcPr>
            <w:tcW w:w="1417" w:type="dxa"/>
          </w:tcPr>
          <w:p w:rsidR="00BC19CE" w:rsidRPr="00D74A32" w:rsidRDefault="00BC19CE" w:rsidP="00CF49A2">
            <w:pPr>
              <w:jc w:val="center"/>
            </w:pPr>
            <w:r w:rsidRPr="002E75A2">
              <w:t xml:space="preserve">Не более   </w:t>
            </w:r>
            <w:r>
              <w:t>5</w:t>
            </w:r>
            <w:r w:rsidRPr="002E75A2">
              <w:t xml:space="preserve"> 000,00</w:t>
            </w:r>
          </w:p>
        </w:tc>
        <w:tc>
          <w:tcPr>
            <w:tcW w:w="1560" w:type="dxa"/>
          </w:tcPr>
          <w:p w:rsidR="00BC19CE" w:rsidRPr="00D74A32" w:rsidRDefault="00BC19CE" w:rsidP="00CF49A2">
            <w:pPr>
              <w:jc w:val="center"/>
            </w:pPr>
            <w:r w:rsidRPr="002E75A2">
              <w:t>не менее      7 лет</w:t>
            </w:r>
          </w:p>
        </w:tc>
        <w:tc>
          <w:tcPr>
            <w:tcW w:w="1417" w:type="dxa"/>
            <w:vMerge/>
          </w:tcPr>
          <w:p w:rsidR="00BC19CE" w:rsidRPr="00D74A32" w:rsidRDefault="00BC19CE" w:rsidP="00CF49A2">
            <w:pPr>
              <w:jc w:val="center"/>
            </w:pPr>
          </w:p>
        </w:tc>
      </w:tr>
      <w:tr w:rsidR="00BC19CE" w:rsidRPr="00D74A32" w:rsidTr="00A06B63">
        <w:tc>
          <w:tcPr>
            <w:tcW w:w="567" w:type="dxa"/>
          </w:tcPr>
          <w:p w:rsidR="00BC19CE" w:rsidRDefault="00BC19CE" w:rsidP="00CF49A2">
            <w:pPr>
              <w:jc w:val="center"/>
            </w:pPr>
            <w:r>
              <w:t>25</w:t>
            </w:r>
          </w:p>
        </w:tc>
        <w:tc>
          <w:tcPr>
            <w:tcW w:w="2694" w:type="dxa"/>
          </w:tcPr>
          <w:p w:rsidR="00BC19CE" w:rsidRDefault="00BC19CE" w:rsidP="00CF49A2">
            <w:pPr>
              <w:jc w:val="center"/>
            </w:pPr>
            <w:r>
              <w:t>Тумба приставная с 4-мя ящиками</w:t>
            </w:r>
          </w:p>
        </w:tc>
        <w:tc>
          <w:tcPr>
            <w:tcW w:w="851" w:type="dxa"/>
          </w:tcPr>
          <w:p w:rsidR="00BC19CE" w:rsidRDefault="00BC19CE" w:rsidP="00CF49A2">
            <w:pPr>
              <w:jc w:val="center"/>
            </w:pPr>
            <w:r>
              <w:t>шт</w:t>
            </w:r>
          </w:p>
        </w:tc>
        <w:tc>
          <w:tcPr>
            <w:tcW w:w="1701" w:type="dxa"/>
          </w:tcPr>
          <w:p w:rsidR="00BC19CE" w:rsidRPr="00D74A32" w:rsidRDefault="00BC19CE" w:rsidP="00CF49A2">
            <w:pPr>
              <w:jc w:val="center"/>
            </w:pPr>
            <w:r>
              <w:t>1</w:t>
            </w:r>
          </w:p>
        </w:tc>
        <w:tc>
          <w:tcPr>
            <w:tcW w:w="1417" w:type="dxa"/>
          </w:tcPr>
          <w:p w:rsidR="00BC19CE" w:rsidRPr="00D74A32" w:rsidRDefault="00BC19CE" w:rsidP="00CF49A2">
            <w:pPr>
              <w:jc w:val="center"/>
            </w:pPr>
            <w:r w:rsidRPr="002E75A2">
              <w:t xml:space="preserve">Не более   </w:t>
            </w:r>
            <w:r>
              <w:t>5</w:t>
            </w:r>
            <w:r w:rsidRPr="002E75A2">
              <w:t xml:space="preserve"> 000,00</w:t>
            </w:r>
          </w:p>
        </w:tc>
        <w:tc>
          <w:tcPr>
            <w:tcW w:w="1560" w:type="dxa"/>
          </w:tcPr>
          <w:p w:rsidR="00BC19CE" w:rsidRPr="00D74A32" w:rsidRDefault="00BC19CE" w:rsidP="00CF49A2">
            <w:pPr>
              <w:jc w:val="center"/>
            </w:pPr>
            <w:r w:rsidRPr="002E75A2">
              <w:t>не менее      7 лет</w:t>
            </w:r>
          </w:p>
        </w:tc>
        <w:tc>
          <w:tcPr>
            <w:tcW w:w="1417" w:type="dxa"/>
            <w:vMerge/>
          </w:tcPr>
          <w:p w:rsidR="00BC19CE" w:rsidRPr="00D74A32" w:rsidRDefault="00BC19CE" w:rsidP="00CF49A2">
            <w:pPr>
              <w:jc w:val="center"/>
            </w:pPr>
          </w:p>
        </w:tc>
      </w:tr>
    </w:tbl>
    <w:p w:rsidR="00BC19CE" w:rsidRPr="001D03E4" w:rsidRDefault="00BC19CE" w:rsidP="00B025C3">
      <w:pPr>
        <w:jc w:val="center"/>
        <w:rPr>
          <w:sz w:val="20"/>
          <w:szCs w:val="20"/>
        </w:rPr>
      </w:pPr>
    </w:p>
    <w:p w:rsidR="00BC19CE" w:rsidRDefault="00BC19CE" w:rsidP="00593A65">
      <w:pPr>
        <w:jc w:val="center"/>
      </w:pPr>
    </w:p>
    <w:p w:rsidR="00BC19CE" w:rsidRPr="00A06B63" w:rsidRDefault="00BC19CE" w:rsidP="00644702">
      <w:pPr>
        <w:outlineLvl w:val="0"/>
        <w:rPr>
          <w:sz w:val="28"/>
          <w:szCs w:val="28"/>
        </w:rPr>
      </w:pPr>
      <w:r w:rsidRPr="00A06B63">
        <w:rPr>
          <w:sz w:val="28"/>
          <w:szCs w:val="28"/>
        </w:rPr>
        <w:t>Заместитель главы</w:t>
      </w:r>
    </w:p>
    <w:p w:rsidR="00BC19CE" w:rsidRPr="00A06B63" w:rsidRDefault="00BC19CE" w:rsidP="00A06B63">
      <w:pPr>
        <w:rPr>
          <w:sz w:val="28"/>
          <w:szCs w:val="28"/>
        </w:rPr>
      </w:pPr>
      <w:r w:rsidRPr="00A06B63">
        <w:rPr>
          <w:sz w:val="28"/>
          <w:szCs w:val="28"/>
        </w:rPr>
        <w:t>Темрюкского городского поселения</w:t>
      </w:r>
    </w:p>
    <w:p w:rsidR="00BC19CE" w:rsidRPr="00A06B63" w:rsidRDefault="00BC19CE" w:rsidP="00A06B63">
      <w:pPr>
        <w:rPr>
          <w:sz w:val="28"/>
          <w:szCs w:val="28"/>
        </w:rPr>
      </w:pPr>
      <w:r w:rsidRPr="00A06B63">
        <w:rPr>
          <w:sz w:val="28"/>
          <w:szCs w:val="28"/>
        </w:rPr>
        <w:t>Темрюкского района                                                                             А.В. Румянцева</w:t>
      </w:r>
    </w:p>
    <w:p w:rsidR="00BC19CE" w:rsidRPr="004B1B6B" w:rsidRDefault="00BC19CE" w:rsidP="00644702">
      <w:pPr>
        <w:pStyle w:val="ConsPlusNormal"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</w:t>
      </w:r>
      <w:r w:rsidRPr="004B1B6B">
        <w:rPr>
          <w:rFonts w:ascii="Times New Roman" w:hAnsi="Times New Roman" w:cs="Times New Roman"/>
          <w:sz w:val="28"/>
          <w:szCs w:val="28"/>
        </w:rPr>
        <w:t>ПРИЛОЖЕНИЕ</w:t>
      </w:r>
      <w:r>
        <w:rPr>
          <w:rFonts w:ascii="Times New Roman" w:hAnsi="Times New Roman" w:cs="Times New Roman"/>
          <w:sz w:val="28"/>
          <w:szCs w:val="28"/>
        </w:rPr>
        <w:t xml:space="preserve"> № 8</w:t>
      </w:r>
    </w:p>
    <w:p w:rsidR="00BC19CE" w:rsidRDefault="00BC19CE" w:rsidP="00A06B63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BC19CE" w:rsidRDefault="00BC19CE" w:rsidP="00644702">
      <w:pPr>
        <w:pStyle w:val="ConsPlusNormal"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УТВЕРЖДЕНЫ</w:t>
      </w:r>
    </w:p>
    <w:p w:rsidR="00BC19CE" w:rsidRDefault="00BC19CE" w:rsidP="00A06B63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постановлением администрации                                                                                                                                                                                         </w:t>
      </w:r>
    </w:p>
    <w:p w:rsidR="00BC19CE" w:rsidRDefault="00BC19CE" w:rsidP="00A06B63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Темрюкского городского поселения </w:t>
      </w:r>
    </w:p>
    <w:p w:rsidR="00BC19CE" w:rsidRDefault="00BC19CE" w:rsidP="00A06B63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Темрюкского района</w:t>
      </w:r>
    </w:p>
    <w:p w:rsidR="00BC19CE" w:rsidRDefault="00BC19CE" w:rsidP="00A06B63">
      <w:pPr>
        <w:ind w:left="5529" w:right="139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1F5CAE">
        <w:rPr>
          <w:sz w:val="28"/>
          <w:szCs w:val="28"/>
        </w:rPr>
        <w:t xml:space="preserve">от   </w:t>
      </w:r>
      <w:r w:rsidRPr="001F5CAE">
        <w:rPr>
          <w:sz w:val="28"/>
          <w:szCs w:val="28"/>
          <w:u w:val="single"/>
        </w:rPr>
        <w:t xml:space="preserve">11.10.2016      </w:t>
      </w:r>
      <w:r w:rsidRPr="001F5CAE">
        <w:rPr>
          <w:sz w:val="28"/>
          <w:szCs w:val="28"/>
        </w:rPr>
        <w:t xml:space="preserve">№    </w:t>
      </w:r>
      <w:r w:rsidRPr="001F5CAE">
        <w:rPr>
          <w:sz w:val="28"/>
          <w:szCs w:val="28"/>
          <w:u w:val="single"/>
        </w:rPr>
        <w:t xml:space="preserve">  1268  </w:t>
      </w:r>
    </w:p>
    <w:p w:rsidR="00BC19CE" w:rsidRDefault="00BC19CE" w:rsidP="00A06B63">
      <w:pPr>
        <w:ind w:left="5529" w:right="139"/>
      </w:pPr>
    </w:p>
    <w:p w:rsidR="00BC19CE" w:rsidRPr="005233AC" w:rsidRDefault="00BC19CE" w:rsidP="005233AC">
      <w:pPr>
        <w:jc w:val="center"/>
      </w:pPr>
    </w:p>
    <w:p w:rsidR="00BC19CE" w:rsidRPr="00A06B63" w:rsidRDefault="00BC19CE" w:rsidP="00644702">
      <w:pPr>
        <w:jc w:val="center"/>
        <w:outlineLvl w:val="0"/>
        <w:rPr>
          <w:b/>
          <w:sz w:val="28"/>
          <w:szCs w:val="28"/>
        </w:rPr>
      </w:pPr>
      <w:r w:rsidRPr="00A06B63">
        <w:rPr>
          <w:b/>
          <w:sz w:val="28"/>
          <w:szCs w:val="28"/>
        </w:rPr>
        <w:t>НОРМАТИВЫ</w:t>
      </w:r>
    </w:p>
    <w:p w:rsidR="00BC19CE" w:rsidRPr="00A06B63" w:rsidRDefault="00BC19CE" w:rsidP="00A06B63">
      <w:pPr>
        <w:jc w:val="center"/>
        <w:rPr>
          <w:b/>
          <w:sz w:val="28"/>
          <w:szCs w:val="28"/>
        </w:rPr>
      </w:pPr>
      <w:r w:rsidRPr="00A06B63">
        <w:rPr>
          <w:b/>
          <w:sz w:val="28"/>
          <w:szCs w:val="28"/>
        </w:rPr>
        <w:t xml:space="preserve">обеспечения функций </w:t>
      </w:r>
      <w:r>
        <w:rPr>
          <w:b/>
          <w:sz w:val="28"/>
          <w:szCs w:val="28"/>
        </w:rPr>
        <w:t xml:space="preserve">муниципальных </w:t>
      </w:r>
      <w:r w:rsidRPr="00A06B63">
        <w:rPr>
          <w:b/>
          <w:sz w:val="28"/>
          <w:szCs w:val="28"/>
        </w:rPr>
        <w:t xml:space="preserve">казенных учреждений, подведомственных администрации Темрюкского городского поселения Темрюкского района, применяемые при расчете нормативных затрат на абонентскую плату и иных периодических услуг связи </w:t>
      </w:r>
    </w:p>
    <w:p w:rsidR="00BC19CE" w:rsidRDefault="00BC19CE" w:rsidP="00B025C3">
      <w:pPr>
        <w:jc w:val="center"/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966"/>
        <w:gridCol w:w="2482"/>
        <w:gridCol w:w="1838"/>
        <w:gridCol w:w="2529"/>
      </w:tblGrid>
      <w:tr w:rsidR="00BC19CE" w:rsidRPr="00CE7B31" w:rsidTr="00606134">
        <w:trPr>
          <w:trHeight w:val="2096"/>
        </w:trPr>
        <w:tc>
          <w:tcPr>
            <w:tcW w:w="3074" w:type="dxa"/>
          </w:tcPr>
          <w:p w:rsidR="00BC19CE" w:rsidRPr="00606134" w:rsidRDefault="00BC19CE" w:rsidP="00606134">
            <w:pPr>
              <w:jc w:val="center"/>
            </w:pPr>
            <w:r w:rsidRPr="00606134">
              <w:t>Количество абонентских номеров пользовательского (оконечного) оборудования, подключенного к сети местной телефонной связи, используемых для передачи голосовой информации, ед.</w:t>
            </w:r>
          </w:p>
        </w:tc>
        <w:tc>
          <w:tcPr>
            <w:tcW w:w="2482" w:type="dxa"/>
          </w:tcPr>
          <w:p w:rsidR="00BC19CE" w:rsidRPr="00606134" w:rsidRDefault="00BC19CE" w:rsidP="00606134">
            <w:pPr>
              <w:jc w:val="center"/>
            </w:pPr>
            <w:r w:rsidRPr="00606134">
              <w:t xml:space="preserve">Ежемесячная абонентская плата  в расчете на 1 абонентский номер для передачи голосовой информации и иные  периодические </w:t>
            </w:r>
          </w:p>
          <w:p w:rsidR="00BC19CE" w:rsidRPr="00606134" w:rsidRDefault="00BC19CE" w:rsidP="00606134">
            <w:pPr>
              <w:jc w:val="center"/>
            </w:pPr>
            <w:r w:rsidRPr="00606134">
              <w:t xml:space="preserve">услуги </w:t>
            </w:r>
          </w:p>
          <w:p w:rsidR="00BC19CE" w:rsidRPr="00606134" w:rsidRDefault="00BC19CE" w:rsidP="00606134">
            <w:pPr>
              <w:jc w:val="center"/>
            </w:pPr>
            <w:r w:rsidRPr="00606134">
              <w:t>связи, руб.</w:t>
            </w:r>
          </w:p>
        </w:tc>
        <w:tc>
          <w:tcPr>
            <w:tcW w:w="1838" w:type="dxa"/>
          </w:tcPr>
          <w:p w:rsidR="00BC19CE" w:rsidRPr="00606134" w:rsidRDefault="00BC19CE" w:rsidP="00606134">
            <w:pPr>
              <w:jc w:val="center"/>
            </w:pPr>
            <w:r w:rsidRPr="00606134">
              <w:t xml:space="preserve">Количество  месяцев предоставления  услуги  </w:t>
            </w:r>
          </w:p>
        </w:tc>
        <w:tc>
          <w:tcPr>
            <w:tcW w:w="2529" w:type="dxa"/>
          </w:tcPr>
          <w:p w:rsidR="00BC19CE" w:rsidRPr="00606134" w:rsidRDefault="00BC19CE" w:rsidP="00606134">
            <w:pPr>
              <w:jc w:val="center"/>
            </w:pPr>
            <w:r w:rsidRPr="00606134">
              <w:t xml:space="preserve">Предельная стоимость услуг на абонентскую </w:t>
            </w:r>
          </w:p>
          <w:p w:rsidR="00BC19CE" w:rsidRPr="00606134" w:rsidRDefault="00BC19CE" w:rsidP="00606134">
            <w:pPr>
              <w:jc w:val="center"/>
            </w:pPr>
            <w:r w:rsidRPr="00606134">
              <w:t xml:space="preserve">плату, руб./год </w:t>
            </w:r>
          </w:p>
        </w:tc>
      </w:tr>
      <w:tr w:rsidR="00BC19CE" w:rsidRPr="00CE7B31" w:rsidTr="00606134">
        <w:trPr>
          <w:trHeight w:val="242"/>
        </w:trPr>
        <w:tc>
          <w:tcPr>
            <w:tcW w:w="3074" w:type="dxa"/>
          </w:tcPr>
          <w:p w:rsidR="00BC19CE" w:rsidRPr="00606134" w:rsidRDefault="00BC19CE" w:rsidP="00606134">
            <w:pPr>
              <w:jc w:val="center"/>
            </w:pPr>
            <w:r w:rsidRPr="00606134">
              <w:t>1</w:t>
            </w:r>
          </w:p>
        </w:tc>
        <w:tc>
          <w:tcPr>
            <w:tcW w:w="2482" w:type="dxa"/>
          </w:tcPr>
          <w:p w:rsidR="00BC19CE" w:rsidRPr="00606134" w:rsidRDefault="00BC19CE" w:rsidP="00606134">
            <w:pPr>
              <w:jc w:val="center"/>
            </w:pPr>
            <w:r w:rsidRPr="00606134">
              <w:t>2</w:t>
            </w:r>
          </w:p>
        </w:tc>
        <w:tc>
          <w:tcPr>
            <w:tcW w:w="1838" w:type="dxa"/>
          </w:tcPr>
          <w:p w:rsidR="00BC19CE" w:rsidRPr="00606134" w:rsidRDefault="00BC19CE" w:rsidP="00606134">
            <w:pPr>
              <w:jc w:val="center"/>
            </w:pPr>
            <w:r w:rsidRPr="00606134">
              <w:t>3</w:t>
            </w:r>
          </w:p>
        </w:tc>
        <w:tc>
          <w:tcPr>
            <w:tcW w:w="2529" w:type="dxa"/>
          </w:tcPr>
          <w:p w:rsidR="00BC19CE" w:rsidRPr="00606134" w:rsidRDefault="00BC19CE" w:rsidP="00606134">
            <w:pPr>
              <w:jc w:val="center"/>
            </w:pPr>
            <w:r w:rsidRPr="00606134">
              <w:t>4</w:t>
            </w:r>
          </w:p>
        </w:tc>
      </w:tr>
      <w:tr w:rsidR="00BC19CE" w:rsidRPr="004B0D54" w:rsidTr="00606134">
        <w:trPr>
          <w:trHeight w:val="699"/>
        </w:trPr>
        <w:tc>
          <w:tcPr>
            <w:tcW w:w="9923" w:type="dxa"/>
            <w:gridSpan w:val="4"/>
            <w:vAlign w:val="center"/>
          </w:tcPr>
          <w:p w:rsidR="00BC19CE" w:rsidRPr="00606134" w:rsidRDefault="00BC19CE" w:rsidP="00606134">
            <w:pPr>
              <w:jc w:val="center"/>
            </w:pPr>
            <w:r w:rsidRPr="00606134">
              <w:t>Муниципальное казенное учреждение  Темрюкского городского поселения Темрюкского района «Молодежный досуговый центр»</w:t>
            </w:r>
          </w:p>
        </w:tc>
      </w:tr>
      <w:tr w:rsidR="00BC19CE" w:rsidRPr="004B0D54" w:rsidTr="00606134">
        <w:trPr>
          <w:trHeight w:val="699"/>
        </w:trPr>
        <w:tc>
          <w:tcPr>
            <w:tcW w:w="3074" w:type="dxa"/>
            <w:vAlign w:val="center"/>
          </w:tcPr>
          <w:p w:rsidR="00BC19CE" w:rsidRPr="00606134" w:rsidRDefault="00BC19CE" w:rsidP="00606134">
            <w:pPr>
              <w:jc w:val="center"/>
            </w:pPr>
            <w:r w:rsidRPr="00606134">
              <w:t>1</w:t>
            </w:r>
          </w:p>
          <w:p w:rsidR="00BC19CE" w:rsidRPr="00606134" w:rsidRDefault="00BC19CE" w:rsidP="00606134">
            <w:pPr>
              <w:jc w:val="center"/>
            </w:pPr>
          </w:p>
        </w:tc>
        <w:tc>
          <w:tcPr>
            <w:tcW w:w="2482" w:type="dxa"/>
            <w:vAlign w:val="center"/>
          </w:tcPr>
          <w:p w:rsidR="00BC19CE" w:rsidRPr="00606134" w:rsidRDefault="00BC19CE" w:rsidP="00606134">
            <w:pPr>
              <w:jc w:val="center"/>
            </w:pPr>
            <w:r w:rsidRPr="00606134">
              <w:t>367,26</w:t>
            </w:r>
          </w:p>
        </w:tc>
        <w:tc>
          <w:tcPr>
            <w:tcW w:w="1838" w:type="dxa"/>
            <w:vAlign w:val="center"/>
          </w:tcPr>
          <w:p w:rsidR="00BC19CE" w:rsidRPr="00606134" w:rsidRDefault="00BC19CE" w:rsidP="00606134">
            <w:pPr>
              <w:jc w:val="center"/>
            </w:pPr>
            <w:r w:rsidRPr="00606134">
              <w:t>12</w:t>
            </w:r>
          </w:p>
        </w:tc>
        <w:tc>
          <w:tcPr>
            <w:tcW w:w="2529" w:type="dxa"/>
            <w:vAlign w:val="center"/>
          </w:tcPr>
          <w:p w:rsidR="00BC19CE" w:rsidRPr="00606134" w:rsidRDefault="00BC19CE" w:rsidP="00606134">
            <w:pPr>
              <w:jc w:val="center"/>
            </w:pPr>
            <w:r w:rsidRPr="00606134">
              <w:t>4407,12</w:t>
            </w:r>
          </w:p>
        </w:tc>
      </w:tr>
      <w:tr w:rsidR="00BC19CE" w:rsidRPr="004B0D54" w:rsidTr="00606134">
        <w:trPr>
          <w:trHeight w:val="699"/>
        </w:trPr>
        <w:tc>
          <w:tcPr>
            <w:tcW w:w="9923" w:type="dxa"/>
            <w:gridSpan w:val="4"/>
            <w:vAlign w:val="center"/>
          </w:tcPr>
          <w:p w:rsidR="00BC19CE" w:rsidRPr="00606134" w:rsidRDefault="00BC19CE" w:rsidP="00606134">
            <w:pPr>
              <w:jc w:val="center"/>
            </w:pPr>
            <w:r w:rsidRPr="00606134">
              <w:t>Муниципальное казенное учреждение Темрюкского городского поселения Темрюкского района «Городское библиотечное объединение»</w:t>
            </w:r>
          </w:p>
        </w:tc>
      </w:tr>
      <w:tr w:rsidR="00BC19CE" w:rsidRPr="004B0D54" w:rsidTr="00606134">
        <w:trPr>
          <w:trHeight w:val="699"/>
        </w:trPr>
        <w:tc>
          <w:tcPr>
            <w:tcW w:w="3074" w:type="dxa"/>
            <w:vAlign w:val="center"/>
          </w:tcPr>
          <w:p w:rsidR="00BC19CE" w:rsidRPr="00606134" w:rsidRDefault="00BC19CE" w:rsidP="00606134">
            <w:pPr>
              <w:jc w:val="center"/>
            </w:pPr>
            <w:r w:rsidRPr="00606134">
              <w:t>3</w:t>
            </w:r>
          </w:p>
        </w:tc>
        <w:tc>
          <w:tcPr>
            <w:tcW w:w="2482" w:type="dxa"/>
            <w:vAlign w:val="center"/>
          </w:tcPr>
          <w:p w:rsidR="00BC19CE" w:rsidRPr="00606134" w:rsidRDefault="00BC19CE" w:rsidP="00606134">
            <w:pPr>
              <w:jc w:val="center"/>
            </w:pPr>
            <w:r w:rsidRPr="00606134">
              <w:t>280</w:t>
            </w:r>
          </w:p>
        </w:tc>
        <w:tc>
          <w:tcPr>
            <w:tcW w:w="1838" w:type="dxa"/>
            <w:vAlign w:val="center"/>
          </w:tcPr>
          <w:p w:rsidR="00BC19CE" w:rsidRPr="00606134" w:rsidRDefault="00BC19CE" w:rsidP="00606134">
            <w:pPr>
              <w:jc w:val="center"/>
            </w:pPr>
            <w:r w:rsidRPr="00606134">
              <w:t>12</w:t>
            </w:r>
          </w:p>
        </w:tc>
        <w:tc>
          <w:tcPr>
            <w:tcW w:w="2529" w:type="dxa"/>
            <w:vAlign w:val="center"/>
          </w:tcPr>
          <w:p w:rsidR="00BC19CE" w:rsidRPr="00606134" w:rsidRDefault="00BC19CE" w:rsidP="00606134">
            <w:pPr>
              <w:jc w:val="center"/>
            </w:pPr>
            <w:r w:rsidRPr="00606134">
              <w:t>3360</w:t>
            </w:r>
          </w:p>
        </w:tc>
      </w:tr>
    </w:tbl>
    <w:p w:rsidR="00BC19CE" w:rsidRDefault="00BC19CE" w:rsidP="00B025C3">
      <w:pPr>
        <w:jc w:val="center"/>
      </w:pPr>
    </w:p>
    <w:p w:rsidR="00BC19CE" w:rsidRDefault="00BC19CE" w:rsidP="00B025C3">
      <w:pPr>
        <w:jc w:val="center"/>
      </w:pPr>
    </w:p>
    <w:p w:rsidR="00BC19CE" w:rsidRDefault="00BC19CE" w:rsidP="00B025C3">
      <w:pPr>
        <w:jc w:val="center"/>
      </w:pPr>
    </w:p>
    <w:p w:rsidR="00BC19CE" w:rsidRDefault="00BC19CE" w:rsidP="00B025C3">
      <w:pPr>
        <w:jc w:val="center"/>
      </w:pPr>
    </w:p>
    <w:p w:rsidR="00BC19CE" w:rsidRPr="00A06B63" w:rsidRDefault="00BC19CE" w:rsidP="00644702">
      <w:pPr>
        <w:jc w:val="both"/>
        <w:outlineLvl w:val="0"/>
        <w:rPr>
          <w:sz w:val="28"/>
          <w:szCs w:val="28"/>
        </w:rPr>
      </w:pPr>
      <w:r w:rsidRPr="00A06B63">
        <w:rPr>
          <w:sz w:val="28"/>
          <w:szCs w:val="28"/>
        </w:rPr>
        <w:t>Заместитель главы</w:t>
      </w:r>
    </w:p>
    <w:p w:rsidR="00BC19CE" w:rsidRPr="00A06B63" w:rsidRDefault="00BC19CE" w:rsidP="00F73F8C">
      <w:pPr>
        <w:jc w:val="both"/>
        <w:rPr>
          <w:sz w:val="28"/>
          <w:szCs w:val="28"/>
        </w:rPr>
      </w:pPr>
      <w:r w:rsidRPr="00A06B63">
        <w:rPr>
          <w:sz w:val="28"/>
          <w:szCs w:val="28"/>
        </w:rPr>
        <w:t>Темрюкского городского поселения</w:t>
      </w:r>
    </w:p>
    <w:p w:rsidR="00BC19CE" w:rsidRPr="00A06B63" w:rsidRDefault="00BC19CE" w:rsidP="00F73F8C">
      <w:pPr>
        <w:jc w:val="center"/>
        <w:rPr>
          <w:sz w:val="28"/>
          <w:szCs w:val="28"/>
        </w:rPr>
      </w:pPr>
      <w:r w:rsidRPr="00A06B63">
        <w:rPr>
          <w:sz w:val="28"/>
          <w:szCs w:val="28"/>
        </w:rPr>
        <w:t>Темрюкского района                                                                       А.В. Румянцева</w:t>
      </w:r>
    </w:p>
    <w:p w:rsidR="00BC19CE" w:rsidRDefault="00BC19CE" w:rsidP="00CE7B31">
      <w:pPr>
        <w:jc w:val="center"/>
        <w:rPr>
          <w:b/>
        </w:rPr>
      </w:pPr>
    </w:p>
    <w:p w:rsidR="00BC19CE" w:rsidRDefault="00BC19CE" w:rsidP="00CE7B31">
      <w:pPr>
        <w:jc w:val="center"/>
        <w:rPr>
          <w:b/>
        </w:rPr>
      </w:pPr>
    </w:p>
    <w:p w:rsidR="00BC19CE" w:rsidRDefault="00BC19CE" w:rsidP="005B1A98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</w:t>
      </w:r>
    </w:p>
    <w:p w:rsidR="00BC19CE" w:rsidRDefault="00BC19CE" w:rsidP="005B1A98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BC19CE" w:rsidRDefault="00BC19CE" w:rsidP="005B1A98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BC19CE" w:rsidRPr="004B1B6B" w:rsidRDefault="00BC19CE" w:rsidP="00644702">
      <w:pPr>
        <w:pStyle w:val="ConsPlusNormal"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</w:t>
      </w:r>
      <w:r w:rsidRPr="004B1B6B">
        <w:rPr>
          <w:rFonts w:ascii="Times New Roman" w:hAnsi="Times New Roman" w:cs="Times New Roman"/>
          <w:sz w:val="28"/>
          <w:szCs w:val="28"/>
        </w:rPr>
        <w:t>ПРИЛОЖЕНИЕ</w:t>
      </w:r>
      <w:r>
        <w:rPr>
          <w:rFonts w:ascii="Times New Roman" w:hAnsi="Times New Roman" w:cs="Times New Roman"/>
          <w:sz w:val="28"/>
          <w:szCs w:val="28"/>
        </w:rPr>
        <w:t xml:space="preserve"> № 9</w:t>
      </w:r>
    </w:p>
    <w:p w:rsidR="00BC19CE" w:rsidRDefault="00BC19CE" w:rsidP="005B1A98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BC19CE" w:rsidRDefault="00BC19CE" w:rsidP="00644702">
      <w:pPr>
        <w:pStyle w:val="ConsPlusNormal"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УТВЕРЖДЕНЫ</w:t>
      </w:r>
    </w:p>
    <w:p w:rsidR="00BC19CE" w:rsidRDefault="00BC19CE" w:rsidP="005B1A98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постановлением администрации                                                                                                                                                                                         </w:t>
      </w:r>
    </w:p>
    <w:p w:rsidR="00BC19CE" w:rsidRDefault="00BC19CE" w:rsidP="005B1A98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Темрюкского городского поселения </w:t>
      </w:r>
    </w:p>
    <w:p w:rsidR="00BC19CE" w:rsidRDefault="00BC19CE" w:rsidP="005B1A98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Темрюкского района</w:t>
      </w:r>
    </w:p>
    <w:p w:rsidR="00BC19CE" w:rsidRDefault="00BC19CE" w:rsidP="005B1A98">
      <w:pPr>
        <w:ind w:left="5529" w:right="139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7A5CC4">
        <w:rPr>
          <w:sz w:val="28"/>
          <w:szCs w:val="28"/>
        </w:rPr>
        <w:t xml:space="preserve">от   </w:t>
      </w:r>
      <w:r w:rsidRPr="007A5CC4">
        <w:rPr>
          <w:sz w:val="28"/>
          <w:szCs w:val="28"/>
          <w:u w:val="single"/>
        </w:rPr>
        <w:t xml:space="preserve">11.10.2016      </w:t>
      </w:r>
      <w:r w:rsidRPr="007A5CC4">
        <w:rPr>
          <w:sz w:val="28"/>
          <w:szCs w:val="28"/>
        </w:rPr>
        <w:t xml:space="preserve">№    </w:t>
      </w:r>
      <w:r w:rsidRPr="007A5CC4">
        <w:rPr>
          <w:sz w:val="28"/>
          <w:szCs w:val="28"/>
          <w:u w:val="single"/>
        </w:rPr>
        <w:t xml:space="preserve">  1268  </w:t>
      </w:r>
    </w:p>
    <w:p w:rsidR="00BC19CE" w:rsidRDefault="00BC19CE" w:rsidP="005B1A98">
      <w:pPr>
        <w:ind w:left="5529" w:right="139"/>
      </w:pPr>
    </w:p>
    <w:p w:rsidR="00BC19CE" w:rsidRPr="005233AC" w:rsidRDefault="00BC19CE" w:rsidP="004B0D54">
      <w:pPr>
        <w:jc w:val="center"/>
      </w:pPr>
    </w:p>
    <w:p w:rsidR="00BC19CE" w:rsidRPr="005B1A98" w:rsidRDefault="00BC19CE" w:rsidP="00644702">
      <w:pPr>
        <w:jc w:val="center"/>
        <w:outlineLvl w:val="0"/>
        <w:rPr>
          <w:b/>
          <w:sz w:val="28"/>
          <w:szCs w:val="28"/>
        </w:rPr>
      </w:pPr>
      <w:r w:rsidRPr="005B1A98">
        <w:rPr>
          <w:b/>
          <w:sz w:val="28"/>
          <w:szCs w:val="28"/>
        </w:rPr>
        <w:t>НОРМАТИВЫ</w:t>
      </w:r>
    </w:p>
    <w:p w:rsidR="00BC19CE" w:rsidRPr="005B1A98" w:rsidRDefault="00BC19CE" w:rsidP="004B0D54">
      <w:pPr>
        <w:jc w:val="center"/>
        <w:rPr>
          <w:b/>
          <w:sz w:val="28"/>
          <w:szCs w:val="28"/>
        </w:rPr>
      </w:pPr>
      <w:r w:rsidRPr="005B1A98">
        <w:rPr>
          <w:b/>
          <w:sz w:val="28"/>
          <w:szCs w:val="28"/>
        </w:rPr>
        <w:t xml:space="preserve">обеспечения функций администрации Темрюкского городского поселения Темрюкского района, применяемые при расчете нормативных затрат на оплату услуг сотовой связи  </w:t>
      </w:r>
    </w:p>
    <w:p w:rsidR="00BC19CE" w:rsidRPr="00CE7B31" w:rsidRDefault="00BC19CE" w:rsidP="00CE7B31">
      <w:pPr>
        <w:jc w:val="center"/>
        <w:rPr>
          <w:b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966"/>
        <w:gridCol w:w="2482"/>
        <w:gridCol w:w="1838"/>
        <w:gridCol w:w="2529"/>
      </w:tblGrid>
      <w:tr w:rsidR="00BC19CE" w:rsidRPr="00CE7B31" w:rsidTr="00606134">
        <w:trPr>
          <w:trHeight w:val="2096"/>
        </w:trPr>
        <w:tc>
          <w:tcPr>
            <w:tcW w:w="3074" w:type="dxa"/>
          </w:tcPr>
          <w:p w:rsidR="00BC19CE" w:rsidRPr="00606134" w:rsidRDefault="00BC19CE" w:rsidP="00606134">
            <w:pPr>
              <w:jc w:val="center"/>
            </w:pPr>
            <w:r w:rsidRPr="00606134">
              <w:t>Количество абонентских номеров пользовательского (оконечного) оборудования, подключенного к сети сотовой связи, используемых для передачи голосовой информации, ед.</w:t>
            </w:r>
          </w:p>
        </w:tc>
        <w:tc>
          <w:tcPr>
            <w:tcW w:w="2482" w:type="dxa"/>
          </w:tcPr>
          <w:p w:rsidR="00BC19CE" w:rsidRPr="00606134" w:rsidRDefault="00BC19CE" w:rsidP="00606134">
            <w:pPr>
              <w:jc w:val="center"/>
            </w:pPr>
            <w:r w:rsidRPr="00606134">
              <w:t xml:space="preserve">Ежемесячная абонентская плата  в расчете на 1 абонентский номер для передачи голосовой информации и иные  периодические </w:t>
            </w:r>
          </w:p>
          <w:p w:rsidR="00BC19CE" w:rsidRPr="00606134" w:rsidRDefault="00BC19CE" w:rsidP="00606134">
            <w:pPr>
              <w:jc w:val="center"/>
            </w:pPr>
            <w:r w:rsidRPr="00606134">
              <w:t xml:space="preserve">услуги </w:t>
            </w:r>
          </w:p>
          <w:p w:rsidR="00BC19CE" w:rsidRPr="00606134" w:rsidRDefault="00BC19CE" w:rsidP="00606134">
            <w:pPr>
              <w:jc w:val="center"/>
            </w:pPr>
            <w:r w:rsidRPr="00606134">
              <w:t>связи, руб.</w:t>
            </w:r>
          </w:p>
        </w:tc>
        <w:tc>
          <w:tcPr>
            <w:tcW w:w="1838" w:type="dxa"/>
          </w:tcPr>
          <w:p w:rsidR="00BC19CE" w:rsidRPr="00606134" w:rsidRDefault="00BC19CE" w:rsidP="00606134">
            <w:pPr>
              <w:jc w:val="center"/>
            </w:pPr>
            <w:r w:rsidRPr="00606134">
              <w:t xml:space="preserve">Количество  месяцев предоставления  услуги  </w:t>
            </w:r>
          </w:p>
        </w:tc>
        <w:tc>
          <w:tcPr>
            <w:tcW w:w="2529" w:type="dxa"/>
          </w:tcPr>
          <w:p w:rsidR="00BC19CE" w:rsidRPr="00606134" w:rsidRDefault="00BC19CE" w:rsidP="00606134">
            <w:pPr>
              <w:jc w:val="center"/>
            </w:pPr>
            <w:r w:rsidRPr="00606134">
              <w:t xml:space="preserve">Предельная стоимость услуг на абонентскую </w:t>
            </w:r>
          </w:p>
          <w:p w:rsidR="00BC19CE" w:rsidRPr="00606134" w:rsidRDefault="00BC19CE" w:rsidP="00606134">
            <w:pPr>
              <w:jc w:val="center"/>
            </w:pPr>
            <w:r w:rsidRPr="00606134">
              <w:t xml:space="preserve">плату, руб./год </w:t>
            </w:r>
          </w:p>
        </w:tc>
      </w:tr>
      <w:tr w:rsidR="00BC19CE" w:rsidRPr="00CE7B31" w:rsidTr="00606134">
        <w:trPr>
          <w:trHeight w:val="242"/>
        </w:trPr>
        <w:tc>
          <w:tcPr>
            <w:tcW w:w="3074" w:type="dxa"/>
          </w:tcPr>
          <w:p w:rsidR="00BC19CE" w:rsidRPr="00606134" w:rsidRDefault="00BC19CE" w:rsidP="00606134">
            <w:pPr>
              <w:jc w:val="center"/>
            </w:pPr>
            <w:r w:rsidRPr="00606134">
              <w:t>1</w:t>
            </w:r>
          </w:p>
        </w:tc>
        <w:tc>
          <w:tcPr>
            <w:tcW w:w="2482" w:type="dxa"/>
          </w:tcPr>
          <w:p w:rsidR="00BC19CE" w:rsidRPr="00606134" w:rsidRDefault="00BC19CE" w:rsidP="00606134">
            <w:pPr>
              <w:jc w:val="center"/>
            </w:pPr>
            <w:r w:rsidRPr="00606134">
              <w:t>2</w:t>
            </w:r>
          </w:p>
        </w:tc>
        <w:tc>
          <w:tcPr>
            <w:tcW w:w="1838" w:type="dxa"/>
          </w:tcPr>
          <w:p w:rsidR="00BC19CE" w:rsidRPr="00606134" w:rsidRDefault="00BC19CE" w:rsidP="00606134">
            <w:pPr>
              <w:jc w:val="center"/>
            </w:pPr>
            <w:r w:rsidRPr="00606134">
              <w:t>3</w:t>
            </w:r>
          </w:p>
        </w:tc>
        <w:tc>
          <w:tcPr>
            <w:tcW w:w="2529" w:type="dxa"/>
          </w:tcPr>
          <w:p w:rsidR="00BC19CE" w:rsidRPr="00606134" w:rsidRDefault="00BC19CE" w:rsidP="00606134">
            <w:pPr>
              <w:jc w:val="center"/>
            </w:pPr>
            <w:r w:rsidRPr="00606134">
              <w:t>4</w:t>
            </w:r>
          </w:p>
        </w:tc>
      </w:tr>
      <w:tr w:rsidR="00BC19CE" w:rsidRPr="00CE7B31" w:rsidTr="00606134">
        <w:trPr>
          <w:trHeight w:val="242"/>
        </w:trPr>
        <w:tc>
          <w:tcPr>
            <w:tcW w:w="9923" w:type="dxa"/>
            <w:gridSpan w:val="4"/>
          </w:tcPr>
          <w:p w:rsidR="00BC19CE" w:rsidRPr="00606134" w:rsidRDefault="00BC19CE" w:rsidP="00606134">
            <w:pPr>
              <w:jc w:val="center"/>
            </w:pPr>
            <w:r w:rsidRPr="00606134">
              <w:t>Глава Темрюкского городского поселения Темрюкского района</w:t>
            </w:r>
          </w:p>
        </w:tc>
      </w:tr>
      <w:tr w:rsidR="00BC19CE" w:rsidRPr="00CE7B31" w:rsidTr="00606134">
        <w:trPr>
          <w:trHeight w:val="699"/>
        </w:trPr>
        <w:tc>
          <w:tcPr>
            <w:tcW w:w="3074" w:type="dxa"/>
            <w:vAlign w:val="center"/>
          </w:tcPr>
          <w:p w:rsidR="00BC19CE" w:rsidRPr="00606134" w:rsidRDefault="00BC19CE" w:rsidP="00606134">
            <w:pPr>
              <w:jc w:val="center"/>
            </w:pPr>
            <w:r w:rsidRPr="00606134">
              <w:t>1</w:t>
            </w:r>
          </w:p>
        </w:tc>
        <w:tc>
          <w:tcPr>
            <w:tcW w:w="2482" w:type="dxa"/>
            <w:vAlign w:val="center"/>
          </w:tcPr>
          <w:p w:rsidR="00BC19CE" w:rsidRPr="00606134" w:rsidRDefault="00BC19CE" w:rsidP="00606134">
            <w:pPr>
              <w:jc w:val="center"/>
            </w:pPr>
            <w:r w:rsidRPr="00606134">
              <w:t>1500</w:t>
            </w:r>
          </w:p>
        </w:tc>
        <w:tc>
          <w:tcPr>
            <w:tcW w:w="1838" w:type="dxa"/>
            <w:vAlign w:val="center"/>
          </w:tcPr>
          <w:p w:rsidR="00BC19CE" w:rsidRPr="00606134" w:rsidRDefault="00BC19CE" w:rsidP="00606134">
            <w:pPr>
              <w:jc w:val="center"/>
            </w:pPr>
            <w:r w:rsidRPr="00606134">
              <w:t>12</w:t>
            </w:r>
          </w:p>
        </w:tc>
        <w:tc>
          <w:tcPr>
            <w:tcW w:w="2529" w:type="dxa"/>
            <w:vAlign w:val="center"/>
          </w:tcPr>
          <w:p w:rsidR="00BC19CE" w:rsidRPr="00606134" w:rsidRDefault="00BC19CE" w:rsidP="00606134">
            <w:pPr>
              <w:jc w:val="center"/>
            </w:pPr>
            <w:r w:rsidRPr="00606134">
              <w:t>18 000,00</w:t>
            </w:r>
          </w:p>
        </w:tc>
      </w:tr>
      <w:tr w:rsidR="00BC19CE" w:rsidRPr="00C13A7E" w:rsidTr="00606134">
        <w:trPr>
          <w:trHeight w:val="339"/>
        </w:trPr>
        <w:tc>
          <w:tcPr>
            <w:tcW w:w="9923" w:type="dxa"/>
            <w:gridSpan w:val="4"/>
            <w:vAlign w:val="center"/>
          </w:tcPr>
          <w:p w:rsidR="00BC19CE" w:rsidRPr="00606134" w:rsidRDefault="00BC19CE" w:rsidP="00606134">
            <w:pPr>
              <w:jc w:val="center"/>
            </w:pPr>
            <w:r w:rsidRPr="00606134">
              <w:t>Главная группа должностей муниципальной службы</w:t>
            </w:r>
          </w:p>
        </w:tc>
      </w:tr>
      <w:tr w:rsidR="00BC19CE" w:rsidRPr="00CE7B31" w:rsidTr="00606134">
        <w:trPr>
          <w:trHeight w:val="699"/>
        </w:trPr>
        <w:tc>
          <w:tcPr>
            <w:tcW w:w="3074" w:type="dxa"/>
            <w:vAlign w:val="center"/>
          </w:tcPr>
          <w:p w:rsidR="00BC19CE" w:rsidRPr="00606134" w:rsidRDefault="00BC19CE" w:rsidP="00606134">
            <w:pPr>
              <w:jc w:val="center"/>
            </w:pPr>
            <w:r w:rsidRPr="00606134">
              <w:t>3</w:t>
            </w:r>
          </w:p>
        </w:tc>
        <w:tc>
          <w:tcPr>
            <w:tcW w:w="2482" w:type="dxa"/>
            <w:vAlign w:val="center"/>
          </w:tcPr>
          <w:p w:rsidR="00BC19CE" w:rsidRPr="00606134" w:rsidRDefault="00BC19CE" w:rsidP="00606134">
            <w:pPr>
              <w:jc w:val="center"/>
            </w:pPr>
            <w:r w:rsidRPr="00606134">
              <w:t>1000</w:t>
            </w:r>
          </w:p>
        </w:tc>
        <w:tc>
          <w:tcPr>
            <w:tcW w:w="1838" w:type="dxa"/>
            <w:vAlign w:val="center"/>
          </w:tcPr>
          <w:p w:rsidR="00BC19CE" w:rsidRPr="00606134" w:rsidRDefault="00BC19CE" w:rsidP="00606134">
            <w:pPr>
              <w:jc w:val="center"/>
            </w:pPr>
            <w:r w:rsidRPr="00606134">
              <w:t>12</w:t>
            </w:r>
          </w:p>
        </w:tc>
        <w:tc>
          <w:tcPr>
            <w:tcW w:w="2529" w:type="dxa"/>
            <w:vAlign w:val="center"/>
          </w:tcPr>
          <w:p w:rsidR="00BC19CE" w:rsidRPr="00606134" w:rsidRDefault="00BC19CE" w:rsidP="00606134">
            <w:pPr>
              <w:jc w:val="center"/>
            </w:pPr>
            <w:r w:rsidRPr="00606134">
              <w:t>36 000,00</w:t>
            </w:r>
          </w:p>
        </w:tc>
      </w:tr>
    </w:tbl>
    <w:p w:rsidR="00BC19CE" w:rsidRDefault="00BC19CE" w:rsidP="00B025C3">
      <w:pPr>
        <w:jc w:val="center"/>
      </w:pPr>
    </w:p>
    <w:p w:rsidR="00BC19CE" w:rsidRDefault="00BC19CE" w:rsidP="00B025C3">
      <w:pPr>
        <w:jc w:val="center"/>
      </w:pPr>
    </w:p>
    <w:p w:rsidR="00BC19CE" w:rsidRDefault="00BC19CE" w:rsidP="00B025C3">
      <w:pPr>
        <w:jc w:val="center"/>
      </w:pPr>
    </w:p>
    <w:p w:rsidR="00BC19CE" w:rsidRDefault="00BC19CE" w:rsidP="00B025C3">
      <w:pPr>
        <w:jc w:val="center"/>
      </w:pPr>
    </w:p>
    <w:p w:rsidR="00BC19CE" w:rsidRPr="005B1A98" w:rsidRDefault="00BC19CE" w:rsidP="00644702">
      <w:pPr>
        <w:outlineLvl w:val="0"/>
        <w:rPr>
          <w:sz w:val="28"/>
          <w:szCs w:val="28"/>
        </w:rPr>
      </w:pPr>
      <w:r w:rsidRPr="005B1A98">
        <w:rPr>
          <w:sz w:val="28"/>
          <w:szCs w:val="28"/>
        </w:rPr>
        <w:t>Заместитель главы</w:t>
      </w:r>
    </w:p>
    <w:p w:rsidR="00BC19CE" w:rsidRPr="005B1A98" w:rsidRDefault="00BC19CE" w:rsidP="005B1A98">
      <w:pPr>
        <w:rPr>
          <w:sz w:val="28"/>
          <w:szCs w:val="28"/>
        </w:rPr>
      </w:pPr>
      <w:r w:rsidRPr="005B1A98">
        <w:rPr>
          <w:sz w:val="28"/>
          <w:szCs w:val="28"/>
        </w:rPr>
        <w:t>Темрюкского городского поселения</w:t>
      </w:r>
    </w:p>
    <w:p w:rsidR="00BC19CE" w:rsidRPr="005B1A98" w:rsidRDefault="00BC19CE" w:rsidP="005B1A98">
      <w:pPr>
        <w:rPr>
          <w:sz w:val="28"/>
          <w:szCs w:val="28"/>
        </w:rPr>
      </w:pPr>
      <w:r w:rsidRPr="005B1A98">
        <w:rPr>
          <w:sz w:val="28"/>
          <w:szCs w:val="28"/>
        </w:rPr>
        <w:t>Темрюкского района                                                                             А.В. Румянцева</w:t>
      </w:r>
    </w:p>
    <w:p w:rsidR="00BC19CE" w:rsidRDefault="00BC19CE" w:rsidP="00B025C3">
      <w:pPr>
        <w:jc w:val="center"/>
      </w:pPr>
    </w:p>
    <w:p w:rsidR="00BC19CE" w:rsidRDefault="00BC19CE" w:rsidP="00B025C3">
      <w:pPr>
        <w:jc w:val="center"/>
      </w:pPr>
    </w:p>
    <w:p w:rsidR="00BC19CE" w:rsidRDefault="00BC19CE" w:rsidP="00B025C3">
      <w:pPr>
        <w:jc w:val="center"/>
      </w:pPr>
    </w:p>
    <w:p w:rsidR="00BC19CE" w:rsidRDefault="00BC19CE" w:rsidP="00B025C3">
      <w:pPr>
        <w:jc w:val="center"/>
      </w:pPr>
    </w:p>
    <w:p w:rsidR="00BC19CE" w:rsidRDefault="00BC19CE" w:rsidP="00B025C3">
      <w:pPr>
        <w:jc w:val="center"/>
      </w:pPr>
    </w:p>
    <w:p w:rsidR="00BC19CE" w:rsidRDefault="00BC19CE" w:rsidP="00B025C3">
      <w:pPr>
        <w:jc w:val="center"/>
      </w:pPr>
    </w:p>
    <w:p w:rsidR="00BC19CE" w:rsidRDefault="00BC19CE" w:rsidP="00B025C3">
      <w:pPr>
        <w:jc w:val="center"/>
      </w:pPr>
    </w:p>
    <w:p w:rsidR="00BC19CE" w:rsidRDefault="00BC19CE" w:rsidP="00B025C3">
      <w:pPr>
        <w:jc w:val="center"/>
      </w:pPr>
    </w:p>
    <w:p w:rsidR="00BC19CE" w:rsidRDefault="00BC19CE" w:rsidP="00B025C3">
      <w:pPr>
        <w:jc w:val="center"/>
      </w:pPr>
    </w:p>
    <w:p w:rsidR="00BC19CE" w:rsidRPr="004B1B6B" w:rsidRDefault="00BC19CE" w:rsidP="00644702">
      <w:pPr>
        <w:pStyle w:val="ConsPlusNormal"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tab/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</w:t>
      </w:r>
      <w:r w:rsidRPr="004B1B6B">
        <w:rPr>
          <w:rFonts w:ascii="Times New Roman" w:hAnsi="Times New Roman" w:cs="Times New Roman"/>
          <w:sz w:val="28"/>
          <w:szCs w:val="28"/>
        </w:rPr>
        <w:t>ПРИЛОЖЕНИЕ</w:t>
      </w:r>
      <w:r>
        <w:rPr>
          <w:rFonts w:ascii="Times New Roman" w:hAnsi="Times New Roman" w:cs="Times New Roman"/>
          <w:sz w:val="28"/>
          <w:szCs w:val="28"/>
        </w:rPr>
        <w:t xml:space="preserve"> № 10</w:t>
      </w:r>
    </w:p>
    <w:p w:rsidR="00BC19CE" w:rsidRDefault="00BC19CE" w:rsidP="005B1A98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BC19CE" w:rsidRDefault="00BC19CE" w:rsidP="00644702">
      <w:pPr>
        <w:pStyle w:val="ConsPlusNormal"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УТВЕРЖДЕНЫ</w:t>
      </w:r>
    </w:p>
    <w:p w:rsidR="00BC19CE" w:rsidRDefault="00BC19CE" w:rsidP="005B1A98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постановлением администрации                                                                                                                                                                                         </w:t>
      </w:r>
    </w:p>
    <w:p w:rsidR="00BC19CE" w:rsidRDefault="00BC19CE" w:rsidP="005B1A98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Темрюкского городского поселения </w:t>
      </w:r>
    </w:p>
    <w:p w:rsidR="00BC19CE" w:rsidRDefault="00BC19CE" w:rsidP="005B1A98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Темрюкского района</w:t>
      </w:r>
    </w:p>
    <w:p w:rsidR="00BC19CE" w:rsidRDefault="00BC19CE" w:rsidP="005B1A98">
      <w:pPr>
        <w:ind w:left="5529" w:right="139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7A5CC4">
        <w:rPr>
          <w:sz w:val="28"/>
          <w:szCs w:val="28"/>
        </w:rPr>
        <w:t xml:space="preserve">от   </w:t>
      </w:r>
      <w:r w:rsidRPr="007A5CC4">
        <w:rPr>
          <w:sz w:val="28"/>
          <w:szCs w:val="28"/>
          <w:u w:val="single"/>
        </w:rPr>
        <w:t xml:space="preserve">11.10.2016      </w:t>
      </w:r>
      <w:r w:rsidRPr="007A5CC4">
        <w:rPr>
          <w:sz w:val="28"/>
          <w:szCs w:val="28"/>
        </w:rPr>
        <w:t xml:space="preserve">№    </w:t>
      </w:r>
      <w:r w:rsidRPr="007A5CC4">
        <w:rPr>
          <w:sz w:val="28"/>
          <w:szCs w:val="28"/>
          <w:u w:val="single"/>
        </w:rPr>
        <w:t xml:space="preserve">  1268  </w:t>
      </w:r>
    </w:p>
    <w:p w:rsidR="00BC19CE" w:rsidRDefault="00BC19CE" w:rsidP="005B1A98">
      <w:pPr>
        <w:ind w:left="5529" w:right="139"/>
      </w:pPr>
    </w:p>
    <w:p w:rsidR="00BC19CE" w:rsidRPr="005233AC" w:rsidRDefault="00BC19CE" w:rsidP="008E1F1D">
      <w:pPr>
        <w:jc w:val="center"/>
      </w:pPr>
    </w:p>
    <w:p w:rsidR="00BC19CE" w:rsidRPr="005B1A98" w:rsidRDefault="00BC19CE" w:rsidP="00644702">
      <w:pPr>
        <w:jc w:val="center"/>
        <w:outlineLvl w:val="0"/>
        <w:rPr>
          <w:b/>
          <w:sz w:val="28"/>
          <w:szCs w:val="28"/>
        </w:rPr>
      </w:pPr>
      <w:r w:rsidRPr="005B1A98">
        <w:rPr>
          <w:b/>
          <w:sz w:val="28"/>
          <w:szCs w:val="28"/>
        </w:rPr>
        <w:t>НОРМАТИВЫ</w:t>
      </w:r>
    </w:p>
    <w:p w:rsidR="00BC19CE" w:rsidRDefault="00BC19CE" w:rsidP="008E1F1D">
      <w:pPr>
        <w:tabs>
          <w:tab w:val="left" w:pos="9072"/>
          <w:tab w:val="left" w:pos="9781"/>
        </w:tabs>
        <w:autoSpaceDE w:val="0"/>
        <w:autoSpaceDN w:val="0"/>
        <w:adjustRightInd w:val="0"/>
        <w:ind w:left="567" w:right="426"/>
        <w:jc w:val="center"/>
        <w:rPr>
          <w:b/>
          <w:sz w:val="28"/>
          <w:szCs w:val="28"/>
        </w:rPr>
      </w:pPr>
      <w:r w:rsidRPr="005B1A98">
        <w:rPr>
          <w:b/>
          <w:sz w:val="28"/>
          <w:szCs w:val="28"/>
        </w:rPr>
        <w:t xml:space="preserve">обеспечения функций </w:t>
      </w:r>
      <w:r>
        <w:rPr>
          <w:b/>
          <w:sz w:val="28"/>
          <w:szCs w:val="28"/>
        </w:rPr>
        <w:t xml:space="preserve">муниципальных </w:t>
      </w:r>
      <w:r w:rsidRPr="005B1A98">
        <w:rPr>
          <w:b/>
          <w:sz w:val="28"/>
          <w:szCs w:val="28"/>
        </w:rPr>
        <w:t xml:space="preserve">казенных учреждений, подведомственных администрации Темрюкского городского поселения Темрюкского района, применяемые при расчете нормативных затрат на оплату услуг доступа к сети Интернет </w:t>
      </w:r>
    </w:p>
    <w:p w:rsidR="00BC19CE" w:rsidRPr="005B1A98" w:rsidRDefault="00BC19CE" w:rsidP="008E1F1D">
      <w:pPr>
        <w:tabs>
          <w:tab w:val="left" w:pos="9072"/>
          <w:tab w:val="left" w:pos="9781"/>
        </w:tabs>
        <w:autoSpaceDE w:val="0"/>
        <w:autoSpaceDN w:val="0"/>
        <w:adjustRightInd w:val="0"/>
        <w:ind w:left="567" w:right="426"/>
        <w:jc w:val="center"/>
        <w:rPr>
          <w:b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966"/>
        <w:gridCol w:w="2482"/>
        <w:gridCol w:w="1838"/>
        <w:gridCol w:w="2529"/>
      </w:tblGrid>
      <w:tr w:rsidR="00BC19CE" w:rsidRPr="001B2734" w:rsidTr="00606134">
        <w:trPr>
          <w:trHeight w:val="1039"/>
        </w:trPr>
        <w:tc>
          <w:tcPr>
            <w:tcW w:w="3074" w:type="dxa"/>
          </w:tcPr>
          <w:p w:rsidR="00BC19CE" w:rsidRPr="00606134" w:rsidRDefault="00BC19CE" w:rsidP="00606134">
            <w:pPr>
              <w:jc w:val="center"/>
              <w:rPr>
                <w:szCs w:val="28"/>
              </w:rPr>
            </w:pPr>
            <w:r w:rsidRPr="00606134">
              <w:rPr>
                <w:szCs w:val="28"/>
              </w:rPr>
              <w:t>Количество предоставления в пользование услуги доступа к сети Интернет, ед.</w:t>
            </w:r>
          </w:p>
        </w:tc>
        <w:tc>
          <w:tcPr>
            <w:tcW w:w="2482" w:type="dxa"/>
          </w:tcPr>
          <w:p w:rsidR="00BC19CE" w:rsidRPr="00606134" w:rsidRDefault="00BC19CE" w:rsidP="00606134">
            <w:pPr>
              <w:jc w:val="center"/>
              <w:rPr>
                <w:szCs w:val="28"/>
              </w:rPr>
            </w:pPr>
            <w:r w:rsidRPr="00606134">
              <w:rPr>
                <w:szCs w:val="28"/>
              </w:rPr>
              <w:t>Ежемесячная плата  за предоставление услуги доступа к сети Интернет, руб.</w:t>
            </w:r>
          </w:p>
        </w:tc>
        <w:tc>
          <w:tcPr>
            <w:tcW w:w="1838" w:type="dxa"/>
          </w:tcPr>
          <w:p w:rsidR="00BC19CE" w:rsidRPr="00606134" w:rsidRDefault="00BC19CE" w:rsidP="00606134">
            <w:pPr>
              <w:tabs>
                <w:tab w:val="left" w:pos="2490"/>
              </w:tabs>
              <w:jc w:val="center"/>
              <w:rPr>
                <w:szCs w:val="28"/>
              </w:rPr>
            </w:pPr>
            <w:r w:rsidRPr="00606134">
              <w:rPr>
                <w:szCs w:val="28"/>
              </w:rPr>
              <w:t xml:space="preserve">Количество  месяцев предоставления  услуги   </w:t>
            </w:r>
          </w:p>
        </w:tc>
        <w:tc>
          <w:tcPr>
            <w:tcW w:w="2529" w:type="dxa"/>
          </w:tcPr>
          <w:p w:rsidR="00BC19CE" w:rsidRPr="00606134" w:rsidRDefault="00BC19CE" w:rsidP="00606134">
            <w:pPr>
              <w:tabs>
                <w:tab w:val="left" w:pos="2490"/>
              </w:tabs>
              <w:jc w:val="center"/>
              <w:rPr>
                <w:szCs w:val="28"/>
              </w:rPr>
            </w:pPr>
            <w:r w:rsidRPr="00606134">
              <w:rPr>
                <w:szCs w:val="28"/>
              </w:rPr>
              <w:t xml:space="preserve">Предельная стоимость услуг на абонентскую </w:t>
            </w:r>
          </w:p>
          <w:p w:rsidR="00BC19CE" w:rsidRPr="00606134" w:rsidRDefault="00BC19CE" w:rsidP="00606134">
            <w:pPr>
              <w:tabs>
                <w:tab w:val="left" w:pos="2490"/>
              </w:tabs>
              <w:jc w:val="center"/>
              <w:rPr>
                <w:szCs w:val="28"/>
              </w:rPr>
            </w:pPr>
            <w:r w:rsidRPr="00606134">
              <w:rPr>
                <w:szCs w:val="28"/>
              </w:rPr>
              <w:t xml:space="preserve">плату, руб./год </w:t>
            </w:r>
          </w:p>
        </w:tc>
      </w:tr>
      <w:tr w:rsidR="00BC19CE" w:rsidRPr="001B2734" w:rsidTr="00606134">
        <w:trPr>
          <w:trHeight w:val="242"/>
        </w:trPr>
        <w:tc>
          <w:tcPr>
            <w:tcW w:w="3074" w:type="dxa"/>
          </w:tcPr>
          <w:p w:rsidR="00BC19CE" w:rsidRPr="00606134" w:rsidRDefault="00BC19CE" w:rsidP="00606134">
            <w:pPr>
              <w:jc w:val="center"/>
              <w:rPr>
                <w:szCs w:val="28"/>
              </w:rPr>
            </w:pPr>
            <w:r w:rsidRPr="00606134">
              <w:rPr>
                <w:szCs w:val="28"/>
              </w:rPr>
              <w:t>1</w:t>
            </w:r>
          </w:p>
        </w:tc>
        <w:tc>
          <w:tcPr>
            <w:tcW w:w="2482" w:type="dxa"/>
          </w:tcPr>
          <w:p w:rsidR="00BC19CE" w:rsidRPr="00606134" w:rsidRDefault="00BC19CE" w:rsidP="00606134">
            <w:pPr>
              <w:jc w:val="center"/>
              <w:rPr>
                <w:szCs w:val="28"/>
              </w:rPr>
            </w:pPr>
            <w:r w:rsidRPr="00606134">
              <w:rPr>
                <w:szCs w:val="28"/>
              </w:rPr>
              <w:t>2</w:t>
            </w:r>
          </w:p>
        </w:tc>
        <w:tc>
          <w:tcPr>
            <w:tcW w:w="1838" w:type="dxa"/>
          </w:tcPr>
          <w:p w:rsidR="00BC19CE" w:rsidRPr="00606134" w:rsidRDefault="00BC19CE" w:rsidP="00606134">
            <w:pPr>
              <w:jc w:val="center"/>
              <w:rPr>
                <w:szCs w:val="28"/>
              </w:rPr>
            </w:pPr>
            <w:r w:rsidRPr="00606134">
              <w:rPr>
                <w:szCs w:val="28"/>
              </w:rPr>
              <w:t>3</w:t>
            </w:r>
          </w:p>
        </w:tc>
        <w:tc>
          <w:tcPr>
            <w:tcW w:w="2529" w:type="dxa"/>
          </w:tcPr>
          <w:p w:rsidR="00BC19CE" w:rsidRPr="00606134" w:rsidRDefault="00BC19CE" w:rsidP="00606134">
            <w:pPr>
              <w:ind w:right="-108"/>
              <w:jc w:val="center"/>
              <w:rPr>
                <w:szCs w:val="28"/>
              </w:rPr>
            </w:pPr>
            <w:r w:rsidRPr="00606134">
              <w:rPr>
                <w:szCs w:val="28"/>
              </w:rPr>
              <w:t>4</w:t>
            </w:r>
          </w:p>
        </w:tc>
      </w:tr>
      <w:tr w:rsidR="00BC19CE" w:rsidRPr="001B2734" w:rsidTr="00606134">
        <w:trPr>
          <w:trHeight w:val="242"/>
        </w:trPr>
        <w:tc>
          <w:tcPr>
            <w:tcW w:w="9923" w:type="dxa"/>
            <w:gridSpan w:val="4"/>
          </w:tcPr>
          <w:p w:rsidR="00BC19CE" w:rsidRPr="00606134" w:rsidRDefault="00BC19CE" w:rsidP="00606134">
            <w:pPr>
              <w:ind w:right="-108"/>
              <w:jc w:val="center"/>
              <w:rPr>
                <w:rFonts w:ascii="Calibri" w:hAnsi="Calibri"/>
                <w:szCs w:val="28"/>
              </w:rPr>
            </w:pPr>
            <w:r w:rsidRPr="00606134">
              <w:t>Муниципальное казенное учреждение  Темрюкского городского поселения Темрюкского района «Молодежный досуговый центр»</w:t>
            </w:r>
          </w:p>
        </w:tc>
      </w:tr>
      <w:tr w:rsidR="00BC19CE" w:rsidRPr="001B2734" w:rsidTr="00606134">
        <w:trPr>
          <w:trHeight w:val="433"/>
        </w:trPr>
        <w:tc>
          <w:tcPr>
            <w:tcW w:w="3074" w:type="dxa"/>
            <w:vAlign w:val="center"/>
          </w:tcPr>
          <w:p w:rsidR="00BC19CE" w:rsidRPr="00606134" w:rsidRDefault="00BC19CE" w:rsidP="00606134">
            <w:pPr>
              <w:jc w:val="center"/>
              <w:rPr>
                <w:szCs w:val="28"/>
              </w:rPr>
            </w:pPr>
            <w:r w:rsidRPr="00606134">
              <w:rPr>
                <w:szCs w:val="28"/>
              </w:rPr>
              <w:t>1</w:t>
            </w:r>
          </w:p>
        </w:tc>
        <w:tc>
          <w:tcPr>
            <w:tcW w:w="2482" w:type="dxa"/>
            <w:vAlign w:val="center"/>
          </w:tcPr>
          <w:p w:rsidR="00BC19CE" w:rsidRPr="00606134" w:rsidRDefault="00BC19CE" w:rsidP="00606134">
            <w:pPr>
              <w:jc w:val="center"/>
              <w:rPr>
                <w:szCs w:val="28"/>
              </w:rPr>
            </w:pPr>
            <w:r w:rsidRPr="00606134">
              <w:rPr>
                <w:szCs w:val="28"/>
              </w:rPr>
              <w:t>3245,00</w:t>
            </w:r>
          </w:p>
        </w:tc>
        <w:tc>
          <w:tcPr>
            <w:tcW w:w="1838" w:type="dxa"/>
            <w:vAlign w:val="center"/>
          </w:tcPr>
          <w:p w:rsidR="00BC19CE" w:rsidRPr="00606134" w:rsidRDefault="00BC19CE" w:rsidP="00606134">
            <w:pPr>
              <w:jc w:val="center"/>
              <w:rPr>
                <w:szCs w:val="28"/>
              </w:rPr>
            </w:pPr>
            <w:r w:rsidRPr="00606134">
              <w:rPr>
                <w:szCs w:val="28"/>
              </w:rPr>
              <w:t>12</w:t>
            </w:r>
          </w:p>
        </w:tc>
        <w:tc>
          <w:tcPr>
            <w:tcW w:w="2529" w:type="dxa"/>
            <w:vAlign w:val="center"/>
          </w:tcPr>
          <w:p w:rsidR="00BC19CE" w:rsidRPr="00606134" w:rsidRDefault="00BC19CE" w:rsidP="00606134">
            <w:pPr>
              <w:jc w:val="center"/>
              <w:rPr>
                <w:szCs w:val="28"/>
              </w:rPr>
            </w:pPr>
            <w:r w:rsidRPr="00606134">
              <w:rPr>
                <w:szCs w:val="28"/>
              </w:rPr>
              <w:t>38940,00</w:t>
            </w:r>
          </w:p>
        </w:tc>
      </w:tr>
      <w:tr w:rsidR="00BC19CE" w:rsidRPr="001B2734" w:rsidTr="00606134">
        <w:trPr>
          <w:trHeight w:val="433"/>
        </w:trPr>
        <w:tc>
          <w:tcPr>
            <w:tcW w:w="9923" w:type="dxa"/>
            <w:gridSpan w:val="4"/>
            <w:vAlign w:val="center"/>
          </w:tcPr>
          <w:p w:rsidR="00BC19CE" w:rsidRPr="00606134" w:rsidRDefault="00BC19CE" w:rsidP="00606134">
            <w:pPr>
              <w:jc w:val="center"/>
              <w:rPr>
                <w:rFonts w:ascii="Calibri" w:hAnsi="Calibri"/>
                <w:szCs w:val="28"/>
              </w:rPr>
            </w:pPr>
            <w:r w:rsidRPr="00606134">
              <w:t>Муниципальное казенное учреждение Темрюкского городского поселения Темрюкского района «Городское библиотечное объединение»</w:t>
            </w:r>
          </w:p>
        </w:tc>
      </w:tr>
      <w:tr w:rsidR="00BC19CE" w:rsidRPr="00042E17" w:rsidTr="00606134">
        <w:trPr>
          <w:trHeight w:val="433"/>
        </w:trPr>
        <w:tc>
          <w:tcPr>
            <w:tcW w:w="3074" w:type="dxa"/>
            <w:vAlign w:val="center"/>
          </w:tcPr>
          <w:p w:rsidR="00BC19CE" w:rsidRPr="00606134" w:rsidRDefault="00BC19CE" w:rsidP="00606134">
            <w:pPr>
              <w:jc w:val="center"/>
              <w:rPr>
                <w:szCs w:val="28"/>
              </w:rPr>
            </w:pPr>
            <w:r w:rsidRPr="00606134">
              <w:rPr>
                <w:szCs w:val="28"/>
              </w:rPr>
              <w:t>1</w:t>
            </w:r>
          </w:p>
        </w:tc>
        <w:tc>
          <w:tcPr>
            <w:tcW w:w="2482" w:type="dxa"/>
            <w:vAlign w:val="center"/>
          </w:tcPr>
          <w:p w:rsidR="00BC19CE" w:rsidRPr="00606134" w:rsidRDefault="00BC19CE" w:rsidP="00606134">
            <w:pPr>
              <w:jc w:val="center"/>
              <w:rPr>
                <w:szCs w:val="28"/>
              </w:rPr>
            </w:pPr>
            <w:r w:rsidRPr="00606134">
              <w:rPr>
                <w:szCs w:val="28"/>
              </w:rPr>
              <w:t>3540,00</w:t>
            </w:r>
          </w:p>
        </w:tc>
        <w:tc>
          <w:tcPr>
            <w:tcW w:w="1838" w:type="dxa"/>
            <w:vAlign w:val="center"/>
          </w:tcPr>
          <w:p w:rsidR="00BC19CE" w:rsidRPr="00606134" w:rsidRDefault="00BC19CE" w:rsidP="00606134">
            <w:pPr>
              <w:jc w:val="center"/>
              <w:rPr>
                <w:szCs w:val="28"/>
              </w:rPr>
            </w:pPr>
            <w:r w:rsidRPr="00606134">
              <w:rPr>
                <w:szCs w:val="28"/>
              </w:rPr>
              <w:t>12</w:t>
            </w:r>
          </w:p>
        </w:tc>
        <w:tc>
          <w:tcPr>
            <w:tcW w:w="2529" w:type="dxa"/>
            <w:vAlign w:val="center"/>
          </w:tcPr>
          <w:p w:rsidR="00BC19CE" w:rsidRPr="00606134" w:rsidRDefault="00BC19CE" w:rsidP="00606134">
            <w:pPr>
              <w:jc w:val="center"/>
              <w:rPr>
                <w:szCs w:val="28"/>
              </w:rPr>
            </w:pPr>
            <w:r w:rsidRPr="00606134">
              <w:rPr>
                <w:szCs w:val="28"/>
              </w:rPr>
              <w:t>42480,00</w:t>
            </w:r>
          </w:p>
        </w:tc>
      </w:tr>
      <w:tr w:rsidR="00BC19CE" w:rsidRPr="00042E17" w:rsidTr="00606134">
        <w:trPr>
          <w:trHeight w:val="433"/>
        </w:trPr>
        <w:tc>
          <w:tcPr>
            <w:tcW w:w="3074" w:type="dxa"/>
            <w:vAlign w:val="center"/>
          </w:tcPr>
          <w:p w:rsidR="00BC19CE" w:rsidRPr="00606134" w:rsidRDefault="00BC19CE" w:rsidP="00606134">
            <w:pPr>
              <w:jc w:val="center"/>
              <w:rPr>
                <w:szCs w:val="28"/>
              </w:rPr>
            </w:pPr>
            <w:r w:rsidRPr="00606134">
              <w:rPr>
                <w:szCs w:val="28"/>
              </w:rPr>
              <w:t>1</w:t>
            </w:r>
          </w:p>
        </w:tc>
        <w:tc>
          <w:tcPr>
            <w:tcW w:w="2482" w:type="dxa"/>
            <w:vAlign w:val="center"/>
          </w:tcPr>
          <w:p w:rsidR="00BC19CE" w:rsidRPr="00606134" w:rsidRDefault="00BC19CE" w:rsidP="00606134">
            <w:pPr>
              <w:jc w:val="center"/>
              <w:rPr>
                <w:szCs w:val="28"/>
              </w:rPr>
            </w:pPr>
            <w:r w:rsidRPr="00606134">
              <w:rPr>
                <w:szCs w:val="28"/>
              </w:rPr>
              <w:t>2124,00</w:t>
            </w:r>
          </w:p>
        </w:tc>
        <w:tc>
          <w:tcPr>
            <w:tcW w:w="1838" w:type="dxa"/>
            <w:vAlign w:val="center"/>
          </w:tcPr>
          <w:p w:rsidR="00BC19CE" w:rsidRPr="00606134" w:rsidRDefault="00BC19CE" w:rsidP="00606134">
            <w:pPr>
              <w:jc w:val="center"/>
              <w:rPr>
                <w:szCs w:val="28"/>
              </w:rPr>
            </w:pPr>
            <w:r w:rsidRPr="00606134">
              <w:rPr>
                <w:szCs w:val="28"/>
              </w:rPr>
              <w:t>12</w:t>
            </w:r>
          </w:p>
        </w:tc>
        <w:tc>
          <w:tcPr>
            <w:tcW w:w="2529" w:type="dxa"/>
            <w:vAlign w:val="center"/>
          </w:tcPr>
          <w:p w:rsidR="00BC19CE" w:rsidRPr="00606134" w:rsidRDefault="00BC19CE" w:rsidP="00606134">
            <w:pPr>
              <w:jc w:val="center"/>
              <w:rPr>
                <w:szCs w:val="28"/>
              </w:rPr>
            </w:pPr>
            <w:r w:rsidRPr="00606134">
              <w:rPr>
                <w:szCs w:val="28"/>
              </w:rPr>
              <w:t>25488,00</w:t>
            </w:r>
          </w:p>
        </w:tc>
      </w:tr>
    </w:tbl>
    <w:p w:rsidR="00BC19CE" w:rsidRPr="001B2734" w:rsidRDefault="00BC19CE" w:rsidP="008E1F1D">
      <w:pPr>
        <w:rPr>
          <w:sz w:val="28"/>
          <w:szCs w:val="28"/>
        </w:rPr>
      </w:pPr>
    </w:p>
    <w:p w:rsidR="00BC19CE" w:rsidRDefault="00BC19CE" w:rsidP="00B025C3">
      <w:pPr>
        <w:jc w:val="center"/>
      </w:pPr>
    </w:p>
    <w:p w:rsidR="00BC19CE" w:rsidRDefault="00BC19CE" w:rsidP="00B025C3">
      <w:pPr>
        <w:jc w:val="center"/>
      </w:pPr>
    </w:p>
    <w:p w:rsidR="00BC19CE" w:rsidRDefault="00BC19CE" w:rsidP="00B025C3">
      <w:pPr>
        <w:jc w:val="center"/>
      </w:pPr>
    </w:p>
    <w:p w:rsidR="00BC19CE" w:rsidRPr="005B1A98" w:rsidRDefault="00BC19CE" w:rsidP="00644702">
      <w:pPr>
        <w:outlineLvl w:val="0"/>
        <w:rPr>
          <w:sz w:val="28"/>
          <w:szCs w:val="28"/>
        </w:rPr>
      </w:pPr>
      <w:r w:rsidRPr="005B1A98">
        <w:rPr>
          <w:sz w:val="28"/>
          <w:szCs w:val="28"/>
        </w:rPr>
        <w:t>Заместитель главы</w:t>
      </w:r>
    </w:p>
    <w:p w:rsidR="00BC19CE" w:rsidRPr="005B1A98" w:rsidRDefault="00BC19CE" w:rsidP="005B1A98">
      <w:pPr>
        <w:rPr>
          <w:sz w:val="28"/>
          <w:szCs w:val="28"/>
        </w:rPr>
      </w:pPr>
      <w:r w:rsidRPr="005B1A98">
        <w:rPr>
          <w:sz w:val="28"/>
          <w:szCs w:val="28"/>
        </w:rPr>
        <w:t>Темрюкского городского поселения</w:t>
      </w:r>
    </w:p>
    <w:p w:rsidR="00BC19CE" w:rsidRPr="005B1A98" w:rsidRDefault="00BC19CE" w:rsidP="005B1A98">
      <w:pPr>
        <w:rPr>
          <w:sz w:val="28"/>
          <w:szCs w:val="28"/>
        </w:rPr>
      </w:pPr>
      <w:r w:rsidRPr="005B1A98">
        <w:rPr>
          <w:sz w:val="28"/>
          <w:szCs w:val="28"/>
        </w:rPr>
        <w:t xml:space="preserve">Темрюкского района                                       </w:t>
      </w:r>
      <w:r>
        <w:rPr>
          <w:sz w:val="28"/>
          <w:szCs w:val="28"/>
        </w:rPr>
        <w:t xml:space="preserve"> </w:t>
      </w:r>
      <w:r w:rsidRPr="005B1A98">
        <w:rPr>
          <w:sz w:val="28"/>
          <w:szCs w:val="28"/>
        </w:rPr>
        <w:t xml:space="preserve">                                   А.В. Румянцева</w:t>
      </w:r>
    </w:p>
    <w:p w:rsidR="00BC19CE" w:rsidRPr="005B1A98" w:rsidRDefault="00BC19CE" w:rsidP="005B1A98">
      <w:pPr>
        <w:rPr>
          <w:sz w:val="28"/>
          <w:szCs w:val="28"/>
        </w:rPr>
      </w:pPr>
    </w:p>
    <w:p w:rsidR="00BC19CE" w:rsidRDefault="00BC19CE" w:rsidP="00B025C3">
      <w:pPr>
        <w:jc w:val="center"/>
      </w:pPr>
    </w:p>
    <w:p w:rsidR="00BC19CE" w:rsidRDefault="00BC19CE" w:rsidP="00B025C3">
      <w:pPr>
        <w:jc w:val="center"/>
      </w:pPr>
    </w:p>
    <w:p w:rsidR="00BC19CE" w:rsidRDefault="00BC19CE" w:rsidP="00B025C3">
      <w:pPr>
        <w:jc w:val="center"/>
      </w:pPr>
    </w:p>
    <w:p w:rsidR="00BC19CE" w:rsidRDefault="00BC19CE" w:rsidP="00B025C3">
      <w:pPr>
        <w:jc w:val="center"/>
      </w:pPr>
    </w:p>
    <w:p w:rsidR="00BC19CE" w:rsidRDefault="00BC19CE" w:rsidP="00B025C3">
      <w:pPr>
        <w:jc w:val="center"/>
      </w:pPr>
    </w:p>
    <w:p w:rsidR="00BC19CE" w:rsidRDefault="00BC19CE" w:rsidP="00B025C3">
      <w:pPr>
        <w:jc w:val="center"/>
      </w:pPr>
    </w:p>
    <w:p w:rsidR="00BC19CE" w:rsidRDefault="00BC19CE" w:rsidP="00B025C3">
      <w:pPr>
        <w:jc w:val="center"/>
      </w:pPr>
    </w:p>
    <w:p w:rsidR="00BC19CE" w:rsidRDefault="00BC19CE" w:rsidP="00B025C3">
      <w:pPr>
        <w:jc w:val="center"/>
      </w:pPr>
    </w:p>
    <w:p w:rsidR="00BC19CE" w:rsidRDefault="00BC19CE" w:rsidP="00B025C3">
      <w:pPr>
        <w:jc w:val="center"/>
      </w:pPr>
    </w:p>
    <w:p w:rsidR="00BC19CE" w:rsidRDefault="00BC19CE" w:rsidP="00B025C3">
      <w:pPr>
        <w:jc w:val="center"/>
      </w:pPr>
    </w:p>
    <w:p w:rsidR="00BC19CE" w:rsidRPr="004B1B6B" w:rsidRDefault="00BC19CE" w:rsidP="00644702">
      <w:pPr>
        <w:pStyle w:val="ConsPlusNormal"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</w:t>
      </w:r>
      <w:r w:rsidRPr="004B1B6B">
        <w:rPr>
          <w:rFonts w:ascii="Times New Roman" w:hAnsi="Times New Roman" w:cs="Times New Roman"/>
          <w:sz w:val="28"/>
          <w:szCs w:val="28"/>
        </w:rPr>
        <w:t>ПРИЛОЖЕНИЕ</w:t>
      </w:r>
      <w:r>
        <w:rPr>
          <w:rFonts w:ascii="Times New Roman" w:hAnsi="Times New Roman" w:cs="Times New Roman"/>
          <w:sz w:val="28"/>
          <w:szCs w:val="28"/>
        </w:rPr>
        <w:t xml:space="preserve"> № 11</w:t>
      </w:r>
    </w:p>
    <w:p w:rsidR="00BC19CE" w:rsidRDefault="00BC19CE" w:rsidP="00773054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BC19CE" w:rsidRDefault="00BC19CE" w:rsidP="00644702">
      <w:pPr>
        <w:pStyle w:val="ConsPlusNormal"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УТВЕРЖДЕНЫ</w:t>
      </w:r>
    </w:p>
    <w:p w:rsidR="00BC19CE" w:rsidRDefault="00BC19CE" w:rsidP="00773054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постановлением администрации                                                                                                                                                                                         </w:t>
      </w:r>
    </w:p>
    <w:p w:rsidR="00BC19CE" w:rsidRDefault="00BC19CE" w:rsidP="00773054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Темрюкского городского поселения </w:t>
      </w:r>
    </w:p>
    <w:p w:rsidR="00BC19CE" w:rsidRDefault="00BC19CE" w:rsidP="00773054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Темрюкского района</w:t>
      </w:r>
    </w:p>
    <w:p w:rsidR="00BC19CE" w:rsidRDefault="00BC19CE" w:rsidP="00773054">
      <w:pPr>
        <w:ind w:left="5529" w:right="139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7A5CC4">
        <w:rPr>
          <w:sz w:val="28"/>
          <w:szCs w:val="28"/>
        </w:rPr>
        <w:t xml:space="preserve">от   </w:t>
      </w:r>
      <w:r w:rsidRPr="007A5CC4">
        <w:rPr>
          <w:sz w:val="28"/>
          <w:szCs w:val="28"/>
          <w:u w:val="single"/>
        </w:rPr>
        <w:t xml:space="preserve">11.10.2016      </w:t>
      </w:r>
      <w:r w:rsidRPr="007A5CC4">
        <w:rPr>
          <w:sz w:val="28"/>
          <w:szCs w:val="28"/>
        </w:rPr>
        <w:t xml:space="preserve">№    </w:t>
      </w:r>
      <w:r w:rsidRPr="007A5CC4">
        <w:rPr>
          <w:sz w:val="28"/>
          <w:szCs w:val="28"/>
          <w:u w:val="single"/>
        </w:rPr>
        <w:t xml:space="preserve">  1268  </w:t>
      </w:r>
    </w:p>
    <w:p w:rsidR="00BC19CE" w:rsidRDefault="00BC19CE" w:rsidP="00773054">
      <w:pPr>
        <w:ind w:left="5529" w:right="139"/>
      </w:pPr>
    </w:p>
    <w:p w:rsidR="00BC19CE" w:rsidRDefault="00BC19CE" w:rsidP="00ED3C11">
      <w:pPr>
        <w:jc w:val="center"/>
      </w:pPr>
    </w:p>
    <w:p w:rsidR="00BC19CE" w:rsidRPr="00773054" w:rsidRDefault="00BC19CE" w:rsidP="00644702">
      <w:pPr>
        <w:jc w:val="center"/>
        <w:outlineLvl w:val="0"/>
        <w:rPr>
          <w:b/>
          <w:sz w:val="28"/>
          <w:szCs w:val="28"/>
        </w:rPr>
      </w:pPr>
      <w:r w:rsidRPr="00773054">
        <w:rPr>
          <w:b/>
          <w:sz w:val="28"/>
          <w:szCs w:val="28"/>
        </w:rPr>
        <w:t>НОРМАТИВЫ</w:t>
      </w:r>
    </w:p>
    <w:p w:rsidR="00BC19CE" w:rsidRDefault="00BC19CE" w:rsidP="008D255F">
      <w:pPr>
        <w:widowControl w:val="0"/>
        <w:autoSpaceDE w:val="0"/>
        <w:autoSpaceDN w:val="0"/>
        <w:adjustRightInd w:val="0"/>
        <w:ind w:firstLine="851"/>
        <w:jc w:val="center"/>
        <w:rPr>
          <w:b/>
          <w:sz w:val="28"/>
          <w:szCs w:val="28"/>
        </w:rPr>
      </w:pPr>
      <w:r w:rsidRPr="00773054">
        <w:rPr>
          <w:b/>
          <w:sz w:val="28"/>
          <w:szCs w:val="28"/>
        </w:rPr>
        <w:t xml:space="preserve">обеспечения функций администрации Темрюкского городского поселения Темрюкского района, в том числе подведомственных ей </w:t>
      </w:r>
      <w:r>
        <w:rPr>
          <w:b/>
          <w:sz w:val="28"/>
          <w:szCs w:val="28"/>
        </w:rPr>
        <w:t xml:space="preserve">муниципальных </w:t>
      </w:r>
      <w:r w:rsidRPr="00773054">
        <w:rPr>
          <w:b/>
          <w:sz w:val="28"/>
          <w:szCs w:val="28"/>
        </w:rPr>
        <w:t>казенных учреждений, применяемые при расчете нормативных затрат на дополнительное профессиональное образование</w:t>
      </w:r>
    </w:p>
    <w:p w:rsidR="00BC19CE" w:rsidRPr="00D17E30" w:rsidRDefault="00BC19CE" w:rsidP="008D255F">
      <w:pPr>
        <w:widowControl w:val="0"/>
        <w:autoSpaceDE w:val="0"/>
        <w:autoSpaceDN w:val="0"/>
        <w:adjustRightInd w:val="0"/>
        <w:ind w:firstLine="851"/>
        <w:jc w:val="center"/>
        <w:rPr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59"/>
        <w:gridCol w:w="2337"/>
        <w:gridCol w:w="2885"/>
        <w:gridCol w:w="4134"/>
      </w:tblGrid>
      <w:tr w:rsidR="00BC19CE" w:rsidRPr="00D17E30" w:rsidTr="00606134">
        <w:tc>
          <w:tcPr>
            <w:tcW w:w="567" w:type="dxa"/>
          </w:tcPr>
          <w:p w:rsidR="00BC19CE" w:rsidRPr="00606134" w:rsidRDefault="00BC19CE" w:rsidP="00606134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</w:pPr>
            <w:r w:rsidRPr="00606134">
              <w:t>№</w:t>
            </w:r>
          </w:p>
        </w:tc>
        <w:tc>
          <w:tcPr>
            <w:tcW w:w="2337" w:type="dxa"/>
          </w:tcPr>
          <w:p w:rsidR="00BC19CE" w:rsidRPr="00606134" w:rsidRDefault="00BC19CE" w:rsidP="00606134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</w:pPr>
            <w:r w:rsidRPr="00606134">
              <w:t xml:space="preserve">Объем часов </w:t>
            </w:r>
          </w:p>
        </w:tc>
        <w:tc>
          <w:tcPr>
            <w:tcW w:w="2885" w:type="dxa"/>
          </w:tcPr>
          <w:p w:rsidR="00BC19CE" w:rsidRPr="00606134" w:rsidRDefault="00BC19CE" w:rsidP="00606134">
            <w:pPr>
              <w:widowControl w:val="0"/>
              <w:autoSpaceDE w:val="0"/>
              <w:autoSpaceDN w:val="0"/>
              <w:adjustRightInd w:val="0"/>
              <w:ind w:right="-1"/>
              <w:jc w:val="center"/>
            </w:pPr>
            <w:r w:rsidRPr="00606134">
              <w:t xml:space="preserve">Цена обучения одного сотрудника, </w:t>
            </w:r>
          </w:p>
          <w:p w:rsidR="00BC19CE" w:rsidRPr="00606134" w:rsidRDefault="00BC19CE" w:rsidP="00606134">
            <w:pPr>
              <w:widowControl w:val="0"/>
              <w:autoSpaceDE w:val="0"/>
              <w:autoSpaceDN w:val="0"/>
              <w:adjustRightInd w:val="0"/>
              <w:ind w:left="-108" w:right="-1"/>
              <w:jc w:val="center"/>
            </w:pPr>
            <w:r w:rsidRPr="00606134">
              <w:t>руб./год</w:t>
            </w:r>
          </w:p>
        </w:tc>
        <w:tc>
          <w:tcPr>
            <w:tcW w:w="4134" w:type="dxa"/>
          </w:tcPr>
          <w:p w:rsidR="00BC19CE" w:rsidRPr="00606134" w:rsidRDefault="00BC19CE" w:rsidP="00606134">
            <w:pPr>
              <w:widowControl w:val="0"/>
              <w:autoSpaceDE w:val="0"/>
              <w:autoSpaceDN w:val="0"/>
              <w:adjustRightInd w:val="0"/>
              <w:ind w:right="-1"/>
              <w:jc w:val="center"/>
            </w:pPr>
            <w:r w:rsidRPr="00606134">
              <w:t xml:space="preserve">Предельная стоимость обучения одного сотрудника, </w:t>
            </w:r>
          </w:p>
          <w:p w:rsidR="00BC19CE" w:rsidRPr="00606134" w:rsidRDefault="00BC19CE" w:rsidP="00606134">
            <w:pPr>
              <w:widowControl w:val="0"/>
              <w:autoSpaceDE w:val="0"/>
              <w:autoSpaceDN w:val="0"/>
              <w:adjustRightInd w:val="0"/>
              <w:ind w:right="-1"/>
              <w:jc w:val="center"/>
            </w:pPr>
            <w:r w:rsidRPr="00606134">
              <w:t>руб./год</w:t>
            </w:r>
          </w:p>
        </w:tc>
      </w:tr>
      <w:tr w:rsidR="00BC19CE" w:rsidRPr="00D17E30" w:rsidTr="00606134">
        <w:tc>
          <w:tcPr>
            <w:tcW w:w="567" w:type="dxa"/>
          </w:tcPr>
          <w:p w:rsidR="00BC19CE" w:rsidRPr="00606134" w:rsidRDefault="00BC19CE" w:rsidP="00606134">
            <w:pPr>
              <w:widowControl w:val="0"/>
              <w:autoSpaceDE w:val="0"/>
              <w:autoSpaceDN w:val="0"/>
              <w:adjustRightInd w:val="0"/>
              <w:ind w:right="-1"/>
              <w:jc w:val="center"/>
            </w:pPr>
            <w:r w:rsidRPr="00606134">
              <w:t>1</w:t>
            </w:r>
          </w:p>
        </w:tc>
        <w:tc>
          <w:tcPr>
            <w:tcW w:w="2337" w:type="dxa"/>
          </w:tcPr>
          <w:p w:rsidR="00BC19CE" w:rsidRPr="00606134" w:rsidRDefault="00BC19CE" w:rsidP="00606134">
            <w:pPr>
              <w:widowControl w:val="0"/>
              <w:autoSpaceDE w:val="0"/>
              <w:autoSpaceDN w:val="0"/>
              <w:adjustRightInd w:val="0"/>
              <w:ind w:right="-1"/>
              <w:jc w:val="center"/>
            </w:pPr>
            <w:r w:rsidRPr="00606134">
              <w:t>2</w:t>
            </w:r>
          </w:p>
        </w:tc>
        <w:tc>
          <w:tcPr>
            <w:tcW w:w="2885" w:type="dxa"/>
          </w:tcPr>
          <w:p w:rsidR="00BC19CE" w:rsidRPr="00606134" w:rsidRDefault="00BC19CE" w:rsidP="00606134">
            <w:pPr>
              <w:widowControl w:val="0"/>
              <w:autoSpaceDE w:val="0"/>
              <w:autoSpaceDN w:val="0"/>
              <w:adjustRightInd w:val="0"/>
              <w:ind w:right="-1"/>
              <w:jc w:val="center"/>
            </w:pPr>
            <w:r w:rsidRPr="00606134">
              <w:t>3</w:t>
            </w:r>
          </w:p>
        </w:tc>
        <w:tc>
          <w:tcPr>
            <w:tcW w:w="4134" w:type="dxa"/>
          </w:tcPr>
          <w:p w:rsidR="00BC19CE" w:rsidRPr="00606134" w:rsidRDefault="00BC19CE" w:rsidP="00606134">
            <w:pPr>
              <w:widowControl w:val="0"/>
              <w:autoSpaceDE w:val="0"/>
              <w:autoSpaceDN w:val="0"/>
              <w:adjustRightInd w:val="0"/>
              <w:ind w:right="-1"/>
              <w:jc w:val="center"/>
            </w:pPr>
            <w:r w:rsidRPr="00606134">
              <w:t>4</w:t>
            </w:r>
          </w:p>
        </w:tc>
      </w:tr>
      <w:tr w:rsidR="00BC19CE" w:rsidRPr="00D17E30" w:rsidTr="00606134">
        <w:tc>
          <w:tcPr>
            <w:tcW w:w="567" w:type="dxa"/>
          </w:tcPr>
          <w:p w:rsidR="00BC19CE" w:rsidRPr="00606134" w:rsidRDefault="00BC19CE" w:rsidP="00606134">
            <w:pPr>
              <w:widowControl w:val="0"/>
              <w:autoSpaceDE w:val="0"/>
              <w:autoSpaceDN w:val="0"/>
              <w:adjustRightInd w:val="0"/>
              <w:ind w:right="-1"/>
              <w:jc w:val="center"/>
            </w:pPr>
            <w:r w:rsidRPr="00606134">
              <w:t>1</w:t>
            </w:r>
          </w:p>
        </w:tc>
        <w:tc>
          <w:tcPr>
            <w:tcW w:w="2337" w:type="dxa"/>
          </w:tcPr>
          <w:p w:rsidR="00BC19CE" w:rsidRPr="00606134" w:rsidRDefault="00BC19CE" w:rsidP="00606134">
            <w:pPr>
              <w:widowControl w:val="0"/>
              <w:autoSpaceDE w:val="0"/>
              <w:autoSpaceDN w:val="0"/>
              <w:adjustRightInd w:val="0"/>
              <w:ind w:right="-1"/>
              <w:jc w:val="center"/>
            </w:pPr>
            <w:r w:rsidRPr="00606134">
              <w:t xml:space="preserve">не менее 40 часов </w:t>
            </w:r>
          </w:p>
        </w:tc>
        <w:tc>
          <w:tcPr>
            <w:tcW w:w="2885" w:type="dxa"/>
          </w:tcPr>
          <w:p w:rsidR="00BC19CE" w:rsidRPr="00606134" w:rsidRDefault="00BC19CE" w:rsidP="00606134">
            <w:pPr>
              <w:widowControl w:val="0"/>
              <w:autoSpaceDE w:val="0"/>
              <w:autoSpaceDN w:val="0"/>
              <w:adjustRightInd w:val="0"/>
              <w:ind w:right="-1"/>
              <w:jc w:val="center"/>
            </w:pPr>
            <w:r w:rsidRPr="00606134">
              <w:t>15 000,00</w:t>
            </w:r>
          </w:p>
        </w:tc>
        <w:tc>
          <w:tcPr>
            <w:tcW w:w="4134" w:type="dxa"/>
          </w:tcPr>
          <w:p w:rsidR="00BC19CE" w:rsidRPr="00606134" w:rsidRDefault="00BC19CE" w:rsidP="00606134">
            <w:pPr>
              <w:widowControl w:val="0"/>
              <w:autoSpaceDE w:val="0"/>
              <w:autoSpaceDN w:val="0"/>
              <w:adjustRightInd w:val="0"/>
              <w:ind w:right="-1"/>
              <w:jc w:val="center"/>
            </w:pPr>
            <w:r w:rsidRPr="00606134">
              <w:t>15 000,00</w:t>
            </w:r>
          </w:p>
        </w:tc>
      </w:tr>
      <w:tr w:rsidR="00BC19CE" w:rsidRPr="00D17E30" w:rsidTr="00606134">
        <w:tc>
          <w:tcPr>
            <w:tcW w:w="567" w:type="dxa"/>
          </w:tcPr>
          <w:p w:rsidR="00BC19CE" w:rsidRPr="00606134" w:rsidRDefault="00BC19CE" w:rsidP="00606134">
            <w:pPr>
              <w:widowControl w:val="0"/>
              <w:autoSpaceDE w:val="0"/>
              <w:autoSpaceDN w:val="0"/>
              <w:adjustRightInd w:val="0"/>
              <w:ind w:right="-1"/>
              <w:jc w:val="center"/>
            </w:pPr>
            <w:r w:rsidRPr="00606134">
              <w:t>2</w:t>
            </w:r>
          </w:p>
        </w:tc>
        <w:tc>
          <w:tcPr>
            <w:tcW w:w="2337" w:type="dxa"/>
          </w:tcPr>
          <w:p w:rsidR="00BC19CE" w:rsidRPr="00606134" w:rsidRDefault="00BC19CE" w:rsidP="00606134">
            <w:pPr>
              <w:widowControl w:val="0"/>
              <w:autoSpaceDE w:val="0"/>
              <w:autoSpaceDN w:val="0"/>
              <w:adjustRightInd w:val="0"/>
              <w:ind w:right="-1"/>
              <w:jc w:val="center"/>
            </w:pPr>
            <w:r w:rsidRPr="00606134">
              <w:t xml:space="preserve">не менее 200 часов </w:t>
            </w:r>
          </w:p>
        </w:tc>
        <w:tc>
          <w:tcPr>
            <w:tcW w:w="2885" w:type="dxa"/>
          </w:tcPr>
          <w:p w:rsidR="00BC19CE" w:rsidRPr="00606134" w:rsidRDefault="00BC19CE" w:rsidP="00606134">
            <w:pPr>
              <w:widowControl w:val="0"/>
              <w:autoSpaceDE w:val="0"/>
              <w:autoSpaceDN w:val="0"/>
              <w:adjustRightInd w:val="0"/>
              <w:ind w:right="-1"/>
              <w:jc w:val="center"/>
            </w:pPr>
            <w:r w:rsidRPr="00606134">
              <w:t>35000,00</w:t>
            </w:r>
          </w:p>
        </w:tc>
        <w:tc>
          <w:tcPr>
            <w:tcW w:w="4134" w:type="dxa"/>
          </w:tcPr>
          <w:p w:rsidR="00BC19CE" w:rsidRPr="00606134" w:rsidRDefault="00BC19CE" w:rsidP="00606134">
            <w:pPr>
              <w:widowControl w:val="0"/>
              <w:autoSpaceDE w:val="0"/>
              <w:autoSpaceDN w:val="0"/>
              <w:adjustRightInd w:val="0"/>
              <w:ind w:right="-1"/>
              <w:jc w:val="center"/>
            </w:pPr>
            <w:r w:rsidRPr="00606134">
              <w:t>35000,00</w:t>
            </w:r>
          </w:p>
        </w:tc>
      </w:tr>
    </w:tbl>
    <w:p w:rsidR="00BC19CE" w:rsidRPr="00D17E30" w:rsidRDefault="00BC19CE" w:rsidP="008D255F">
      <w:pPr>
        <w:widowControl w:val="0"/>
        <w:autoSpaceDE w:val="0"/>
        <w:autoSpaceDN w:val="0"/>
        <w:adjustRightInd w:val="0"/>
        <w:ind w:firstLine="851"/>
        <w:jc w:val="center"/>
        <w:rPr>
          <w:b/>
          <w:sz w:val="28"/>
          <w:szCs w:val="28"/>
        </w:rPr>
      </w:pPr>
    </w:p>
    <w:p w:rsidR="00BC19CE" w:rsidRDefault="00BC19CE" w:rsidP="008D255F">
      <w:pPr>
        <w:widowControl w:val="0"/>
        <w:tabs>
          <w:tab w:val="left" w:pos="567"/>
        </w:tabs>
        <w:autoSpaceDE w:val="0"/>
        <w:autoSpaceDN w:val="0"/>
        <w:adjustRightInd w:val="0"/>
        <w:ind w:left="567" w:right="426"/>
        <w:jc w:val="center"/>
        <w:outlineLvl w:val="1"/>
      </w:pPr>
    </w:p>
    <w:p w:rsidR="00BC19CE" w:rsidRDefault="00BC19CE" w:rsidP="008D255F">
      <w:pPr>
        <w:widowControl w:val="0"/>
        <w:tabs>
          <w:tab w:val="left" w:pos="567"/>
        </w:tabs>
        <w:autoSpaceDE w:val="0"/>
        <w:autoSpaceDN w:val="0"/>
        <w:adjustRightInd w:val="0"/>
        <w:ind w:left="567" w:right="426"/>
        <w:jc w:val="center"/>
        <w:outlineLvl w:val="1"/>
      </w:pPr>
    </w:p>
    <w:p w:rsidR="00BC19CE" w:rsidRDefault="00BC19CE" w:rsidP="008D255F">
      <w:pPr>
        <w:widowControl w:val="0"/>
        <w:tabs>
          <w:tab w:val="left" w:pos="567"/>
        </w:tabs>
        <w:autoSpaceDE w:val="0"/>
        <w:autoSpaceDN w:val="0"/>
        <w:adjustRightInd w:val="0"/>
        <w:ind w:left="567" w:right="426"/>
        <w:jc w:val="center"/>
        <w:outlineLvl w:val="1"/>
      </w:pPr>
    </w:p>
    <w:p w:rsidR="00BC19CE" w:rsidRPr="00773054" w:rsidRDefault="00BC19CE" w:rsidP="00644702">
      <w:pPr>
        <w:outlineLvl w:val="0"/>
        <w:rPr>
          <w:sz w:val="28"/>
          <w:szCs w:val="28"/>
        </w:rPr>
      </w:pPr>
      <w:r w:rsidRPr="00773054">
        <w:rPr>
          <w:sz w:val="28"/>
          <w:szCs w:val="28"/>
        </w:rPr>
        <w:t>Заместитель главы</w:t>
      </w:r>
    </w:p>
    <w:p w:rsidR="00BC19CE" w:rsidRPr="00773054" w:rsidRDefault="00BC19CE" w:rsidP="00773054">
      <w:pPr>
        <w:rPr>
          <w:sz w:val="28"/>
          <w:szCs w:val="28"/>
        </w:rPr>
      </w:pPr>
      <w:r w:rsidRPr="00773054">
        <w:rPr>
          <w:sz w:val="28"/>
          <w:szCs w:val="28"/>
        </w:rPr>
        <w:t>Темрюкского городского поселения</w:t>
      </w:r>
    </w:p>
    <w:p w:rsidR="00BC19CE" w:rsidRPr="00773054" w:rsidRDefault="00BC19CE" w:rsidP="00773054">
      <w:pPr>
        <w:rPr>
          <w:sz w:val="28"/>
          <w:szCs w:val="28"/>
        </w:rPr>
      </w:pPr>
      <w:r w:rsidRPr="00773054">
        <w:rPr>
          <w:sz w:val="28"/>
          <w:szCs w:val="28"/>
        </w:rPr>
        <w:t>Темрюкского района                                                                            А.В. Румянцева</w:t>
      </w:r>
    </w:p>
    <w:p w:rsidR="00BC19CE" w:rsidRDefault="00BC19CE" w:rsidP="00B025C3">
      <w:pPr>
        <w:jc w:val="center"/>
      </w:pPr>
    </w:p>
    <w:p w:rsidR="00BC19CE" w:rsidRDefault="00BC19CE" w:rsidP="00B025C3">
      <w:pPr>
        <w:jc w:val="center"/>
      </w:pPr>
    </w:p>
    <w:p w:rsidR="00BC19CE" w:rsidRDefault="00BC19CE" w:rsidP="005F3D07">
      <w:pPr>
        <w:ind w:left="5670"/>
        <w:jc w:val="center"/>
      </w:pPr>
    </w:p>
    <w:p w:rsidR="00BC19CE" w:rsidRDefault="00BC19CE" w:rsidP="005F3D07">
      <w:pPr>
        <w:ind w:left="5670"/>
        <w:jc w:val="center"/>
      </w:pPr>
    </w:p>
    <w:p w:rsidR="00BC19CE" w:rsidRDefault="00BC19CE" w:rsidP="005F3D07">
      <w:pPr>
        <w:ind w:left="5670"/>
        <w:jc w:val="center"/>
      </w:pPr>
    </w:p>
    <w:p w:rsidR="00BC19CE" w:rsidRDefault="00BC19CE" w:rsidP="005F3D07">
      <w:pPr>
        <w:ind w:left="5670"/>
        <w:jc w:val="center"/>
      </w:pPr>
    </w:p>
    <w:p w:rsidR="00BC19CE" w:rsidRDefault="00BC19CE" w:rsidP="005F3D07">
      <w:pPr>
        <w:ind w:left="5670"/>
        <w:jc w:val="center"/>
      </w:pPr>
    </w:p>
    <w:p w:rsidR="00BC19CE" w:rsidRDefault="00BC19CE" w:rsidP="005F3D07">
      <w:pPr>
        <w:ind w:left="5670"/>
        <w:jc w:val="center"/>
      </w:pPr>
    </w:p>
    <w:p w:rsidR="00BC19CE" w:rsidRDefault="00BC19CE" w:rsidP="005F3D07">
      <w:pPr>
        <w:ind w:left="5670"/>
        <w:jc w:val="center"/>
      </w:pPr>
    </w:p>
    <w:p w:rsidR="00BC19CE" w:rsidRDefault="00BC19CE" w:rsidP="005F3D07">
      <w:pPr>
        <w:ind w:left="5670"/>
        <w:jc w:val="center"/>
      </w:pPr>
    </w:p>
    <w:p w:rsidR="00BC19CE" w:rsidRDefault="00BC19CE" w:rsidP="00E60CEA">
      <w:pPr>
        <w:ind w:left="5670"/>
        <w:jc w:val="center"/>
      </w:pPr>
    </w:p>
    <w:p w:rsidR="00BC19CE" w:rsidRDefault="00BC19CE" w:rsidP="00E60CEA">
      <w:pPr>
        <w:ind w:left="5670"/>
        <w:jc w:val="center"/>
      </w:pPr>
    </w:p>
    <w:p w:rsidR="00BC19CE" w:rsidRDefault="00BC19CE" w:rsidP="00E60CEA">
      <w:pPr>
        <w:ind w:left="5670"/>
        <w:jc w:val="center"/>
      </w:pPr>
    </w:p>
    <w:p w:rsidR="00BC19CE" w:rsidRDefault="00BC19CE" w:rsidP="00E60CEA">
      <w:pPr>
        <w:ind w:left="5670"/>
        <w:jc w:val="center"/>
      </w:pPr>
    </w:p>
    <w:p w:rsidR="00BC19CE" w:rsidRDefault="00BC19CE" w:rsidP="00E60CEA">
      <w:pPr>
        <w:ind w:left="5670"/>
        <w:jc w:val="center"/>
      </w:pPr>
    </w:p>
    <w:p w:rsidR="00BC19CE" w:rsidRDefault="00BC19CE" w:rsidP="00E60CEA">
      <w:pPr>
        <w:ind w:left="5670"/>
        <w:jc w:val="center"/>
      </w:pPr>
    </w:p>
    <w:p w:rsidR="00BC19CE" w:rsidRDefault="00BC19CE" w:rsidP="00E60CEA">
      <w:pPr>
        <w:ind w:left="5670"/>
        <w:jc w:val="center"/>
      </w:pPr>
    </w:p>
    <w:p w:rsidR="00BC19CE" w:rsidRDefault="00BC19CE" w:rsidP="00E60CEA">
      <w:pPr>
        <w:ind w:left="5670"/>
        <w:jc w:val="center"/>
      </w:pPr>
    </w:p>
    <w:p w:rsidR="00BC19CE" w:rsidRDefault="00BC19CE" w:rsidP="00E60CEA">
      <w:pPr>
        <w:ind w:left="5670"/>
        <w:jc w:val="center"/>
      </w:pPr>
    </w:p>
    <w:p w:rsidR="00BC19CE" w:rsidRDefault="00BC19CE" w:rsidP="00E60CEA">
      <w:pPr>
        <w:ind w:left="5670"/>
        <w:jc w:val="center"/>
      </w:pPr>
    </w:p>
    <w:p w:rsidR="00BC19CE" w:rsidRPr="004B1B6B" w:rsidRDefault="00BC19CE" w:rsidP="00644702">
      <w:pPr>
        <w:pStyle w:val="ConsPlusNormal"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</w:t>
      </w:r>
      <w:r w:rsidRPr="004B1B6B">
        <w:rPr>
          <w:rFonts w:ascii="Times New Roman" w:hAnsi="Times New Roman" w:cs="Times New Roman"/>
          <w:sz w:val="28"/>
          <w:szCs w:val="28"/>
        </w:rPr>
        <w:t>ПРИЛОЖЕНИЕ</w:t>
      </w:r>
      <w:r>
        <w:rPr>
          <w:rFonts w:ascii="Times New Roman" w:hAnsi="Times New Roman" w:cs="Times New Roman"/>
          <w:sz w:val="28"/>
          <w:szCs w:val="28"/>
        </w:rPr>
        <w:t xml:space="preserve"> № 12</w:t>
      </w:r>
    </w:p>
    <w:p w:rsidR="00BC19CE" w:rsidRDefault="00BC19CE" w:rsidP="00D630FE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BC19CE" w:rsidRDefault="00BC19CE" w:rsidP="00644702">
      <w:pPr>
        <w:pStyle w:val="ConsPlusNormal"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УТВЕРЖДЕНЫ</w:t>
      </w:r>
    </w:p>
    <w:p w:rsidR="00BC19CE" w:rsidRDefault="00BC19CE" w:rsidP="00D630FE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постановлением администрации                                                                                                                                                                                         </w:t>
      </w:r>
    </w:p>
    <w:p w:rsidR="00BC19CE" w:rsidRDefault="00BC19CE" w:rsidP="00D630FE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Темрюкского городского поселения </w:t>
      </w:r>
    </w:p>
    <w:p w:rsidR="00BC19CE" w:rsidRDefault="00BC19CE" w:rsidP="00D630FE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Темрюкского района</w:t>
      </w:r>
    </w:p>
    <w:p w:rsidR="00BC19CE" w:rsidRDefault="00BC19CE" w:rsidP="00D630FE">
      <w:pPr>
        <w:ind w:left="5529" w:right="139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7A5CC4">
        <w:rPr>
          <w:sz w:val="28"/>
          <w:szCs w:val="28"/>
        </w:rPr>
        <w:t xml:space="preserve">от   </w:t>
      </w:r>
      <w:r w:rsidRPr="007A5CC4">
        <w:rPr>
          <w:sz w:val="28"/>
          <w:szCs w:val="28"/>
          <w:u w:val="single"/>
        </w:rPr>
        <w:t xml:space="preserve">11.10.2016      </w:t>
      </w:r>
      <w:r w:rsidRPr="007A5CC4">
        <w:rPr>
          <w:sz w:val="28"/>
          <w:szCs w:val="28"/>
        </w:rPr>
        <w:t xml:space="preserve">№    </w:t>
      </w:r>
      <w:r w:rsidRPr="007A5CC4">
        <w:rPr>
          <w:sz w:val="28"/>
          <w:szCs w:val="28"/>
          <w:u w:val="single"/>
        </w:rPr>
        <w:t xml:space="preserve">  1268  </w:t>
      </w:r>
    </w:p>
    <w:p w:rsidR="00BC19CE" w:rsidRDefault="00BC19CE" w:rsidP="00D630FE">
      <w:pPr>
        <w:ind w:left="5529" w:right="139"/>
      </w:pPr>
    </w:p>
    <w:p w:rsidR="00BC19CE" w:rsidRPr="005F3D07" w:rsidRDefault="00BC19CE" w:rsidP="00E60CEA">
      <w:pPr>
        <w:jc w:val="center"/>
      </w:pPr>
    </w:p>
    <w:p w:rsidR="00BC19CE" w:rsidRPr="00D630FE" w:rsidRDefault="00BC19CE" w:rsidP="00644702">
      <w:pPr>
        <w:jc w:val="center"/>
        <w:outlineLvl w:val="0"/>
        <w:rPr>
          <w:b/>
          <w:sz w:val="28"/>
          <w:szCs w:val="28"/>
        </w:rPr>
      </w:pPr>
      <w:r w:rsidRPr="00D630FE">
        <w:rPr>
          <w:b/>
          <w:sz w:val="28"/>
          <w:szCs w:val="28"/>
        </w:rPr>
        <w:t>НОРМАТИВЫ</w:t>
      </w:r>
    </w:p>
    <w:p w:rsidR="00BC19CE" w:rsidRPr="00D630FE" w:rsidRDefault="00BC19CE" w:rsidP="00E60CEA">
      <w:pPr>
        <w:widowControl w:val="0"/>
        <w:tabs>
          <w:tab w:val="left" w:pos="9639"/>
        </w:tabs>
        <w:autoSpaceDE w:val="0"/>
        <w:autoSpaceDN w:val="0"/>
        <w:adjustRightInd w:val="0"/>
        <w:ind w:left="851" w:right="1133"/>
        <w:jc w:val="center"/>
        <w:outlineLvl w:val="1"/>
        <w:rPr>
          <w:b/>
          <w:sz w:val="28"/>
          <w:szCs w:val="28"/>
        </w:rPr>
      </w:pPr>
      <w:r w:rsidRPr="00D630FE">
        <w:rPr>
          <w:b/>
          <w:sz w:val="28"/>
          <w:szCs w:val="28"/>
        </w:rPr>
        <w:t xml:space="preserve">обеспечения функций администрации Темрюкского городского поселения Темрюкского района, в том числе подведомственных ей </w:t>
      </w:r>
      <w:r>
        <w:rPr>
          <w:b/>
          <w:sz w:val="28"/>
          <w:szCs w:val="28"/>
        </w:rPr>
        <w:t xml:space="preserve">муниципальных </w:t>
      </w:r>
      <w:r w:rsidRPr="00D630FE">
        <w:rPr>
          <w:b/>
          <w:sz w:val="28"/>
          <w:szCs w:val="28"/>
        </w:rPr>
        <w:t xml:space="preserve">казенных учреждений, применяемые при расчете нормативных затрат на проведение специальной оценки условий труда </w:t>
      </w:r>
    </w:p>
    <w:p w:rsidR="00BC19CE" w:rsidRPr="00206D45" w:rsidRDefault="00BC19CE" w:rsidP="00E60CEA">
      <w:pPr>
        <w:widowControl w:val="0"/>
        <w:tabs>
          <w:tab w:val="left" w:pos="9639"/>
        </w:tabs>
        <w:autoSpaceDE w:val="0"/>
        <w:autoSpaceDN w:val="0"/>
        <w:adjustRightInd w:val="0"/>
        <w:ind w:left="851" w:right="1133"/>
        <w:jc w:val="center"/>
        <w:outlineLvl w:val="1"/>
        <w:rPr>
          <w:sz w:val="28"/>
          <w:szCs w:val="28"/>
        </w:rPr>
      </w:pPr>
    </w:p>
    <w:tbl>
      <w:tblPr>
        <w:tblW w:w="978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678"/>
        <w:gridCol w:w="4995"/>
      </w:tblGrid>
      <w:tr w:rsidR="00BC19CE" w:rsidRPr="00206D45" w:rsidTr="00606134">
        <w:tc>
          <w:tcPr>
            <w:tcW w:w="4786" w:type="dxa"/>
          </w:tcPr>
          <w:p w:rsidR="00BC19CE" w:rsidRPr="00606134" w:rsidRDefault="00BC19CE" w:rsidP="00606134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outlineLvl w:val="1"/>
            </w:pPr>
            <w:r w:rsidRPr="00606134">
              <w:t>Количество рабочих мест на проведение специальной оценки труда*</w:t>
            </w:r>
          </w:p>
        </w:tc>
        <w:tc>
          <w:tcPr>
            <w:tcW w:w="4995" w:type="dxa"/>
          </w:tcPr>
          <w:p w:rsidR="00BC19CE" w:rsidRPr="00606134" w:rsidRDefault="00BC19CE" w:rsidP="00606134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right="283"/>
              <w:jc w:val="center"/>
              <w:outlineLvl w:val="1"/>
            </w:pPr>
            <w:r w:rsidRPr="00606134">
              <w:t>Цена услуги одного рабочего места на проведение специальной оценки условий труда, руб./год</w:t>
            </w:r>
          </w:p>
        </w:tc>
      </w:tr>
      <w:tr w:rsidR="00BC19CE" w:rsidRPr="00206D45" w:rsidTr="00606134">
        <w:tc>
          <w:tcPr>
            <w:tcW w:w="4786" w:type="dxa"/>
          </w:tcPr>
          <w:p w:rsidR="00BC19CE" w:rsidRPr="00606134" w:rsidRDefault="00BC19CE" w:rsidP="00606134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right="283"/>
              <w:jc w:val="center"/>
              <w:outlineLvl w:val="1"/>
            </w:pPr>
            <w:r w:rsidRPr="00606134">
              <w:t>1</w:t>
            </w:r>
          </w:p>
        </w:tc>
        <w:tc>
          <w:tcPr>
            <w:tcW w:w="4995" w:type="dxa"/>
          </w:tcPr>
          <w:p w:rsidR="00BC19CE" w:rsidRPr="00606134" w:rsidRDefault="00BC19CE" w:rsidP="00606134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right="283"/>
              <w:jc w:val="center"/>
              <w:outlineLvl w:val="1"/>
            </w:pPr>
            <w:r w:rsidRPr="00606134">
              <w:t>2</w:t>
            </w:r>
          </w:p>
        </w:tc>
      </w:tr>
      <w:tr w:rsidR="00BC19CE" w:rsidRPr="00206D45" w:rsidTr="00606134">
        <w:tc>
          <w:tcPr>
            <w:tcW w:w="4786" w:type="dxa"/>
          </w:tcPr>
          <w:p w:rsidR="00BC19CE" w:rsidRPr="00606134" w:rsidRDefault="00BC19CE" w:rsidP="00606134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right="283"/>
              <w:jc w:val="center"/>
              <w:outlineLvl w:val="1"/>
            </w:pPr>
            <w:r w:rsidRPr="00606134">
              <w:t>67</w:t>
            </w:r>
          </w:p>
        </w:tc>
        <w:tc>
          <w:tcPr>
            <w:tcW w:w="4995" w:type="dxa"/>
          </w:tcPr>
          <w:p w:rsidR="00BC19CE" w:rsidRPr="00606134" w:rsidRDefault="00BC19CE" w:rsidP="00606134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right="283"/>
              <w:jc w:val="center"/>
              <w:outlineLvl w:val="1"/>
            </w:pPr>
            <w:r w:rsidRPr="00606134">
              <w:t>1 650,00</w:t>
            </w:r>
          </w:p>
        </w:tc>
      </w:tr>
    </w:tbl>
    <w:p w:rsidR="00BC19CE" w:rsidRDefault="00BC19CE" w:rsidP="00E60CEA">
      <w:pPr>
        <w:pStyle w:val="NoSpacing"/>
        <w:jc w:val="center"/>
        <w:rPr>
          <w:lang w:eastAsia="en-US"/>
        </w:rPr>
      </w:pPr>
    </w:p>
    <w:p w:rsidR="00BC19CE" w:rsidRPr="005F3D07" w:rsidRDefault="00BC19CE" w:rsidP="00E60CEA">
      <w:pPr>
        <w:pStyle w:val="NoSpacing"/>
        <w:jc w:val="center"/>
        <w:rPr>
          <w:lang w:eastAsia="en-US"/>
        </w:rPr>
      </w:pPr>
    </w:p>
    <w:p w:rsidR="00BC19CE" w:rsidRDefault="00BC19CE" w:rsidP="00D25FE5">
      <w:pPr>
        <w:widowControl w:val="0"/>
        <w:autoSpaceDE w:val="0"/>
        <w:autoSpaceDN w:val="0"/>
        <w:adjustRightInd w:val="0"/>
        <w:ind w:right="-1" w:firstLine="709"/>
        <w:jc w:val="both"/>
      </w:pPr>
      <w:r>
        <w:t>________________________</w:t>
      </w:r>
    </w:p>
    <w:p w:rsidR="00BC19CE" w:rsidRPr="00D806A2" w:rsidRDefault="00BC19CE" w:rsidP="00644702">
      <w:pPr>
        <w:tabs>
          <w:tab w:val="left" w:pos="6690"/>
          <w:tab w:val="center" w:pos="7653"/>
        </w:tabs>
        <w:outlineLvl w:val="0"/>
      </w:pPr>
      <w:r>
        <w:t xml:space="preserve">            </w:t>
      </w:r>
      <w:r w:rsidRPr="00D806A2">
        <w:t>Примечание.*</w:t>
      </w:r>
    </w:p>
    <w:p w:rsidR="00BC19CE" w:rsidRPr="00D806A2" w:rsidRDefault="00BC19CE" w:rsidP="00D25FE5">
      <w:pPr>
        <w:tabs>
          <w:tab w:val="left" w:pos="6690"/>
          <w:tab w:val="center" w:pos="7653"/>
        </w:tabs>
        <w:jc w:val="both"/>
      </w:pPr>
      <w:r w:rsidRPr="00D806A2">
        <w:t xml:space="preserve">            Количество </w:t>
      </w:r>
      <w:r w:rsidRPr="00206D45">
        <w:t>рабочих мест на проведение специальной оценки труда</w:t>
      </w:r>
      <w:r w:rsidRPr="00D806A2">
        <w:t xml:space="preserve"> для </w:t>
      </w:r>
      <w:r>
        <w:t xml:space="preserve">администрации </w:t>
      </w:r>
      <w:r w:rsidRPr="007F0150">
        <w:t>Темрюкского городского поселения Темрюкского района,</w:t>
      </w:r>
      <w:r w:rsidRPr="004F473C">
        <w:t xml:space="preserve"> в том числе подведомственных ей казенных учреждений</w:t>
      </w:r>
      <w:r w:rsidRPr="00D806A2">
        <w:t xml:space="preserve"> может отличаться от приведенного в зависимости от </w:t>
      </w:r>
      <w:r>
        <w:t>штатного расписания</w:t>
      </w:r>
      <w:r w:rsidRPr="00D806A2">
        <w:t>. При этом</w:t>
      </w:r>
      <w:r w:rsidRPr="00CC5A8C">
        <w:t xml:space="preserve"> </w:t>
      </w:r>
      <w:r w:rsidRPr="00206D45">
        <w:t>проведение специальной оценки условий труда</w:t>
      </w:r>
      <w:r>
        <w:t xml:space="preserve"> к</w:t>
      </w:r>
      <w:r w:rsidRPr="00D806A2">
        <w:t>оличеств</w:t>
      </w:r>
      <w:r>
        <w:t>а</w:t>
      </w:r>
      <w:r w:rsidRPr="00D806A2">
        <w:t xml:space="preserve"> </w:t>
      </w:r>
      <w:r w:rsidRPr="00206D45">
        <w:t>рабочих мест</w:t>
      </w:r>
      <w:r>
        <w:t>,</w:t>
      </w:r>
      <w:r w:rsidRPr="00D806A2">
        <w:t xml:space="preserve"> не указанн</w:t>
      </w:r>
      <w:r>
        <w:t>ых</w:t>
      </w:r>
      <w:r w:rsidRPr="00D806A2">
        <w:t xml:space="preserve"> в настоящем Приложении, осуществляется в пределах доведенных лимитов бюджетных обязательств по соответствующему коду классификации расходов бюджетов.</w:t>
      </w:r>
    </w:p>
    <w:p w:rsidR="00BC19CE" w:rsidRDefault="00BC19CE" w:rsidP="00D25FE5">
      <w:pPr>
        <w:widowControl w:val="0"/>
        <w:autoSpaceDE w:val="0"/>
        <w:autoSpaceDN w:val="0"/>
        <w:adjustRightInd w:val="0"/>
        <w:ind w:right="-1" w:firstLine="709"/>
        <w:jc w:val="both"/>
      </w:pPr>
    </w:p>
    <w:p w:rsidR="00BC19CE" w:rsidRDefault="00BC19CE" w:rsidP="00D25FE5">
      <w:pPr>
        <w:widowControl w:val="0"/>
        <w:autoSpaceDE w:val="0"/>
        <w:autoSpaceDN w:val="0"/>
        <w:adjustRightInd w:val="0"/>
        <w:ind w:right="-1" w:firstLine="709"/>
        <w:jc w:val="both"/>
      </w:pPr>
    </w:p>
    <w:p w:rsidR="00BC19CE" w:rsidRDefault="00BC19CE" w:rsidP="00D25FE5">
      <w:pPr>
        <w:widowControl w:val="0"/>
        <w:autoSpaceDE w:val="0"/>
        <w:autoSpaceDN w:val="0"/>
        <w:adjustRightInd w:val="0"/>
        <w:ind w:right="-1" w:firstLine="709"/>
        <w:jc w:val="both"/>
      </w:pPr>
    </w:p>
    <w:p w:rsidR="00BC19CE" w:rsidRDefault="00BC19CE" w:rsidP="005F3D07">
      <w:pPr>
        <w:ind w:left="5670"/>
        <w:jc w:val="center"/>
      </w:pPr>
    </w:p>
    <w:p w:rsidR="00BC19CE" w:rsidRPr="00D630FE" w:rsidRDefault="00BC19CE" w:rsidP="00644702">
      <w:pPr>
        <w:outlineLvl w:val="0"/>
        <w:rPr>
          <w:sz w:val="28"/>
          <w:szCs w:val="28"/>
        </w:rPr>
      </w:pPr>
      <w:r w:rsidRPr="00D630FE">
        <w:rPr>
          <w:sz w:val="28"/>
          <w:szCs w:val="28"/>
        </w:rPr>
        <w:t>Заместитель главы</w:t>
      </w:r>
    </w:p>
    <w:p w:rsidR="00BC19CE" w:rsidRPr="00D630FE" w:rsidRDefault="00BC19CE" w:rsidP="00D630FE">
      <w:pPr>
        <w:rPr>
          <w:sz w:val="28"/>
          <w:szCs w:val="28"/>
        </w:rPr>
      </w:pPr>
      <w:r w:rsidRPr="00D630FE">
        <w:rPr>
          <w:sz w:val="28"/>
          <w:szCs w:val="28"/>
        </w:rPr>
        <w:t>Темрюкского городского поселения</w:t>
      </w:r>
    </w:p>
    <w:p w:rsidR="00BC19CE" w:rsidRPr="00D630FE" w:rsidRDefault="00BC19CE" w:rsidP="00D630FE">
      <w:pPr>
        <w:rPr>
          <w:sz w:val="28"/>
          <w:szCs w:val="28"/>
        </w:rPr>
      </w:pPr>
      <w:r w:rsidRPr="00D630FE">
        <w:rPr>
          <w:sz w:val="28"/>
          <w:szCs w:val="28"/>
        </w:rPr>
        <w:t>Темрюкского района                                                                             А.В. Румянцева</w:t>
      </w:r>
    </w:p>
    <w:p w:rsidR="00BC19CE" w:rsidRPr="00D630FE" w:rsidRDefault="00BC19CE" w:rsidP="00D630FE">
      <w:pPr>
        <w:rPr>
          <w:sz w:val="28"/>
          <w:szCs w:val="28"/>
        </w:rPr>
      </w:pPr>
    </w:p>
    <w:p w:rsidR="00BC19CE" w:rsidRDefault="00BC19CE" w:rsidP="005F3D07">
      <w:pPr>
        <w:ind w:left="5670"/>
        <w:jc w:val="center"/>
      </w:pPr>
    </w:p>
    <w:p w:rsidR="00BC19CE" w:rsidRDefault="00BC19CE" w:rsidP="005F3D07">
      <w:pPr>
        <w:ind w:left="5670"/>
        <w:jc w:val="center"/>
      </w:pPr>
    </w:p>
    <w:p w:rsidR="00BC19CE" w:rsidRDefault="00BC19CE" w:rsidP="005F3D07">
      <w:pPr>
        <w:ind w:left="5670"/>
        <w:jc w:val="center"/>
      </w:pPr>
    </w:p>
    <w:p w:rsidR="00BC19CE" w:rsidRDefault="00BC19CE" w:rsidP="005F3D07">
      <w:pPr>
        <w:ind w:left="5670"/>
        <w:jc w:val="center"/>
      </w:pPr>
    </w:p>
    <w:p w:rsidR="00BC19CE" w:rsidRDefault="00BC19CE" w:rsidP="005F3D07">
      <w:pPr>
        <w:ind w:left="5670"/>
        <w:jc w:val="center"/>
      </w:pPr>
    </w:p>
    <w:p w:rsidR="00BC19CE" w:rsidRDefault="00BC19CE" w:rsidP="005F3D07">
      <w:pPr>
        <w:ind w:left="5670"/>
        <w:jc w:val="center"/>
      </w:pPr>
    </w:p>
    <w:p w:rsidR="00BC19CE" w:rsidRDefault="00BC19CE" w:rsidP="005F3D07">
      <w:pPr>
        <w:ind w:left="5670"/>
        <w:jc w:val="center"/>
      </w:pPr>
    </w:p>
    <w:p w:rsidR="00BC19CE" w:rsidRDefault="00BC19CE" w:rsidP="005F3D07">
      <w:pPr>
        <w:ind w:left="5670"/>
        <w:jc w:val="center"/>
      </w:pPr>
    </w:p>
    <w:p w:rsidR="00BC19CE" w:rsidRDefault="00BC19CE" w:rsidP="005F3D07">
      <w:pPr>
        <w:ind w:left="5670"/>
        <w:jc w:val="center"/>
      </w:pPr>
    </w:p>
    <w:p w:rsidR="00BC19CE" w:rsidRPr="004B1B6B" w:rsidRDefault="00BC19CE" w:rsidP="00644702">
      <w:pPr>
        <w:pStyle w:val="ConsPlusNormal"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</w:t>
      </w:r>
      <w:r w:rsidRPr="004B1B6B">
        <w:rPr>
          <w:rFonts w:ascii="Times New Roman" w:hAnsi="Times New Roman" w:cs="Times New Roman"/>
          <w:sz w:val="28"/>
          <w:szCs w:val="28"/>
        </w:rPr>
        <w:t>ПРИЛОЖЕНИЕ</w:t>
      </w:r>
      <w:r>
        <w:rPr>
          <w:rFonts w:ascii="Times New Roman" w:hAnsi="Times New Roman" w:cs="Times New Roman"/>
          <w:sz w:val="28"/>
          <w:szCs w:val="28"/>
        </w:rPr>
        <w:t xml:space="preserve"> № 13</w:t>
      </w:r>
    </w:p>
    <w:p w:rsidR="00BC19CE" w:rsidRDefault="00BC19CE" w:rsidP="00D630FE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BC19CE" w:rsidRDefault="00BC19CE" w:rsidP="00644702">
      <w:pPr>
        <w:pStyle w:val="ConsPlusNormal"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УТВЕРЖДЕНЫ</w:t>
      </w:r>
    </w:p>
    <w:p w:rsidR="00BC19CE" w:rsidRDefault="00BC19CE" w:rsidP="00D630FE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постановлением администрации                                                                                                                                                                                         </w:t>
      </w:r>
    </w:p>
    <w:p w:rsidR="00BC19CE" w:rsidRDefault="00BC19CE" w:rsidP="00D630FE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Темрюкского городского поселения </w:t>
      </w:r>
    </w:p>
    <w:p w:rsidR="00BC19CE" w:rsidRDefault="00BC19CE" w:rsidP="00D630FE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Темрюкского района</w:t>
      </w:r>
    </w:p>
    <w:p w:rsidR="00BC19CE" w:rsidRDefault="00BC19CE" w:rsidP="00D630FE">
      <w:pPr>
        <w:ind w:left="5529" w:right="139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7A5CC4">
        <w:rPr>
          <w:sz w:val="28"/>
          <w:szCs w:val="28"/>
        </w:rPr>
        <w:t xml:space="preserve">от   </w:t>
      </w:r>
      <w:r w:rsidRPr="007A5CC4">
        <w:rPr>
          <w:sz w:val="28"/>
          <w:szCs w:val="28"/>
          <w:u w:val="single"/>
        </w:rPr>
        <w:t xml:space="preserve">11.10.2016      </w:t>
      </w:r>
      <w:r w:rsidRPr="007A5CC4">
        <w:rPr>
          <w:sz w:val="28"/>
          <w:szCs w:val="28"/>
        </w:rPr>
        <w:t xml:space="preserve">№    </w:t>
      </w:r>
      <w:r w:rsidRPr="007A5CC4">
        <w:rPr>
          <w:sz w:val="28"/>
          <w:szCs w:val="28"/>
          <w:u w:val="single"/>
        </w:rPr>
        <w:t xml:space="preserve">  1268  </w:t>
      </w:r>
    </w:p>
    <w:p w:rsidR="00BC19CE" w:rsidRPr="005233AC" w:rsidRDefault="00BC19CE" w:rsidP="005F3D07">
      <w:pPr>
        <w:jc w:val="center"/>
      </w:pPr>
    </w:p>
    <w:p w:rsidR="00BC19CE" w:rsidRPr="005F3D07" w:rsidRDefault="00BC19CE" w:rsidP="005F3D07">
      <w:pPr>
        <w:jc w:val="center"/>
      </w:pPr>
    </w:p>
    <w:p w:rsidR="00BC19CE" w:rsidRDefault="00BC19CE" w:rsidP="005F3D07">
      <w:pPr>
        <w:jc w:val="center"/>
      </w:pPr>
    </w:p>
    <w:p w:rsidR="00BC19CE" w:rsidRPr="00D630FE" w:rsidRDefault="00BC19CE" w:rsidP="00644702">
      <w:pPr>
        <w:jc w:val="center"/>
        <w:outlineLvl w:val="0"/>
        <w:rPr>
          <w:b/>
          <w:sz w:val="28"/>
          <w:szCs w:val="28"/>
        </w:rPr>
      </w:pPr>
      <w:r w:rsidRPr="00D630FE">
        <w:rPr>
          <w:b/>
          <w:sz w:val="28"/>
          <w:szCs w:val="28"/>
        </w:rPr>
        <w:t>НОРМАТИВЫ</w:t>
      </w:r>
    </w:p>
    <w:p w:rsidR="00BC19CE" w:rsidRPr="00D630FE" w:rsidRDefault="00BC19CE" w:rsidP="005F3D07">
      <w:pPr>
        <w:pStyle w:val="NoSpacing"/>
        <w:jc w:val="center"/>
        <w:rPr>
          <w:rFonts w:ascii="Times New Roman" w:hAnsi="Times New Roman" w:cs="Times New Roman"/>
          <w:b/>
          <w:sz w:val="28"/>
          <w:szCs w:val="28"/>
          <w:lang w:eastAsia="en-US"/>
        </w:rPr>
      </w:pPr>
      <w:r w:rsidRPr="00D630FE">
        <w:rPr>
          <w:rFonts w:ascii="Times New Roman" w:hAnsi="Times New Roman" w:cs="Times New Roman"/>
          <w:b/>
          <w:sz w:val="28"/>
          <w:szCs w:val="28"/>
        </w:rPr>
        <w:t xml:space="preserve">обеспечения функций администрации Темрюкского городского поселения Темрюкского района, в том числе подведомственных ей </w:t>
      </w:r>
      <w:r>
        <w:rPr>
          <w:rFonts w:ascii="Times New Roman" w:hAnsi="Times New Roman" w:cs="Times New Roman"/>
          <w:b/>
          <w:sz w:val="28"/>
          <w:szCs w:val="28"/>
        </w:rPr>
        <w:t xml:space="preserve">муниципальных </w:t>
      </w:r>
      <w:r w:rsidRPr="00D630FE">
        <w:rPr>
          <w:rFonts w:ascii="Times New Roman" w:hAnsi="Times New Roman" w:cs="Times New Roman"/>
          <w:b/>
          <w:sz w:val="28"/>
          <w:szCs w:val="28"/>
        </w:rPr>
        <w:t xml:space="preserve">казенных учреждений, применяемые </w:t>
      </w:r>
      <w:r w:rsidRPr="00D630FE">
        <w:rPr>
          <w:rFonts w:ascii="Times New Roman" w:hAnsi="Times New Roman" w:cs="Times New Roman"/>
          <w:b/>
          <w:sz w:val="28"/>
          <w:szCs w:val="28"/>
          <w:lang w:eastAsia="en-US"/>
        </w:rPr>
        <w:t>при расчете нормативных затрат на обеспечения работников компьютерным и периферийным оборудованием, средствами коммуникации, магнитными носителями информации</w:t>
      </w:r>
    </w:p>
    <w:p w:rsidR="00BC19CE" w:rsidRPr="005F3D07" w:rsidRDefault="00BC19CE" w:rsidP="005F3D07">
      <w:pPr>
        <w:jc w:val="center"/>
        <w:rPr>
          <w:lang w:eastAsia="en-US"/>
        </w:rPr>
      </w:pPr>
    </w:p>
    <w:tbl>
      <w:tblPr>
        <w:tblW w:w="1034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01"/>
        <w:gridCol w:w="3261"/>
        <w:gridCol w:w="2835"/>
        <w:gridCol w:w="1701"/>
        <w:gridCol w:w="1843"/>
      </w:tblGrid>
      <w:tr w:rsidR="00BC19CE" w:rsidRPr="005F3D07" w:rsidTr="00D630FE">
        <w:tc>
          <w:tcPr>
            <w:tcW w:w="709" w:type="dxa"/>
          </w:tcPr>
          <w:p w:rsidR="00BC19CE" w:rsidRPr="005F3D07" w:rsidRDefault="00BC19CE" w:rsidP="005F3D07">
            <w:pPr>
              <w:jc w:val="center"/>
              <w:rPr>
                <w:lang w:eastAsia="en-US"/>
              </w:rPr>
            </w:pPr>
            <w:r w:rsidRPr="005F3D07">
              <w:rPr>
                <w:lang w:eastAsia="en-US"/>
              </w:rPr>
              <w:t>№ п/п</w:t>
            </w:r>
          </w:p>
        </w:tc>
        <w:tc>
          <w:tcPr>
            <w:tcW w:w="3261" w:type="dxa"/>
          </w:tcPr>
          <w:p w:rsidR="00BC19CE" w:rsidRPr="005F3D07" w:rsidRDefault="00BC19CE" w:rsidP="005F3D07">
            <w:pPr>
              <w:jc w:val="center"/>
              <w:rPr>
                <w:lang w:eastAsia="en-US"/>
              </w:rPr>
            </w:pPr>
            <w:r w:rsidRPr="005F3D07">
              <w:rPr>
                <w:lang w:eastAsia="en-US"/>
              </w:rPr>
              <w:t>наименование</w:t>
            </w:r>
          </w:p>
        </w:tc>
        <w:tc>
          <w:tcPr>
            <w:tcW w:w="2835" w:type="dxa"/>
          </w:tcPr>
          <w:p w:rsidR="00BC19CE" w:rsidRPr="005F3D07" w:rsidRDefault="00BC19CE" w:rsidP="005F3D07">
            <w:pPr>
              <w:jc w:val="center"/>
              <w:rPr>
                <w:lang w:eastAsia="en-US"/>
              </w:rPr>
            </w:pPr>
            <w:r w:rsidRPr="005F3D07">
              <w:rPr>
                <w:lang w:eastAsia="en-US"/>
              </w:rPr>
              <w:t>количество оборудования, средств коммуникации, ед.</w:t>
            </w:r>
          </w:p>
        </w:tc>
        <w:tc>
          <w:tcPr>
            <w:tcW w:w="1701" w:type="dxa"/>
          </w:tcPr>
          <w:p w:rsidR="00BC19CE" w:rsidRPr="005F3D07" w:rsidRDefault="00BC19CE" w:rsidP="005F3D07">
            <w:pPr>
              <w:jc w:val="center"/>
              <w:rPr>
                <w:lang w:eastAsia="en-US"/>
              </w:rPr>
            </w:pPr>
            <w:r w:rsidRPr="005F3D07">
              <w:rPr>
                <w:lang w:eastAsia="en-US"/>
              </w:rPr>
              <w:t>цена приобретения оборудования, средств коммуникации, руб.</w:t>
            </w:r>
          </w:p>
        </w:tc>
        <w:tc>
          <w:tcPr>
            <w:tcW w:w="1843" w:type="dxa"/>
          </w:tcPr>
          <w:p w:rsidR="00BC19CE" w:rsidRPr="005F3D07" w:rsidRDefault="00BC19CE" w:rsidP="005F3D07">
            <w:pPr>
              <w:jc w:val="center"/>
              <w:rPr>
                <w:lang w:eastAsia="en-US"/>
              </w:rPr>
            </w:pPr>
            <w:r w:rsidRPr="005F3D07">
              <w:rPr>
                <w:lang w:eastAsia="en-US"/>
              </w:rPr>
              <w:t>должности</w:t>
            </w:r>
          </w:p>
          <w:p w:rsidR="00BC19CE" w:rsidRPr="005F3D07" w:rsidRDefault="00BC19CE" w:rsidP="005F3D07">
            <w:pPr>
              <w:jc w:val="center"/>
              <w:rPr>
                <w:lang w:eastAsia="en-US"/>
              </w:rPr>
            </w:pPr>
            <w:r w:rsidRPr="005F3D07">
              <w:rPr>
                <w:lang w:eastAsia="en-US"/>
              </w:rPr>
              <w:t>(группы)</w:t>
            </w:r>
          </w:p>
          <w:p w:rsidR="00BC19CE" w:rsidRPr="005F3D07" w:rsidRDefault="00BC19CE" w:rsidP="005F3D07">
            <w:pPr>
              <w:jc w:val="center"/>
              <w:rPr>
                <w:lang w:eastAsia="en-US"/>
              </w:rPr>
            </w:pPr>
            <w:r w:rsidRPr="005F3D07">
              <w:rPr>
                <w:lang w:eastAsia="en-US"/>
              </w:rPr>
              <w:t>работников</w:t>
            </w:r>
          </w:p>
        </w:tc>
      </w:tr>
      <w:tr w:rsidR="00BC19CE" w:rsidRPr="005F3D07" w:rsidTr="00D630FE">
        <w:tc>
          <w:tcPr>
            <w:tcW w:w="709" w:type="dxa"/>
          </w:tcPr>
          <w:p w:rsidR="00BC19CE" w:rsidRPr="005F3D07" w:rsidRDefault="00BC19CE" w:rsidP="005F3D0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3261" w:type="dxa"/>
          </w:tcPr>
          <w:p w:rsidR="00BC19CE" w:rsidRPr="005F3D07" w:rsidRDefault="00BC19CE" w:rsidP="005F3D0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835" w:type="dxa"/>
          </w:tcPr>
          <w:p w:rsidR="00BC19CE" w:rsidRPr="005F3D07" w:rsidRDefault="00BC19CE" w:rsidP="005F3D0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701" w:type="dxa"/>
          </w:tcPr>
          <w:p w:rsidR="00BC19CE" w:rsidRPr="005F3D07" w:rsidRDefault="00BC19CE" w:rsidP="005F3D0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843" w:type="dxa"/>
          </w:tcPr>
          <w:p w:rsidR="00BC19CE" w:rsidRPr="005F3D07" w:rsidRDefault="00BC19CE" w:rsidP="005F3D0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</w:tr>
      <w:tr w:rsidR="00BC19CE" w:rsidRPr="005F3D07" w:rsidTr="00D630FE">
        <w:tc>
          <w:tcPr>
            <w:tcW w:w="10349" w:type="dxa"/>
            <w:gridSpan w:val="5"/>
          </w:tcPr>
          <w:p w:rsidR="00BC19CE" w:rsidRPr="005F3D07" w:rsidRDefault="00BC19CE" w:rsidP="005F3D07">
            <w:pPr>
              <w:jc w:val="center"/>
              <w:rPr>
                <w:lang w:eastAsia="en-US"/>
              </w:rPr>
            </w:pPr>
            <w:r w:rsidRPr="007E0C03">
              <w:t>Администрация Темрюкского городского поселения Темрюкского района</w:t>
            </w:r>
          </w:p>
        </w:tc>
      </w:tr>
      <w:tr w:rsidR="00BC19CE" w:rsidRPr="005F3D07" w:rsidTr="00D630FE">
        <w:tc>
          <w:tcPr>
            <w:tcW w:w="709" w:type="dxa"/>
          </w:tcPr>
          <w:p w:rsidR="00BC19CE" w:rsidRPr="005F3D07" w:rsidRDefault="00BC19CE" w:rsidP="005F3D0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3261" w:type="dxa"/>
          </w:tcPr>
          <w:p w:rsidR="00BC19CE" w:rsidRPr="005F3D07" w:rsidRDefault="00BC19CE" w:rsidP="005F3D0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Рабочая станция (системный блок, монитор, клавиатура, мышь) или моноблок</w:t>
            </w:r>
          </w:p>
        </w:tc>
        <w:tc>
          <w:tcPr>
            <w:tcW w:w="2835" w:type="dxa"/>
          </w:tcPr>
          <w:p w:rsidR="00BC19CE" w:rsidRPr="005F3D07" w:rsidRDefault="00BC19CE" w:rsidP="005F3D0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не более 1 комплекта в расчете на 1 работника</w:t>
            </w:r>
          </w:p>
        </w:tc>
        <w:tc>
          <w:tcPr>
            <w:tcW w:w="1701" w:type="dxa"/>
          </w:tcPr>
          <w:p w:rsidR="00BC19CE" w:rsidRPr="005F3D07" w:rsidRDefault="00BC19CE" w:rsidP="005F3D0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не более 70000</w:t>
            </w:r>
          </w:p>
        </w:tc>
        <w:tc>
          <w:tcPr>
            <w:tcW w:w="1843" w:type="dxa"/>
          </w:tcPr>
          <w:p w:rsidR="00BC19CE" w:rsidRPr="005F3D07" w:rsidRDefault="00BC19CE" w:rsidP="005F3D07">
            <w:pPr>
              <w:jc w:val="center"/>
              <w:rPr>
                <w:lang w:eastAsia="en-US"/>
              </w:rPr>
            </w:pPr>
            <w:r>
              <w:t>глава</w:t>
            </w:r>
            <w:r w:rsidRPr="00A94DDF">
              <w:t xml:space="preserve"> Темрюкского городского поселения Темрюкского района</w:t>
            </w:r>
            <w:r>
              <w:t xml:space="preserve"> и</w:t>
            </w:r>
            <w:r w:rsidRPr="007E0C03">
              <w:t xml:space="preserve"> главная группа должностей муниципальной службы</w:t>
            </w:r>
          </w:p>
        </w:tc>
      </w:tr>
      <w:tr w:rsidR="00BC19CE" w:rsidRPr="005F3D07" w:rsidTr="00D630FE">
        <w:tc>
          <w:tcPr>
            <w:tcW w:w="709" w:type="dxa"/>
          </w:tcPr>
          <w:p w:rsidR="00BC19CE" w:rsidRPr="005F3D07" w:rsidRDefault="00BC19CE" w:rsidP="005F3D0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2 </w:t>
            </w:r>
          </w:p>
        </w:tc>
        <w:tc>
          <w:tcPr>
            <w:tcW w:w="3261" w:type="dxa"/>
          </w:tcPr>
          <w:p w:rsidR="00BC19CE" w:rsidRPr="005F3D07" w:rsidRDefault="00BC19CE" w:rsidP="005F3D07">
            <w:pPr>
              <w:jc w:val="center"/>
              <w:rPr>
                <w:lang w:eastAsia="en-US"/>
              </w:rPr>
            </w:pPr>
            <w:r w:rsidRPr="009B562F">
              <w:rPr>
                <w:lang w:eastAsia="en-US"/>
              </w:rPr>
              <w:t>Рабочая станция (системный блок, монитор, клавиатура, мышь) или моноблок</w:t>
            </w:r>
          </w:p>
        </w:tc>
        <w:tc>
          <w:tcPr>
            <w:tcW w:w="2835" w:type="dxa"/>
          </w:tcPr>
          <w:p w:rsidR="00BC19CE" w:rsidRPr="005F3D07" w:rsidRDefault="00BC19CE" w:rsidP="005F3D0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не более 1 комплекта в расчете на 1 работника</w:t>
            </w:r>
          </w:p>
        </w:tc>
        <w:tc>
          <w:tcPr>
            <w:tcW w:w="1701" w:type="dxa"/>
          </w:tcPr>
          <w:p w:rsidR="00BC19CE" w:rsidRPr="005F3D07" w:rsidRDefault="00BC19CE" w:rsidP="009B562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н</w:t>
            </w:r>
            <w:r w:rsidRPr="009B562F">
              <w:rPr>
                <w:lang w:eastAsia="en-US"/>
              </w:rPr>
              <w:t xml:space="preserve">е более </w:t>
            </w:r>
            <w:r>
              <w:rPr>
                <w:lang w:eastAsia="en-US"/>
              </w:rPr>
              <w:t>5</w:t>
            </w:r>
            <w:r w:rsidRPr="009B562F">
              <w:rPr>
                <w:lang w:eastAsia="en-US"/>
              </w:rPr>
              <w:t>0000</w:t>
            </w:r>
          </w:p>
        </w:tc>
        <w:tc>
          <w:tcPr>
            <w:tcW w:w="1843" w:type="dxa"/>
          </w:tcPr>
          <w:p w:rsidR="00BC19CE" w:rsidRPr="005F3D07" w:rsidRDefault="00BC19CE" w:rsidP="005F3D0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все категории должностей</w:t>
            </w:r>
          </w:p>
        </w:tc>
      </w:tr>
      <w:tr w:rsidR="00BC19CE" w:rsidRPr="005F3D07" w:rsidTr="00D630FE">
        <w:tc>
          <w:tcPr>
            <w:tcW w:w="709" w:type="dxa"/>
          </w:tcPr>
          <w:p w:rsidR="00BC19CE" w:rsidRPr="005F3D07" w:rsidRDefault="00BC19CE" w:rsidP="005F3D0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3261" w:type="dxa"/>
          </w:tcPr>
          <w:p w:rsidR="00BC19CE" w:rsidRPr="005F3D07" w:rsidRDefault="00BC19CE" w:rsidP="005F3D0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Ноутбук</w:t>
            </w:r>
          </w:p>
        </w:tc>
        <w:tc>
          <w:tcPr>
            <w:tcW w:w="2835" w:type="dxa"/>
          </w:tcPr>
          <w:p w:rsidR="00BC19CE" w:rsidRPr="005F3D07" w:rsidRDefault="00BC19CE" w:rsidP="0045789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не более 1 в расчете на одного работника вместо рабочей станции на основе системного блока в соответствии с настоящими нормативами</w:t>
            </w:r>
          </w:p>
        </w:tc>
        <w:tc>
          <w:tcPr>
            <w:tcW w:w="1701" w:type="dxa"/>
          </w:tcPr>
          <w:p w:rsidR="00BC19CE" w:rsidRPr="005F3D07" w:rsidRDefault="00BC19CE" w:rsidP="005F3D0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не более  55000</w:t>
            </w:r>
          </w:p>
        </w:tc>
        <w:tc>
          <w:tcPr>
            <w:tcW w:w="1843" w:type="dxa"/>
          </w:tcPr>
          <w:p w:rsidR="00BC19CE" w:rsidRPr="005F3D07" w:rsidRDefault="00BC19CE" w:rsidP="005F3D0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г</w:t>
            </w:r>
            <w:r w:rsidRPr="00457897">
              <w:rPr>
                <w:lang w:eastAsia="en-US"/>
              </w:rPr>
              <w:t>лава Темрюкского городского поселения Темрюкского района и главная группа должностей муниципальной службы</w:t>
            </w:r>
          </w:p>
        </w:tc>
      </w:tr>
      <w:tr w:rsidR="00BC19CE" w:rsidRPr="005F3D07" w:rsidTr="00D630FE">
        <w:tc>
          <w:tcPr>
            <w:tcW w:w="709" w:type="dxa"/>
          </w:tcPr>
          <w:p w:rsidR="00BC19CE" w:rsidRDefault="00BC19CE" w:rsidP="005F3D0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3261" w:type="dxa"/>
          </w:tcPr>
          <w:p w:rsidR="00BC19CE" w:rsidRDefault="00BC19CE" w:rsidP="005F3D0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835" w:type="dxa"/>
          </w:tcPr>
          <w:p w:rsidR="00BC19CE" w:rsidRDefault="00BC19CE" w:rsidP="0045789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701" w:type="dxa"/>
          </w:tcPr>
          <w:p w:rsidR="00BC19CE" w:rsidRDefault="00BC19CE" w:rsidP="005F3D0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843" w:type="dxa"/>
          </w:tcPr>
          <w:p w:rsidR="00BC19CE" w:rsidRDefault="00BC19CE" w:rsidP="005F3D0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</w:tr>
      <w:tr w:rsidR="00BC19CE" w:rsidRPr="005F3D07" w:rsidTr="00D630FE">
        <w:tc>
          <w:tcPr>
            <w:tcW w:w="709" w:type="dxa"/>
          </w:tcPr>
          <w:p w:rsidR="00BC19CE" w:rsidRPr="005F3D07" w:rsidRDefault="00BC19CE" w:rsidP="005F3D0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3261" w:type="dxa"/>
          </w:tcPr>
          <w:p w:rsidR="00BC19CE" w:rsidRPr="005F3D07" w:rsidRDefault="00BC19CE" w:rsidP="005F3D0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Ноутбук </w:t>
            </w:r>
          </w:p>
        </w:tc>
        <w:tc>
          <w:tcPr>
            <w:tcW w:w="2835" w:type="dxa"/>
          </w:tcPr>
          <w:p w:rsidR="00BC19CE" w:rsidRPr="005F3D07" w:rsidRDefault="00BC19CE" w:rsidP="0045789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не более 1 в расчете на один отдел в составе структурного подразделения</w:t>
            </w:r>
          </w:p>
        </w:tc>
        <w:tc>
          <w:tcPr>
            <w:tcW w:w="1701" w:type="dxa"/>
          </w:tcPr>
          <w:p w:rsidR="00BC19CE" w:rsidRPr="005F3D07" w:rsidRDefault="00BC19CE" w:rsidP="005F3D0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не более  35000</w:t>
            </w:r>
          </w:p>
        </w:tc>
        <w:tc>
          <w:tcPr>
            <w:tcW w:w="1843" w:type="dxa"/>
          </w:tcPr>
          <w:p w:rsidR="00BC19CE" w:rsidRPr="005F3D07" w:rsidRDefault="00BC19CE" w:rsidP="005F3D0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г</w:t>
            </w:r>
            <w:r w:rsidRPr="00457897">
              <w:rPr>
                <w:lang w:eastAsia="en-US"/>
              </w:rPr>
              <w:t>лава Темрюкского городского поселения Темрюкского района и главная группа должностей муниципальной службы</w:t>
            </w:r>
          </w:p>
        </w:tc>
      </w:tr>
      <w:tr w:rsidR="00BC19CE" w:rsidRPr="005F3D07" w:rsidTr="00D630FE">
        <w:tc>
          <w:tcPr>
            <w:tcW w:w="709" w:type="dxa"/>
          </w:tcPr>
          <w:p w:rsidR="00BC19CE" w:rsidRPr="005F3D07" w:rsidRDefault="00BC19CE" w:rsidP="005F3D0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3261" w:type="dxa"/>
          </w:tcPr>
          <w:p w:rsidR="00BC19CE" w:rsidRPr="005F3D07" w:rsidRDefault="00BC19CE" w:rsidP="005F3D0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Источник бесперебойного питания</w:t>
            </w:r>
          </w:p>
        </w:tc>
        <w:tc>
          <w:tcPr>
            <w:tcW w:w="2835" w:type="dxa"/>
          </w:tcPr>
          <w:p w:rsidR="00BC19CE" w:rsidRPr="005F3D07" w:rsidRDefault="00BC19CE" w:rsidP="005F3D0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не более 1 в расчете на одного работника</w:t>
            </w:r>
          </w:p>
        </w:tc>
        <w:tc>
          <w:tcPr>
            <w:tcW w:w="1701" w:type="dxa"/>
          </w:tcPr>
          <w:p w:rsidR="00BC19CE" w:rsidRPr="005F3D07" w:rsidRDefault="00BC19CE" w:rsidP="006E0F7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не более   5300</w:t>
            </w:r>
          </w:p>
        </w:tc>
        <w:tc>
          <w:tcPr>
            <w:tcW w:w="1843" w:type="dxa"/>
          </w:tcPr>
          <w:p w:rsidR="00BC19CE" w:rsidRPr="005F3D07" w:rsidRDefault="00BC19CE" w:rsidP="005F3D0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в</w:t>
            </w:r>
            <w:r w:rsidRPr="00457897">
              <w:rPr>
                <w:lang w:eastAsia="en-US"/>
              </w:rPr>
              <w:t>се категории должностей</w:t>
            </w:r>
          </w:p>
        </w:tc>
      </w:tr>
      <w:tr w:rsidR="00BC19CE" w:rsidRPr="005F3D07" w:rsidTr="00D630FE">
        <w:tc>
          <w:tcPr>
            <w:tcW w:w="709" w:type="dxa"/>
          </w:tcPr>
          <w:p w:rsidR="00BC19CE" w:rsidRDefault="00BC19CE" w:rsidP="005F3D0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6 </w:t>
            </w:r>
          </w:p>
        </w:tc>
        <w:tc>
          <w:tcPr>
            <w:tcW w:w="3261" w:type="dxa"/>
          </w:tcPr>
          <w:p w:rsidR="00BC19CE" w:rsidRDefault="00BC19CE" w:rsidP="005F3D0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Роутер</w:t>
            </w:r>
          </w:p>
        </w:tc>
        <w:tc>
          <w:tcPr>
            <w:tcW w:w="2835" w:type="dxa"/>
          </w:tcPr>
          <w:p w:rsidR="00BC19CE" w:rsidRDefault="00BC19CE" w:rsidP="005F3D0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не более 1 в расчете на один отдел</w:t>
            </w:r>
          </w:p>
        </w:tc>
        <w:tc>
          <w:tcPr>
            <w:tcW w:w="1701" w:type="dxa"/>
          </w:tcPr>
          <w:p w:rsidR="00BC19CE" w:rsidRDefault="00BC19CE" w:rsidP="005F3D0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не более   4000</w:t>
            </w:r>
          </w:p>
        </w:tc>
        <w:tc>
          <w:tcPr>
            <w:tcW w:w="1843" w:type="dxa"/>
          </w:tcPr>
          <w:p w:rsidR="00BC19CE" w:rsidRDefault="00BC19CE" w:rsidP="005F3D07">
            <w:pPr>
              <w:jc w:val="center"/>
              <w:rPr>
                <w:lang w:eastAsia="en-US"/>
              </w:rPr>
            </w:pPr>
            <w:r w:rsidRPr="00457897">
              <w:rPr>
                <w:lang w:eastAsia="en-US"/>
              </w:rPr>
              <w:t>все категории должностей</w:t>
            </w:r>
          </w:p>
        </w:tc>
      </w:tr>
      <w:tr w:rsidR="00BC19CE" w:rsidRPr="005F3D07" w:rsidTr="00D630FE">
        <w:tc>
          <w:tcPr>
            <w:tcW w:w="709" w:type="dxa"/>
          </w:tcPr>
          <w:p w:rsidR="00BC19CE" w:rsidRDefault="00BC19CE" w:rsidP="005F3D0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3261" w:type="dxa"/>
          </w:tcPr>
          <w:p w:rsidR="00BC19CE" w:rsidRDefault="00BC19CE" w:rsidP="005F3D0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Коммутатор </w:t>
            </w:r>
          </w:p>
        </w:tc>
        <w:tc>
          <w:tcPr>
            <w:tcW w:w="2835" w:type="dxa"/>
          </w:tcPr>
          <w:p w:rsidR="00BC19CE" w:rsidRDefault="00BC19CE" w:rsidP="005F3D0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не более 1 в расчете на один отдел</w:t>
            </w:r>
          </w:p>
        </w:tc>
        <w:tc>
          <w:tcPr>
            <w:tcW w:w="1701" w:type="dxa"/>
          </w:tcPr>
          <w:p w:rsidR="00BC19CE" w:rsidRDefault="00BC19CE" w:rsidP="0045789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не более   3000</w:t>
            </w:r>
          </w:p>
        </w:tc>
        <w:tc>
          <w:tcPr>
            <w:tcW w:w="1843" w:type="dxa"/>
          </w:tcPr>
          <w:p w:rsidR="00BC19CE" w:rsidRPr="00457897" w:rsidRDefault="00BC19CE" w:rsidP="005F3D07">
            <w:pPr>
              <w:jc w:val="center"/>
              <w:rPr>
                <w:lang w:eastAsia="en-US"/>
              </w:rPr>
            </w:pPr>
            <w:r w:rsidRPr="006B6BF6">
              <w:rPr>
                <w:lang w:eastAsia="en-US"/>
              </w:rPr>
              <w:t>все категории должностей</w:t>
            </w:r>
          </w:p>
        </w:tc>
      </w:tr>
      <w:tr w:rsidR="00BC19CE" w:rsidRPr="005F3D07" w:rsidTr="00D630FE">
        <w:tc>
          <w:tcPr>
            <w:tcW w:w="709" w:type="dxa"/>
          </w:tcPr>
          <w:p w:rsidR="00BC19CE" w:rsidRDefault="00BC19CE" w:rsidP="005F3D0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3261" w:type="dxa"/>
          </w:tcPr>
          <w:p w:rsidR="00BC19CE" w:rsidRDefault="00BC19CE" w:rsidP="002F757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Принтер, скорость печати до 45 стр./мин способ печати ч/б лазерный</w:t>
            </w:r>
          </w:p>
        </w:tc>
        <w:tc>
          <w:tcPr>
            <w:tcW w:w="2835" w:type="dxa"/>
          </w:tcPr>
          <w:p w:rsidR="00BC19CE" w:rsidRDefault="00BC19CE" w:rsidP="006B6BF6">
            <w:pPr>
              <w:rPr>
                <w:lang w:eastAsia="en-US"/>
              </w:rPr>
            </w:pPr>
            <w:r>
              <w:rPr>
                <w:lang w:eastAsia="en-US"/>
              </w:rPr>
              <w:t>не более 1 в расчете на одного работника</w:t>
            </w:r>
          </w:p>
        </w:tc>
        <w:tc>
          <w:tcPr>
            <w:tcW w:w="1701" w:type="dxa"/>
          </w:tcPr>
          <w:p w:rsidR="00BC19CE" w:rsidRDefault="00BC19CE" w:rsidP="0045789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не более   30000</w:t>
            </w:r>
          </w:p>
        </w:tc>
        <w:tc>
          <w:tcPr>
            <w:tcW w:w="1843" w:type="dxa"/>
          </w:tcPr>
          <w:p w:rsidR="00BC19CE" w:rsidRPr="006B6BF6" w:rsidRDefault="00BC19CE" w:rsidP="005F3D07">
            <w:pPr>
              <w:jc w:val="center"/>
              <w:rPr>
                <w:lang w:eastAsia="en-US"/>
              </w:rPr>
            </w:pPr>
            <w:r w:rsidRPr="006B6BF6">
              <w:rPr>
                <w:lang w:eastAsia="en-US"/>
              </w:rPr>
              <w:t>все категории должностей</w:t>
            </w:r>
          </w:p>
        </w:tc>
      </w:tr>
      <w:tr w:rsidR="00BC19CE" w:rsidRPr="005F3D07" w:rsidTr="00D630FE">
        <w:tc>
          <w:tcPr>
            <w:tcW w:w="709" w:type="dxa"/>
          </w:tcPr>
          <w:p w:rsidR="00BC19CE" w:rsidRDefault="00BC19CE" w:rsidP="005F3D0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9</w:t>
            </w:r>
          </w:p>
        </w:tc>
        <w:tc>
          <w:tcPr>
            <w:tcW w:w="3261" w:type="dxa"/>
          </w:tcPr>
          <w:p w:rsidR="00BC19CE" w:rsidRDefault="00BC19CE" w:rsidP="002F757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Струйный принтер формата А3 с СНПЧ, цветной</w:t>
            </w:r>
          </w:p>
        </w:tc>
        <w:tc>
          <w:tcPr>
            <w:tcW w:w="2835" w:type="dxa"/>
          </w:tcPr>
          <w:p w:rsidR="00BC19CE" w:rsidRDefault="00BC19CE" w:rsidP="006B6BF6">
            <w:pPr>
              <w:rPr>
                <w:lang w:eastAsia="en-US"/>
              </w:rPr>
            </w:pPr>
            <w:r w:rsidRPr="002F7572">
              <w:rPr>
                <w:lang w:eastAsia="en-US"/>
              </w:rPr>
              <w:t>не более 1 в расчете на один отдел</w:t>
            </w:r>
          </w:p>
        </w:tc>
        <w:tc>
          <w:tcPr>
            <w:tcW w:w="1701" w:type="dxa"/>
          </w:tcPr>
          <w:p w:rsidR="00BC19CE" w:rsidRDefault="00BC19CE" w:rsidP="00457897">
            <w:pPr>
              <w:jc w:val="center"/>
              <w:rPr>
                <w:lang w:eastAsia="en-US"/>
              </w:rPr>
            </w:pPr>
            <w:r w:rsidRPr="002F7572">
              <w:rPr>
                <w:lang w:eastAsia="en-US"/>
              </w:rPr>
              <w:t>не более   30000</w:t>
            </w:r>
          </w:p>
        </w:tc>
        <w:tc>
          <w:tcPr>
            <w:tcW w:w="1843" w:type="dxa"/>
          </w:tcPr>
          <w:p w:rsidR="00BC19CE" w:rsidRPr="006B6BF6" w:rsidRDefault="00BC19CE" w:rsidP="001E6D5D">
            <w:pPr>
              <w:jc w:val="center"/>
              <w:rPr>
                <w:lang w:eastAsia="en-US"/>
              </w:rPr>
            </w:pPr>
            <w:r w:rsidRPr="006B6BF6">
              <w:rPr>
                <w:lang w:eastAsia="en-US"/>
              </w:rPr>
              <w:t>все категории должностей</w:t>
            </w:r>
          </w:p>
        </w:tc>
      </w:tr>
      <w:tr w:rsidR="00BC19CE" w:rsidRPr="005F3D07" w:rsidTr="00D630FE">
        <w:tc>
          <w:tcPr>
            <w:tcW w:w="709" w:type="dxa"/>
          </w:tcPr>
          <w:p w:rsidR="00BC19CE" w:rsidRDefault="00BC19CE" w:rsidP="005F3D0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3261" w:type="dxa"/>
          </w:tcPr>
          <w:p w:rsidR="00BC19CE" w:rsidRDefault="00BC19CE" w:rsidP="005F3D0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Много функциональное устройство, способ печати ч/б, лазерный</w:t>
            </w:r>
          </w:p>
        </w:tc>
        <w:tc>
          <w:tcPr>
            <w:tcW w:w="2835" w:type="dxa"/>
          </w:tcPr>
          <w:p w:rsidR="00BC19CE" w:rsidRDefault="00BC19CE" w:rsidP="006B6BF6">
            <w:pPr>
              <w:rPr>
                <w:lang w:eastAsia="en-US"/>
              </w:rPr>
            </w:pPr>
            <w:r>
              <w:rPr>
                <w:lang w:eastAsia="en-US"/>
              </w:rPr>
              <w:t>Не более 1 в расчете на одного работника, вместо принтера и сканера в соответствии с настоящими нормативами</w:t>
            </w:r>
          </w:p>
        </w:tc>
        <w:tc>
          <w:tcPr>
            <w:tcW w:w="1701" w:type="dxa"/>
          </w:tcPr>
          <w:p w:rsidR="00BC19CE" w:rsidRDefault="00BC19CE" w:rsidP="009021B0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не более   50000</w:t>
            </w:r>
          </w:p>
        </w:tc>
        <w:tc>
          <w:tcPr>
            <w:tcW w:w="1843" w:type="dxa"/>
          </w:tcPr>
          <w:p w:rsidR="00BC19CE" w:rsidRPr="006B6BF6" w:rsidRDefault="00BC19CE" w:rsidP="005F3D07">
            <w:pPr>
              <w:jc w:val="center"/>
              <w:rPr>
                <w:lang w:eastAsia="en-US"/>
              </w:rPr>
            </w:pPr>
            <w:r w:rsidRPr="009021B0">
              <w:rPr>
                <w:lang w:eastAsia="en-US"/>
              </w:rPr>
              <w:t>все категории должностей</w:t>
            </w:r>
          </w:p>
        </w:tc>
      </w:tr>
      <w:tr w:rsidR="00BC19CE" w:rsidRPr="005F3D07" w:rsidTr="00D630FE">
        <w:tc>
          <w:tcPr>
            <w:tcW w:w="709" w:type="dxa"/>
          </w:tcPr>
          <w:p w:rsidR="00BC19CE" w:rsidRDefault="00BC19CE" w:rsidP="00456A7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11</w:t>
            </w:r>
          </w:p>
        </w:tc>
        <w:tc>
          <w:tcPr>
            <w:tcW w:w="3261" w:type="dxa"/>
          </w:tcPr>
          <w:p w:rsidR="00BC19CE" w:rsidRDefault="00BC19CE" w:rsidP="005F3D0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Факсимильный аппарат на термобумаге </w:t>
            </w:r>
          </w:p>
        </w:tc>
        <w:tc>
          <w:tcPr>
            <w:tcW w:w="2835" w:type="dxa"/>
          </w:tcPr>
          <w:p w:rsidR="00BC19CE" w:rsidRDefault="00BC19CE" w:rsidP="006B6BF6">
            <w:pPr>
              <w:rPr>
                <w:lang w:eastAsia="en-US"/>
              </w:rPr>
            </w:pPr>
            <w:r>
              <w:rPr>
                <w:lang w:eastAsia="en-US"/>
              </w:rPr>
              <w:t>не более 1 в расчете на один отдел</w:t>
            </w:r>
          </w:p>
        </w:tc>
        <w:tc>
          <w:tcPr>
            <w:tcW w:w="1701" w:type="dxa"/>
          </w:tcPr>
          <w:p w:rsidR="00BC19CE" w:rsidRDefault="00BC19CE" w:rsidP="009021B0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не более   7000</w:t>
            </w:r>
          </w:p>
        </w:tc>
        <w:tc>
          <w:tcPr>
            <w:tcW w:w="1843" w:type="dxa"/>
          </w:tcPr>
          <w:p w:rsidR="00BC19CE" w:rsidRPr="009021B0" w:rsidRDefault="00BC19CE" w:rsidP="005F3D0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все категории должностей</w:t>
            </w:r>
          </w:p>
        </w:tc>
      </w:tr>
      <w:tr w:rsidR="00BC19CE" w:rsidRPr="005F3D07" w:rsidTr="00D630FE">
        <w:tc>
          <w:tcPr>
            <w:tcW w:w="709" w:type="dxa"/>
          </w:tcPr>
          <w:p w:rsidR="00BC19CE" w:rsidRDefault="00BC19CE" w:rsidP="005F3D0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12</w:t>
            </w:r>
          </w:p>
        </w:tc>
        <w:tc>
          <w:tcPr>
            <w:tcW w:w="3261" w:type="dxa"/>
          </w:tcPr>
          <w:p w:rsidR="00BC19CE" w:rsidRDefault="00BC19CE" w:rsidP="009021B0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Радиотелефон</w:t>
            </w:r>
          </w:p>
        </w:tc>
        <w:tc>
          <w:tcPr>
            <w:tcW w:w="2835" w:type="dxa"/>
          </w:tcPr>
          <w:p w:rsidR="00BC19CE" w:rsidRDefault="00BC19CE" w:rsidP="006B6BF6">
            <w:pPr>
              <w:rPr>
                <w:lang w:eastAsia="en-US"/>
              </w:rPr>
            </w:pPr>
            <w:r>
              <w:rPr>
                <w:lang w:eastAsia="en-US"/>
              </w:rPr>
              <w:t>не более 1 в расчете на один отдел</w:t>
            </w:r>
          </w:p>
        </w:tc>
        <w:tc>
          <w:tcPr>
            <w:tcW w:w="1701" w:type="dxa"/>
          </w:tcPr>
          <w:p w:rsidR="00BC19CE" w:rsidRDefault="00BC19CE" w:rsidP="009021B0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не более   4000</w:t>
            </w:r>
          </w:p>
        </w:tc>
        <w:tc>
          <w:tcPr>
            <w:tcW w:w="1843" w:type="dxa"/>
          </w:tcPr>
          <w:p w:rsidR="00BC19CE" w:rsidRDefault="00BC19CE" w:rsidP="005F3D07">
            <w:pPr>
              <w:jc w:val="center"/>
              <w:rPr>
                <w:lang w:eastAsia="en-US"/>
              </w:rPr>
            </w:pPr>
            <w:r w:rsidRPr="009021B0">
              <w:rPr>
                <w:lang w:eastAsia="en-US"/>
              </w:rPr>
              <w:t>все категории должностей</w:t>
            </w:r>
          </w:p>
        </w:tc>
      </w:tr>
      <w:tr w:rsidR="00BC19CE" w:rsidRPr="005F3D07" w:rsidTr="00D630FE">
        <w:tc>
          <w:tcPr>
            <w:tcW w:w="709" w:type="dxa"/>
          </w:tcPr>
          <w:p w:rsidR="00BC19CE" w:rsidRDefault="00BC19CE" w:rsidP="005F3D0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3261" w:type="dxa"/>
          </w:tcPr>
          <w:p w:rsidR="00BC19CE" w:rsidRDefault="00BC19CE" w:rsidP="009021B0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Сканер планшетный</w:t>
            </w:r>
          </w:p>
        </w:tc>
        <w:tc>
          <w:tcPr>
            <w:tcW w:w="2835" w:type="dxa"/>
          </w:tcPr>
          <w:p w:rsidR="00BC19CE" w:rsidRDefault="00BC19CE" w:rsidP="00EA6D2C">
            <w:pPr>
              <w:rPr>
                <w:lang w:eastAsia="en-US"/>
              </w:rPr>
            </w:pPr>
            <w:r>
              <w:rPr>
                <w:lang w:eastAsia="en-US"/>
              </w:rPr>
              <w:t>не более 2 в расчете на один отдел</w:t>
            </w:r>
          </w:p>
        </w:tc>
        <w:tc>
          <w:tcPr>
            <w:tcW w:w="1701" w:type="dxa"/>
          </w:tcPr>
          <w:p w:rsidR="00BC19CE" w:rsidRDefault="00BC19CE" w:rsidP="008F1120">
            <w:pPr>
              <w:jc w:val="center"/>
              <w:rPr>
                <w:lang w:eastAsia="en-US"/>
              </w:rPr>
            </w:pPr>
            <w:r w:rsidRPr="008F1120">
              <w:rPr>
                <w:lang w:eastAsia="en-US"/>
              </w:rPr>
              <w:t xml:space="preserve">не более   </w:t>
            </w:r>
            <w:r>
              <w:rPr>
                <w:lang w:eastAsia="en-US"/>
              </w:rPr>
              <w:t>6</w:t>
            </w:r>
            <w:r w:rsidRPr="008F1120">
              <w:rPr>
                <w:lang w:eastAsia="en-US"/>
              </w:rPr>
              <w:t>000</w:t>
            </w:r>
          </w:p>
        </w:tc>
        <w:tc>
          <w:tcPr>
            <w:tcW w:w="1843" w:type="dxa"/>
          </w:tcPr>
          <w:p w:rsidR="00BC19CE" w:rsidRPr="009021B0" w:rsidRDefault="00BC19CE" w:rsidP="005F3D07">
            <w:pPr>
              <w:jc w:val="center"/>
              <w:rPr>
                <w:lang w:eastAsia="en-US"/>
              </w:rPr>
            </w:pPr>
            <w:r w:rsidRPr="008F1120">
              <w:rPr>
                <w:lang w:eastAsia="en-US"/>
              </w:rPr>
              <w:t>все категории должностей</w:t>
            </w:r>
          </w:p>
        </w:tc>
      </w:tr>
      <w:tr w:rsidR="00BC19CE" w:rsidRPr="005F3D07" w:rsidTr="00D630FE">
        <w:tc>
          <w:tcPr>
            <w:tcW w:w="709" w:type="dxa"/>
          </w:tcPr>
          <w:p w:rsidR="00BC19CE" w:rsidRDefault="00BC19CE" w:rsidP="005F3D0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14</w:t>
            </w:r>
          </w:p>
        </w:tc>
        <w:tc>
          <w:tcPr>
            <w:tcW w:w="3261" w:type="dxa"/>
          </w:tcPr>
          <w:p w:rsidR="00BC19CE" w:rsidRDefault="00BC19CE" w:rsidP="009021B0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Факс</w:t>
            </w:r>
          </w:p>
        </w:tc>
        <w:tc>
          <w:tcPr>
            <w:tcW w:w="2835" w:type="dxa"/>
          </w:tcPr>
          <w:p w:rsidR="00BC19CE" w:rsidRDefault="00BC19CE" w:rsidP="00E133C3">
            <w:pPr>
              <w:rPr>
                <w:lang w:eastAsia="en-US"/>
              </w:rPr>
            </w:pPr>
            <w:r>
              <w:rPr>
                <w:lang w:eastAsia="en-US"/>
              </w:rPr>
              <w:t>не более 1 в расчете на один отдел</w:t>
            </w:r>
          </w:p>
        </w:tc>
        <w:tc>
          <w:tcPr>
            <w:tcW w:w="1701" w:type="dxa"/>
          </w:tcPr>
          <w:p w:rsidR="00BC19CE" w:rsidRPr="008F1120" w:rsidRDefault="00BC19CE" w:rsidP="00FF686C">
            <w:pPr>
              <w:jc w:val="center"/>
              <w:rPr>
                <w:lang w:eastAsia="en-US"/>
              </w:rPr>
            </w:pPr>
            <w:r w:rsidRPr="00FF686C">
              <w:rPr>
                <w:lang w:eastAsia="en-US"/>
              </w:rPr>
              <w:t xml:space="preserve">не более   </w:t>
            </w:r>
            <w:r>
              <w:rPr>
                <w:lang w:eastAsia="en-US"/>
              </w:rPr>
              <w:t>7500</w:t>
            </w:r>
          </w:p>
        </w:tc>
        <w:tc>
          <w:tcPr>
            <w:tcW w:w="1843" w:type="dxa"/>
          </w:tcPr>
          <w:p w:rsidR="00BC19CE" w:rsidRPr="008F1120" w:rsidRDefault="00BC19CE" w:rsidP="005F3D07">
            <w:pPr>
              <w:jc w:val="center"/>
              <w:rPr>
                <w:lang w:eastAsia="en-US"/>
              </w:rPr>
            </w:pPr>
            <w:r w:rsidRPr="00FF686C">
              <w:rPr>
                <w:lang w:eastAsia="en-US"/>
              </w:rPr>
              <w:t>все категории должностей</w:t>
            </w:r>
          </w:p>
        </w:tc>
      </w:tr>
      <w:tr w:rsidR="00BC19CE" w:rsidRPr="005F3D07" w:rsidTr="00D630FE">
        <w:tc>
          <w:tcPr>
            <w:tcW w:w="709" w:type="dxa"/>
          </w:tcPr>
          <w:p w:rsidR="00BC19CE" w:rsidRDefault="00BC19CE" w:rsidP="005F3D0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15</w:t>
            </w:r>
          </w:p>
        </w:tc>
        <w:tc>
          <w:tcPr>
            <w:tcW w:w="3261" w:type="dxa"/>
          </w:tcPr>
          <w:p w:rsidR="00BC19CE" w:rsidRDefault="00BC19CE" w:rsidP="009021B0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Уничтожитель бумаги </w:t>
            </w:r>
          </w:p>
        </w:tc>
        <w:tc>
          <w:tcPr>
            <w:tcW w:w="2835" w:type="dxa"/>
          </w:tcPr>
          <w:p w:rsidR="00BC19CE" w:rsidRDefault="00BC19CE" w:rsidP="00E133C3">
            <w:pPr>
              <w:rPr>
                <w:lang w:eastAsia="en-US"/>
              </w:rPr>
            </w:pPr>
            <w:r w:rsidRPr="00FF686C">
              <w:rPr>
                <w:lang w:eastAsia="en-US"/>
              </w:rPr>
              <w:t>не более 1 в расчете на один отдел</w:t>
            </w:r>
          </w:p>
        </w:tc>
        <w:tc>
          <w:tcPr>
            <w:tcW w:w="1701" w:type="dxa"/>
          </w:tcPr>
          <w:p w:rsidR="00BC19CE" w:rsidRPr="00FF686C" w:rsidRDefault="00BC19CE" w:rsidP="00FF686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не более   6000</w:t>
            </w:r>
          </w:p>
        </w:tc>
        <w:tc>
          <w:tcPr>
            <w:tcW w:w="1843" w:type="dxa"/>
          </w:tcPr>
          <w:p w:rsidR="00BC19CE" w:rsidRPr="00FF686C" w:rsidRDefault="00BC19CE" w:rsidP="005F3D07">
            <w:pPr>
              <w:jc w:val="center"/>
              <w:rPr>
                <w:lang w:eastAsia="en-US"/>
              </w:rPr>
            </w:pPr>
            <w:r w:rsidRPr="00FF686C">
              <w:rPr>
                <w:lang w:eastAsia="en-US"/>
              </w:rPr>
              <w:t>все категории должностей</w:t>
            </w:r>
          </w:p>
        </w:tc>
      </w:tr>
      <w:tr w:rsidR="00BC19CE" w:rsidRPr="005F3D07" w:rsidTr="00D630FE">
        <w:tc>
          <w:tcPr>
            <w:tcW w:w="709" w:type="dxa"/>
          </w:tcPr>
          <w:p w:rsidR="00BC19CE" w:rsidRDefault="00BC19CE" w:rsidP="005F3D0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3261" w:type="dxa"/>
          </w:tcPr>
          <w:p w:rsidR="00BC19CE" w:rsidRDefault="00BC19CE" w:rsidP="009021B0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Диктофон</w:t>
            </w:r>
          </w:p>
        </w:tc>
        <w:tc>
          <w:tcPr>
            <w:tcW w:w="2835" w:type="dxa"/>
          </w:tcPr>
          <w:p w:rsidR="00BC19CE" w:rsidRPr="00FF686C" w:rsidRDefault="00BC19CE" w:rsidP="00E133C3">
            <w:pPr>
              <w:rPr>
                <w:lang w:eastAsia="en-US"/>
              </w:rPr>
            </w:pPr>
            <w:r w:rsidRPr="00FF686C">
              <w:rPr>
                <w:lang w:eastAsia="en-US"/>
              </w:rPr>
              <w:t>не более 1 в расчете на один отдел</w:t>
            </w:r>
          </w:p>
        </w:tc>
        <w:tc>
          <w:tcPr>
            <w:tcW w:w="1701" w:type="dxa"/>
          </w:tcPr>
          <w:p w:rsidR="00BC19CE" w:rsidRDefault="00BC19CE" w:rsidP="00851B89">
            <w:pPr>
              <w:jc w:val="center"/>
              <w:rPr>
                <w:lang w:eastAsia="en-US"/>
              </w:rPr>
            </w:pPr>
            <w:r w:rsidRPr="00851B89">
              <w:rPr>
                <w:lang w:eastAsia="en-US"/>
              </w:rPr>
              <w:t xml:space="preserve">не более   </w:t>
            </w:r>
            <w:r>
              <w:rPr>
                <w:lang w:eastAsia="en-US"/>
              </w:rPr>
              <w:t>15</w:t>
            </w:r>
            <w:r w:rsidRPr="00851B89">
              <w:rPr>
                <w:lang w:eastAsia="en-US"/>
              </w:rPr>
              <w:t>000</w:t>
            </w:r>
          </w:p>
        </w:tc>
        <w:tc>
          <w:tcPr>
            <w:tcW w:w="1843" w:type="dxa"/>
          </w:tcPr>
          <w:p w:rsidR="00BC19CE" w:rsidRPr="00FF686C" w:rsidRDefault="00BC19CE" w:rsidP="005F3D07">
            <w:pPr>
              <w:jc w:val="center"/>
              <w:rPr>
                <w:lang w:eastAsia="en-US"/>
              </w:rPr>
            </w:pPr>
            <w:r w:rsidRPr="00851B89">
              <w:rPr>
                <w:lang w:eastAsia="en-US"/>
              </w:rPr>
              <w:t>все категории должностей</w:t>
            </w:r>
          </w:p>
        </w:tc>
      </w:tr>
      <w:tr w:rsidR="00BC19CE" w:rsidRPr="005F3D07" w:rsidTr="00712EF3">
        <w:trPr>
          <w:trHeight w:val="747"/>
        </w:trPr>
        <w:tc>
          <w:tcPr>
            <w:tcW w:w="10349" w:type="dxa"/>
            <w:gridSpan w:val="5"/>
          </w:tcPr>
          <w:p w:rsidR="00BC19CE" w:rsidRPr="005F3D07" w:rsidRDefault="00BC19CE" w:rsidP="005F3D07">
            <w:pPr>
              <w:jc w:val="center"/>
              <w:rPr>
                <w:lang w:eastAsia="en-US"/>
              </w:rPr>
            </w:pPr>
            <w:r w:rsidRPr="004B0D54">
              <w:t>Муниципальное казенное учреждение  Темрюкского городского поселения Темрюкского района «Молодежный досуговый центр»</w:t>
            </w:r>
          </w:p>
        </w:tc>
      </w:tr>
      <w:tr w:rsidR="00BC19CE" w:rsidRPr="005F3D07" w:rsidTr="00D630FE">
        <w:tc>
          <w:tcPr>
            <w:tcW w:w="709" w:type="dxa"/>
          </w:tcPr>
          <w:p w:rsidR="00BC19CE" w:rsidRPr="005F3D07" w:rsidRDefault="00BC19CE" w:rsidP="005F3D07">
            <w:pPr>
              <w:jc w:val="center"/>
              <w:rPr>
                <w:lang w:eastAsia="en-US"/>
              </w:rPr>
            </w:pPr>
            <w:r w:rsidRPr="005F3D07">
              <w:rPr>
                <w:lang w:eastAsia="en-US"/>
              </w:rPr>
              <w:t>1</w:t>
            </w:r>
          </w:p>
        </w:tc>
        <w:tc>
          <w:tcPr>
            <w:tcW w:w="3261" w:type="dxa"/>
          </w:tcPr>
          <w:p w:rsidR="00BC19CE" w:rsidRPr="005F3D07" w:rsidRDefault="00BC19CE" w:rsidP="005F3D07">
            <w:pPr>
              <w:jc w:val="both"/>
              <w:rPr>
                <w:lang w:eastAsia="en-US"/>
              </w:rPr>
            </w:pPr>
            <w:r w:rsidRPr="005F3D07">
              <w:rPr>
                <w:lang w:eastAsia="en-US"/>
              </w:rPr>
              <w:t xml:space="preserve">Компьютер в сборе </w:t>
            </w:r>
          </w:p>
        </w:tc>
        <w:tc>
          <w:tcPr>
            <w:tcW w:w="2835" w:type="dxa"/>
          </w:tcPr>
          <w:p w:rsidR="00BC19CE" w:rsidRPr="005F3D07" w:rsidRDefault="00BC19CE" w:rsidP="005F3D07">
            <w:pPr>
              <w:rPr>
                <w:lang w:eastAsia="en-US"/>
              </w:rPr>
            </w:pPr>
            <w:r w:rsidRPr="005F3D07">
              <w:rPr>
                <w:lang w:eastAsia="en-US"/>
              </w:rPr>
              <w:t>не более 1 комплекта в расчете на 1  работника</w:t>
            </w:r>
          </w:p>
        </w:tc>
        <w:tc>
          <w:tcPr>
            <w:tcW w:w="1701" w:type="dxa"/>
          </w:tcPr>
          <w:p w:rsidR="00BC19CE" w:rsidRPr="005F3D07" w:rsidRDefault="00BC19CE" w:rsidP="002F7572">
            <w:pPr>
              <w:jc w:val="center"/>
              <w:rPr>
                <w:lang w:eastAsia="en-US"/>
              </w:rPr>
            </w:pPr>
            <w:r w:rsidRPr="005F3D07">
              <w:rPr>
                <w:lang w:eastAsia="en-US"/>
              </w:rPr>
              <w:t xml:space="preserve">не более </w:t>
            </w:r>
            <w:r>
              <w:rPr>
                <w:lang w:eastAsia="en-US"/>
              </w:rPr>
              <w:t xml:space="preserve">      </w:t>
            </w:r>
            <w:r w:rsidRPr="005F3D07">
              <w:rPr>
                <w:lang w:eastAsia="en-US"/>
              </w:rPr>
              <w:t>3</w:t>
            </w:r>
            <w:r>
              <w:rPr>
                <w:lang w:eastAsia="en-US"/>
              </w:rPr>
              <w:t>7</w:t>
            </w:r>
            <w:r w:rsidRPr="005F3D07">
              <w:rPr>
                <w:lang w:eastAsia="en-US"/>
              </w:rPr>
              <w:t xml:space="preserve"> 000</w:t>
            </w:r>
          </w:p>
        </w:tc>
        <w:tc>
          <w:tcPr>
            <w:tcW w:w="1843" w:type="dxa"/>
          </w:tcPr>
          <w:p w:rsidR="00BC19CE" w:rsidRPr="005F3D07" w:rsidRDefault="00BC19CE" w:rsidP="005F3D07">
            <w:pPr>
              <w:jc w:val="center"/>
              <w:rPr>
                <w:lang w:eastAsia="en-US"/>
              </w:rPr>
            </w:pPr>
            <w:r w:rsidRPr="005F3D07">
              <w:rPr>
                <w:lang w:eastAsia="en-US"/>
              </w:rPr>
              <w:t>все должности</w:t>
            </w:r>
          </w:p>
        </w:tc>
      </w:tr>
      <w:tr w:rsidR="00BC19CE" w:rsidRPr="005F3D07" w:rsidTr="00D630FE">
        <w:tc>
          <w:tcPr>
            <w:tcW w:w="709" w:type="dxa"/>
          </w:tcPr>
          <w:p w:rsidR="00BC19CE" w:rsidRPr="005F3D07" w:rsidRDefault="00BC19CE" w:rsidP="005F3D07">
            <w:pPr>
              <w:jc w:val="center"/>
              <w:rPr>
                <w:lang w:eastAsia="en-US"/>
              </w:rPr>
            </w:pPr>
            <w:r w:rsidRPr="005F3D07">
              <w:rPr>
                <w:lang w:eastAsia="en-US"/>
              </w:rPr>
              <w:t>2</w:t>
            </w:r>
          </w:p>
        </w:tc>
        <w:tc>
          <w:tcPr>
            <w:tcW w:w="3261" w:type="dxa"/>
          </w:tcPr>
          <w:p w:rsidR="00BC19CE" w:rsidRPr="005F3D07" w:rsidRDefault="00BC19CE" w:rsidP="005F3D07">
            <w:pPr>
              <w:rPr>
                <w:lang w:eastAsia="en-US"/>
              </w:rPr>
            </w:pPr>
            <w:r w:rsidRPr="005F3D07">
              <w:rPr>
                <w:lang w:eastAsia="en-US"/>
              </w:rPr>
              <w:t>Ноутбук</w:t>
            </w:r>
          </w:p>
        </w:tc>
        <w:tc>
          <w:tcPr>
            <w:tcW w:w="2835" w:type="dxa"/>
          </w:tcPr>
          <w:p w:rsidR="00BC19CE" w:rsidRPr="005F3D07" w:rsidRDefault="00BC19CE" w:rsidP="005F3D07">
            <w:pPr>
              <w:jc w:val="center"/>
              <w:rPr>
                <w:lang w:eastAsia="en-US"/>
              </w:rPr>
            </w:pPr>
            <w:r w:rsidRPr="005F3D07">
              <w:rPr>
                <w:lang w:eastAsia="en-US"/>
              </w:rPr>
              <w:t>не более 1 расчете на 2  работников</w:t>
            </w:r>
          </w:p>
        </w:tc>
        <w:tc>
          <w:tcPr>
            <w:tcW w:w="1701" w:type="dxa"/>
          </w:tcPr>
          <w:p w:rsidR="00BC19CE" w:rsidRPr="005F3D07" w:rsidRDefault="00BC19CE" w:rsidP="005F3D07">
            <w:pPr>
              <w:jc w:val="center"/>
              <w:rPr>
                <w:lang w:eastAsia="en-US"/>
              </w:rPr>
            </w:pPr>
            <w:r w:rsidRPr="005F3D07">
              <w:rPr>
                <w:lang w:eastAsia="en-US"/>
              </w:rPr>
              <w:t xml:space="preserve">не более </w:t>
            </w:r>
            <w:r>
              <w:rPr>
                <w:lang w:eastAsia="en-US"/>
              </w:rPr>
              <w:t xml:space="preserve">      </w:t>
            </w:r>
            <w:r w:rsidRPr="005F3D07">
              <w:rPr>
                <w:lang w:eastAsia="en-US"/>
              </w:rPr>
              <w:t>35 000</w:t>
            </w:r>
          </w:p>
        </w:tc>
        <w:tc>
          <w:tcPr>
            <w:tcW w:w="1843" w:type="dxa"/>
          </w:tcPr>
          <w:p w:rsidR="00BC19CE" w:rsidRPr="005F3D07" w:rsidRDefault="00BC19CE" w:rsidP="005F3D07">
            <w:pPr>
              <w:jc w:val="center"/>
              <w:rPr>
                <w:lang w:eastAsia="en-US"/>
              </w:rPr>
            </w:pPr>
            <w:r w:rsidRPr="005F3D07">
              <w:rPr>
                <w:lang w:eastAsia="en-US"/>
              </w:rPr>
              <w:t>все должности</w:t>
            </w:r>
          </w:p>
        </w:tc>
      </w:tr>
      <w:tr w:rsidR="00BC19CE" w:rsidRPr="005F3D07" w:rsidTr="00D630FE">
        <w:tc>
          <w:tcPr>
            <w:tcW w:w="709" w:type="dxa"/>
          </w:tcPr>
          <w:p w:rsidR="00BC19CE" w:rsidRPr="005F3D07" w:rsidRDefault="00BC19CE" w:rsidP="005F3D07">
            <w:pPr>
              <w:jc w:val="center"/>
              <w:rPr>
                <w:lang w:eastAsia="en-US"/>
              </w:rPr>
            </w:pPr>
            <w:r w:rsidRPr="005F3D07">
              <w:rPr>
                <w:lang w:eastAsia="en-US"/>
              </w:rPr>
              <w:t>3</w:t>
            </w:r>
          </w:p>
        </w:tc>
        <w:tc>
          <w:tcPr>
            <w:tcW w:w="3261" w:type="dxa"/>
          </w:tcPr>
          <w:p w:rsidR="00BC19CE" w:rsidRPr="005F3D07" w:rsidRDefault="00BC19CE" w:rsidP="005F3D07">
            <w:pPr>
              <w:jc w:val="both"/>
              <w:rPr>
                <w:lang w:eastAsia="en-US"/>
              </w:rPr>
            </w:pPr>
            <w:r w:rsidRPr="005F3D07">
              <w:rPr>
                <w:lang w:eastAsia="en-US"/>
              </w:rPr>
              <w:t>МФУ HP   ч/б, лазерный</w:t>
            </w:r>
          </w:p>
        </w:tc>
        <w:tc>
          <w:tcPr>
            <w:tcW w:w="2835" w:type="dxa"/>
          </w:tcPr>
          <w:p w:rsidR="00BC19CE" w:rsidRPr="005F3D07" w:rsidRDefault="00BC19CE" w:rsidP="005F3D07">
            <w:pPr>
              <w:jc w:val="center"/>
              <w:rPr>
                <w:lang w:eastAsia="en-US"/>
              </w:rPr>
            </w:pPr>
            <w:r w:rsidRPr="005F3D07">
              <w:rPr>
                <w:lang w:eastAsia="en-US"/>
              </w:rPr>
              <w:t>не более 1 расчете на 2  работников</w:t>
            </w:r>
          </w:p>
        </w:tc>
        <w:tc>
          <w:tcPr>
            <w:tcW w:w="1701" w:type="dxa"/>
          </w:tcPr>
          <w:p w:rsidR="00BC19CE" w:rsidRPr="005F3D07" w:rsidRDefault="00BC19CE" w:rsidP="009A757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не более 170</w:t>
            </w:r>
            <w:r w:rsidRPr="005F3D07">
              <w:rPr>
                <w:lang w:eastAsia="en-US"/>
              </w:rPr>
              <w:t>00</w:t>
            </w:r>
          </w:p>
        </w:tc>
        <w:tc>
          <w:tcPr>
            <w:tcW w:w="1843" w:type="dxa"/>
          </w:tcPr>
          <w:p w:rsidR="00BC19CE" w:rsidRPr="005F3D07" w:rsidRDefault="00BC19CE" w:rsidP="005F3D07">
            <w:pPr>
              <w:jc w:val="center"/>
              <w:rPr>
                <w:lang w:eastAsia="en-US"/>
              </w:rPr>
            </w:pPr>
            <w:r w:rsidRPr="005F3D07">
              <w:rPr>
                <w:lang w:eastAsia="en-US"/>
              </w:rPr>
              <w:t>все должности</w:t>
            </w:r>
          </w:p>
        </w:tc>
      </w:tr>
      <w:tr w:rsidR="00BC19CE" w:rsidRPr="005F3D07" w:rsidTr="00D630FE">
        <w:tc>
          <w:tcPr>
            <w:tcW w:w="709" w:type="dxa"/>
          </w:tcPr>
          <w:p w:rsidR="00BC19CE" w:rsidRPr="005F3D07" w:rsidRDefault="00BC19CE" w:rsidP="005F3D07">
            <w:pPr>
              <w:jc w:val="center"/>
              <w:rPr>
                <w:lang w:eastAsia="en-US"/>
              </w:rPr>
            </w:pPr>
            <w:r w:rsidRPr="005F3D07">
              <w:rPr>
                <w:lang w:eastAsia="en-US"/>
              </w:rPr>
              <w:t>4</w:t>
            </w:r>
          </w:p>
        </w:tc>
        <w:tc>
          <w:tcPr>
            <w:tcW w:w="3261" w:type="dxa"/>
          </w:tcPr>
          <w:p w:rsidR="00BC19CE" w:rsidRPr="005F3D07" w:rsidRDefault="00BC19CE" w:rsidP="005F3D07">
            <w:pPr>
              <w:rPr>
                <w:lang w:eastAsia="en-US"/>
              </w:rPr>
            </w:pPr>
            <w:r w:rsidRPr="005F3D07">
              <w:rPr>
                <w:lang w:eastAsia="en-US"/>
              </w:rPr>
              <w:t>Принтер НР ч/б, лазерный</w:t>
            </w:r>
          </w:p>
        </w:tc>
        <w:tc>
          <w:tcPr>
            <w:tcW w:w="2835" w:type="dxa"/>
          </w:tcPr>
          <w:p w:rsidR="00BC19CE" w:rsidRPr="005F3D07" w:rsidRDefault="00BC19CE" w:rsidP="005F3D07">
            <w:pPr>
              <w:jc w:val="center"/>
              <w:rPr>
                <w:lang w:eastAsia="en-US"/>
              </w:rPr>
            </w:pPr>
            <w:r w:rsidRPr="005F3D07">
              <w:rPr>
                <w:lang w:eastAsia="en-US"/>
              </w:rPr>
              <w:t>не более 1 расчете на 2  работников</w:t>
            </w:r>
          </w:p>
        </w:tc>
        <w:tc>
          <w:tcPr>
            <w:tcW w:w="1701" w:type="dxa"/>
          </w:tcPr>
          <w:p w:rsidR="00BC19CE" w:rsidRPr="005F3D07" w:rsidRDefault="00BC19CE" w:rsidP="009A7578">
            <w:pPr>
              <w:jc w:val="center"/>
              <w:rPr>
                <w:lang w:eastAsia="en-US"/>
              </w:rPr>
            </w:pPr>
            <w:r w:rsidRPr="005F3D07">
              <w:rPr>
                <w:lang w:eastAsia="en-US"/>
              </w:rPr>
              <w:t>не более 10000</w:t>
            </w:r>
          </w:p>
        </w:tc>
        <w:tc>
          <w:tcPr>
            <w:tcW w:w="1843" w:type="dxa"/>
          </w:tcPr>
          <w:p w:rsidR="00BC19CE" w:rsidRPr="005F3D07" w:rsidRDefault="00BC19CE" w:rsidP="005F3D07">
            <w:pPr>
              <w:jc w:val="center"/>
              <w:rPr>
                <w:lang w:eastAsia="en-US"/>
              </w:rPr>
            </w:pPr>
            <w:r w:rsidRPr="005F3D07">
              <w:rPr>
                <w:lang w:eastAsia="en-US"/>
              </w:rPr>
              <w:t>все должности</w:t>
            </w:r>
          </w:p>
        </w:tc>
      </w:tr>
      <w:tr w:rsidR="00BC19CE" w:rsidRPr="005F3D07" w:rsidTr="00D630FE">
        <w:tc>
          <w:tcPr>
            <w:tcW w:w="709" w:type="dxa"/>
          </w:tcPr>
          <w:p w:rsidR="00BC19CE" w:rsidRPr="005F3D07" w:rsidRDefault="00BC19CE" w:rsidP="006E0F7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3261" w:type="dxa"/>
          </w:tcPr>
          <w:p w:rsidR="00BC19CE" w:rsidRPr="005F3D07" w:rsidRDefault="00BC19CE" w:rsidP="006E0F74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835" w:type="dxa"/>
          </w:tcPr>
          <w:p w:rsidR="00BC19CE" w:rsidRPr="005F3D07" w:rsidRDefault="00BC19CE" w:rsidP="006E0F7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701" w:type="dxa"/>
          </w:tcPr>
          <w:p w:rsidR="00BC19CE" w:rsidRPr="005F3D07" w:rsidRDefault="00BC19CE" w:rsidP="006E0F7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843" w:type="dxa"/>
          </w:tcPr>
          <w:p w:rsidR="00BC19CE" w:rsidRPr="005F3D07" w:rsidRDefault="00BC19CE" w:rsidP="006E0F7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</w:tr>
      <w:tr w:rsidR="00BC19CE" w:rsidRPr="005F3D07" w:rsidTr="00D630FE">
        <w:tc>
          <w:tcPr>
            <w:tcW w:w="709" w:type="dxa"/>
          </w:tcPr>
          <w:p w:rsidR="00BC19CE" w:rsidRPr="005F3D07" w:rsidRDefault="00BC19CE" w:rsidP="005F3D07">
            <w:pPr>
              <w:jc w:val="center"/>
              <w:rPr>
                <w:lang w:eastAsia="en-US"/>
              </w:rPr>
            </w:pPr>
            <w:r w:rsidRPr="005F3D07">
              <w:rPr>
                <w:lang w:eastAsia="en-US"/>
              </w:rPr>
              <w:t>5</w:t>
            </w:r>
          </w:p>
        </w:tc>
        <w:tc>
          <w:tcPr>
            <w:tcW w:w="3261" w:type="dxa"/>
          </w:tcPr>
          <w:p w:rsidR="00BC19CE" w:rsidRPr="005F3D07" w:rsidRDefault="00BC19CE" w:rsidP="005F3D07">
            <w:pPr>
              <w:rPr>
                <w:lang w:eastAsia="en-US"/>
              </w:rPr>
            </w:pPr>
            <w:r w:rsidRPr="005F3D07">
              <w:rPr>
                <w:lang w:eastAsia="en-US"/>
              </w:rPr>
              <w:t>МФУ HP цветной, струйный</w:t>
            </w:r>
          </w:p>
        </w:tc>
        <w:tc>
          <w:tcPr>
            <w:tcW w:w="2835" w:type="dxa"/>
          </w:tcPr>
          <w:p w:rsidR="00BC19CE" w:rsidRPr="005F3D07" w:rsidRDefault="00BC19CE" w:rsidP="005F3D07">
            <w:pPr>
              <w:jc w:val="center"/>
              <w:rPr>
                <w:lang w:eastAsia="en-US"/>
              </w:rPr>
            </w:pPr>
            <w:r w:rsidRPr="005F3D07">
              <w:rPr>
                <w:lang w:eastAsia="en-US"/>
              </w:rPr>
              <w:t>не более 1 расчете на 2  работников</w:t>
            </w:r>
          </w:p>
        </w:tc>
        <w:tc>
          <w:tcPr>
            <w:tcW w:w="1701" w:type="dxa"/>
          </w:tcPr>
          <w:p w:rsidR="00BC19CE" w:rsidRPr="005F3D07" w:rsidRDefault="00BC19CE" w:rsidP="005F3D07">
            <w:pPr>
              <w:jc w:val="center"/>
              <w:rPr>
                <w:lang w:eastAsia="en-US"/>
              </w:rPr>
            </w:pPr>
            <w:r w:rsidRPr="005F3D07">
              <w:rPr>
                <w:lang w:eastAsia="en-US"/>
              </w:rPr>
              <w:t>не более 9 000</w:t>
            </w:r>
          </w:p>
        </w:tc>
        <w:tc>
          <w:tcPr>
            <w:tcW w:w="1843" w:type="dxa"/>
          </w:tcPr>
          <w:p w:rsidR="00BC19CE" w:rsidRPr="005F3D07" w:rsidRDefault="00BC19CE" w:rsidP="005F3D07">
            <w:pPr>
              <w:jc w:val="center"/>
              <w:rPr>
                <w:lang w:eastAsia="en-US"/>
              </w:rPr>
            </w:pPr>
            <w:r w:rsidRPr="005F3D07">
              <w:rPr>
                <w:lang w:eastAsia="en-US"/>
              </w:rPr>
              <w:t>все должности</w:t>
            </w:r>
          </w:p>
        </w:tc>
      </w:tr>
      <w:tr w:rsidR="00BC19CE" w:rsidRPr="005F3D07" w:rsidTr="00D630FE">
        <w:tc>
          <w:tcPr>
            <w:tcW w:w="709" w:type="dxa"/>
          </w:tcPr>
          <w:p w:rsidR="00BC19CE" w:rsidRPr="005F3D07" w:rsidRDefault="00BC19CE" w:rsidP="005F3D07">
            <w:pPr>
              <w:jc w:val="center"/>
              <w:rPr>
                <w:lang w:eastAsia="en-US"/>
              </w:rPr>
            </w:pPr>
            <w:r w:rsidRPr="005F3D07">
              <w:rPr>
                <w:lang w:eastAsia="en-US"/>
              </w:rPr>
              <w:t>6</w:t>
            </w:r>
          </w:p>
        </w:tc>
        <w:tc>
          <w:tcPr>
            <w:tcW w:w="3261" w:type="dxa"/>
          </w:tcPr>
          <w:p w:rsidR="00BC19CE" w:rsidRPr="005F3D07" w:rsidRDefault="00BC19CE" w:rsidP="005F3D07">
            <w:pPr>
              <w:jc w:val="both"/>
              <w:rPr>
                <w:lang w:eastAsia="en-US"/>
              </w:rPr>
            </w:pPr>
            <w:r w:rsidRPr="005F3D07">
              <w:rPr>
                <w:lang w:eastAsia="en-US"/>
              </w:rPr>
              <w:t>Телефакс, термопленка</w:t>
            </w:r>
          </w:p>
        </w:tc>
        <w:tc>
          <w:tcPr>
            <w:tcW w:w="2835" w:type="dxa"/>
          </w:tcPr>
          <w:p w:rsidR="00BC19CE" w:rsidRPr="005F3D07" w:rsidRDefault="00BC19CE" w:rsidP="005F3D07">
            <w:pPr>
              <w:jc w:val="center"/>
              <w:rPr>
                <w:lang w:eastAsia="en-US"/>
              </w:rPr>
            </w:pPr>
            <w:r w:rsidRPr="005F3D07">
              <w:rPr>
                <w:lang w:eastAsia="en-US"/>
              </w:rPr>
              <w:t>не более 1 в расчете на 4 работников</w:t>
            </w:r>
          </w:p>
        </w:tc>
        <w:tc>
          <w:tcPr>
            <w:tcW w:w="1701" w:type="dxa"/>
          </w:tcPr>
          <w:p w:rsidR="00BC19CE" w:rsidRPr="005F3D07" w:rsidRDefault="00BC19CE" w:rsidP="005F3D07">
            <w:pPr>
              <w:jc w:val="center"/>
              <w:rPr>
                <w:lang w:eastAsia="en-US"/>
              </w:rPr>
            </w:pPr>
            <w:r w:rsidRPr="005F3D07">
              <w:rPr>
                <w:lang w:eastAsia="en-US"/>
              </w:rPr>
              <w:t xml:space="preserve"> не более 12 000</w:t>
            </w:r>
          </w:p>
        </w:tc>
        <w:tc>
          <w:tcPr>
            <w:tcW w:w="1843" w:type="dxa"/>
          </w:tcPr>
          <w:p w:rsidR="00BC19CE" w:rsidRPr="005F3D07" w:rsidRDefault="00BC19CE" w:rsidP="005F3D07">
            <w:pPr>
              <w:jc w:val="center"/>
              <w:rPr>
                <w:lang w:eastAsia="en-US"/>
              </w:rPr>
            </w:pPr>
            <w:r w:rsidRPr="005F3D07">
              <w:rPr>
                <w:lang w:eastAsia="en-US"/>
              </w:rPr>
              <w:t>все должности</w:t>
            </w:r>
          </w:p>
        </w:tc>
      </w:tr>
      <w:tr w:rsidR="00BC19CE" w:rsidRPr="005F3D07" w:rsidTr="00D630FE">
        <w:tc>
          <w:tcPr>
            <w:tcW w:w="709" w:type="dxa"/>
          </w:tcPr>
          <w:p w:rsidR="00BC19CE" w:rsidRPr="005F3D07" w:rsidRDefault="00BC19CE" w:rsidP="005F3D07">
            <w:pPr>
              <w:jc w:val="center"/>
              <w:rPr>
                <w:lang w:eastAsia="en-US"/>
              </w:rPr>
            </w:pPr>
            <w:r w:rsidRPr="005F3D07">
              <w:rPr>
                <w:lang w:eastAsia="en-US"/>
              </w:rPr>
              <w:t>7</w:t>
            </w:r>
          </w:p>
        </w:tc>
        <w:tc>
          <w:tcPr>
            <w:tcW w:w="3261" w:type="dxa"/>
          </w:tcPr>
          <w:p w:rsidR="00BC19CE" w:rsidRPr="005F3D07" w:rsidRDefault="00BC19CE" w:rsidP="00365307">
            <w:pPr>
              <w:jc w:val="both"/>
              <w:rPr>
                <w:lang w:eastAsia="en-US"/>
              </w:rPr>
            </w:pPr>
            <w:r w:rsidRPr="005F3D07">
              <w:rPr>
                <w:lang w:eastAsia="en-US"/>
              </w:rPr>
              <w:t xml:space="preserve">МФУ, цветной струйный </w:t>
            </w:r>
          </w:p>
        </w:tc>
        <w:tc>
          <w:tcPr>
            <w:tcW w:w="2835" w:type="dxa"/>
          </w:tcPr>
          <w:p w:rsidR="00BC19CE" w:rsidRPr="005F3D07" w:rsidRDefault="00BC19CE" w:rsidP="005F3D07">
            <w:pPr>
              <w:jc w:val="center"/>
              <w:rPr>
                <w:lang w:eastAsia="en-US"/>
              </w:rPr>
            </w:pPr>
            <w:r w:rsidRPr="005F3D07">
              <w:rPr>
                <w:lang w:eastAsia="en-US"/>
              </w:rPr>
              <w:t>не более 1 в расчете на 1 работника</w:t>
            </w:r>
          </w:p>
        </w:tc>
        <w:tc>
          <w:tcPr>
            <w:tcW w:w="1701" w:type="dxa"/>
          </w:tcPr>
          <w:p w:rsidR="00BC19CE" w:rsidRPr="005F3D07" w:rsidRDefault="00BC19CE" w:rsidP="005F3D07">
            <w:pPr>
              <w:jc w:val="center"/>
              <w:rPr>
                <w:lang w:eastAsia="en-US"/>
              </w:rPr>
            </w:pPr>
            <w:r w:rsidRPr="005F3D07">
              <w:rPr>
                <w:lang w:eastAsia="en-US"/>
              </w:rPr>
              <w:t>не более 5 000</w:t>
            </w:r>
          </w:p>
        </w:tc>
        <w:tc>
          <w:tcPr>
            <w:tcW w:w="1843" w:type="dxa"/>
          </w:tcPr>
          <w:p w:rsidR="00BC19CE" w:rsidRPr="005F3D07" w:rsidRDefault="00BC19CE" w:rsidP="005F3D07">
            <w:pPr>
              <w:jc w:val="center"/>
              <w:rPr>
                <w:lang w:eastAsia="en-US"/>
              </w:rPr>
            </w:pPr>
            <w:r w:rsidRPr="005F3D07">
              <w:rPr>
                <w:lang w:eastAsia="en-US"/>
              </w:rPr>
              <w:t>все должности</w:t>
            </w:r>
          </w:p>
        </w:tc>
      </w:tr>
      <w:tr w:rsidR="00BC19CE" w:rsidRPr="005F3D07" w:rsidTr="00D630FE">
        <w:tc>
          <w:tcPr>
            <w:tcW w:w="709" w:type="dxa"/>
          </w:tcPr>
          <w:p w:rsidR="00BC19CE" w:rsidRPr="005F3D07" w:rsidRDefault="00BC19CE" w:rsidP="005F3D07">
            <w:pPr>
              <w:jc w:val="center"/>
              <w:rPr>
                <w:lang w:eastAsia="en-US"/>
              </w:rPr>
            </w:pPr>
            <w:r w:rsidRPr="005F3D07">
              <w:rPr>
                <w:lang w:eastAsia="en-US"/>
              </w:rPr>
              <w:t>8</w:t>
            </w:r>
          </w:p>
        </w:tc>
        <w:tc>
          <w:tcPr>
            <w:tcW w:w="3261" w:type="dxa"/>
          </w:tcPr>
          <w:p w:rsidR="00BC19CE" w:rsidRPr="005F3D07" w:rsidRDefault="00BC19CE" w:rsidP="005F3D07">
            <w:pPr>
              <w:jc w:val="both"/>
              <w:rPr>
                <w:lang w:eastAsia="en-US"/>
              </w:rPr>
            </w:pPr>
            <w:r w:rsidRPr="005F3D07">
              <w:rPr>
                <w:lang w:eastAsia="en-US"/>
              </w:rPr>
              <w:t>Источник бесперебойного питания</w:t>
            </w:r>
          </w:p>
        </w:tc>
        <w:tc>
          <w:tcPr>
            <w:tcW w:w="2835" w:type="dxa"/>
          </w:tcPr>
          <w:p w:rsidR="00BC19CE" w:rsidRPr="005F3D07" w:rsidRDefault="00BC19CE" w:rsidP="005F3D07">
            <w:pPr>
              <w:jc w:val="center"/>
              <w:rPr>
                <w:lang w:eastAsia="en-US"/>
              </w:rPr>
            </w:pPr>
            <w:r w:rsidRPr="005F3D07">
              <w:rPr>
                <w:lang w:eastAsia="en-US"/>
              </w:rPr>
              <w:t>не более 1 расчете на 2  работников</w:t>
            </w:r>
          </w:p>
        </w:tc>
        <w:tc>
          <w:tcPr>
            <w:tcW w:w="1701" w:type="dxa"/>
          </w:tcPr>
          <w:p w:rsidR="00BC19CE" w:rsidRPr="005F3D07" w:rsidRDefault="00BC19CE" w:rsidP="006E0F74">
            <w:pPr>
              <w:jc w:val="center"/>
              <w:rPr>
                <w:lang w:eastAsia="en-US"/>
              </w:rPr>
            </w:pPr>
            <w:r w:rsidRPr="005F3D07">
              <w:rPr>
                <w:lang w:eastAsia="en-US"/>
              </w:rPr>
              <w:t xml:space="preserve">не более 5 </w:t>
            </w:r>
            <w:r>
              <w:rPr>
                <w:lang w:eastAsia="en-US"/>
              </w:rPr>
              <w:t>300</w:t>
            </w:r>
          </w:p>
        </w:tc>
        <w:tc>
          <w:tcPr>
            <w:tcW w:w="1843" w:type="dxa"/>
          </w:tcPr>
          <w:p w:rsidR="00BC19CE" w:rsidRPr="005F3D07" w:rsidRDefault="00BC19CE" w:rsidP="005F3D07">
            <w:pPr>
              <w:jc w:val="center"/>
              <w:rPr>
                <w:lang w:eastAsia="en-US"/>
              </w:rPr>
            </w:pPr>
            <w:r w:rsidRPr="005F3D07">
              <w:rPr>
                <w:lang w:eastAsia="en-US"/>
              </w:rPr>
              <w:t>все должности</w:t>
            </w:r>
          </w:p>
        </w:tc>
      </w:tr>
      <w:tr w:rsidR="00BC19CE" w:rsidRPr="005F3D07" w:rsidTr="00D630FE">
        <w:tc>
          <w:tcPr>
            <w:tcW w:w="10349" w:type="dxa"/>
            <w:gridSpan w:val="5"/>
          </w:tcPr>
          <w:p w:rsidR="00BC19CE" w:rsidRDefault="00BC19CE" w:rsidP="005F3D07">
            <w:pPr>
              <w:jc w:val="center"/>
              <w:rPr>
                <w:lang w:eastAsia="en-US"/>
              </w:rPr>
            </w:pPr>
            <w:r w:rsidRPr="004B0D54">
              <w:t>Муниципальное казенное учреждение Темрюкского городского поселения Темрюкского района «Городское библиотечное объединение»</w:t>
            </w:r>
          </w:p>
          <w:p w:rsidR="00BC19CE" w:rsidRPr="005F3D07" w:rsidRDefault="00BC19CE" w:rsidP="005F3D07">
            <w:pPr>
              <w:jc w:val="center"/>
              <w:rPr>
                <w:lang w:eastAsia="en-US"/>
              </w:rPr>
            </w:pPr>
          </w:p>
        </w:tc>
      </w:tr>
      <w:tr w:rsidR="00BC19CE" w:rsidRPr="005F3D07" w:rsidTr="00D630FE">
        <w:trPr>
          <w:trHeight w:val="1062"/>
        </w:trPr>
        <w:tc>
          <w:tcPr>
            <w:tcW w:w="709" w:type="dxa"/>
          </w:tcPr>
          <w:p w:rsidR="00BC19CE" w:rsidRDefault="00BC19CE" w:rsidP="005F3D0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3261" w:type="dxa"/>
          </w:tcPr>
          <w:p w:rsidR="00BC19CE" w:rsidRPr="005F3D07" w:rsidRDefault="00BC19CE" w:rsidP="005F3D07">
            <w:pPr>
              <w:jc w:val="both"/>
              <w:rPr>
                <w:lang w:eastAsia="en-US"/>
              </w:rPr>
            </w:pPr>
            <w:r w:rsidRPr="002F7572">
              <w:rPr>
                <w:lang w:eastAsia="en-US"/>
              </w:rPr>
              <w:t>Рабочая станция (системный блок, монитор, клавиатура, мышь) или моноблок</w:t>
            </w:r>
          </w:p>
        </w:tc>
        <w:tc>
          <w:tcPr>
            <w:tcW w:w="2835" w:type="dxa"/>
          </w:tcPr>
          <w:p w:rsidR="00BC19CE" w:rsidRPr="005F3D07" w:rsidRDefault="00BC19CE" w:rsidP="005F3D07">
            <w:pPr>
              <w:jc w:val="center"/>
              <w:rPr>
                <w:lang w:eastAsia="en-US"/>
              </w:rPr>
            </w:pPr>
            <w:r w:rsidRPr="002F7572">
              <w:rPr>
                <w:lang w:eastAsia="en-US"/>
              </w:rPr>
              <w:t>не более 1 комплекта в расчете на 1 работника</w:t>
            </w:r>
          </w:p>
        </w:tc>
        <w:tc>
          <w:tcPr>
            <w:tcW w:w="1701" w:type="dxa"/>
          </w:tcPr>
          <w:p w:rsidR="00BC19CE" w:rsidRPr="005F3D07" w:rsidRDefault="00BC19CE" w:rsidP="002F7572">
            <w:pPr>
              <w:jc w:val="center"/>
              <w:rPr>
                <w:lang w:eastAsia="en-US"/>
              </w:rPr>
            </w:pPr>
            <w:r w:rsidRPr="002F7572">
              <w:rPr>
                <w:lang w:eastAsia="en-US"/>
              </w:rPr>
              <w:t>не более  3</w:t>
            </w:r>
            <w:r>
              <w:rPr>
                <w:lang w:eastAsia="en-US"/>
              </w:rPr>
              <w:t>7</w:t>
            </w:r>
            <w:r w:rsidRPr="002F7572">
              <w:rPr>
                <w:lang w:eastAsia="en-US"/>
              </w:rPr>
              <w:t>000</w:t>
            </w:r>
          </w:p>
        </w:tc>
        <w:tc>
          <w:tcPr>
            <w:tcW w:w="1843" w:type="dxa"/>
          </w:tcPr>
          <w:p w:rsidR="00BC19CE" w:rsidRPr="005F3D07" w:rsidRDefault="00BC19CE" w:rsidP="005F3D07">
            <w:pPr>
              <w:jc w:val="center"/>
              <w:rPr>
                <w:lang w:eastAsia="en-US"/>
              </w:rPr>
            </w:pPr>
            <w:r w:rsidRPr="002F7572">
              <w:rPr>
                <w:lang w:eastAsia="en-US"/>
              </w:rPr>
              <w:t>все должности</w:t>
            </w:r>
          </w:p>
        </w:tc>
      </w:tr>
      <w:tr w:rsidR="00BC19CE" w:rsidRPr="005F3D07" w:rsidTr="00D630FE">
        <w:tc>
          <w:tcPr>
            <w:tcW w:w="709" w:type="dxa"/>
          </w:tcPr>
          <w:p w:rsidR="00BC19CE" w:rsidRDefault="00BC19CE" w:rsidP="005F3D0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3261" w:type="dxa"/>
          </w:tcPr>
          <w:p w:rsidR="00BC19CE" w:rsidRPr="005F3D07" w:rsidRDefault="00BC19CE" w:rsidP="005F3D07">
            <w:pPr>
              <w:jc w:val="both"/>
              <w:rPr>
                <w:lang w:eastAsia="en-US"/>
              </w:rPr>
            </w:pPr>
            <w:r w:rsidRPr="002F7572">
              <w:rPr>
                <w:lang w:eastAsia="en-US"/>
              </w:rPr>
              <w:t>Принтер, скорость печати до 45 стр./мин способ печати ч/б лазерный</w:t>
            </w:r>
          </w:p>
        </w:tc>
        <w:tc>
          <w:tcPr>
            <w:tcW w:w="2835" w:type="dxa"/>
          </w:tcPr>
          <w:p w:rsidR="00BC19CE" w:rsidRPr="005F3D07" w:rsidRDefault="00BC19CE" w:rsidP="00365307">
            <w:pPr>
              <w:jc w:val="center"/>
              <w:rPr>
                <w:lang w:eastAsia="en-US"/>
              </w:rPr>
            </w:pPr>
            <w:r w:rsidRPr="002775EA">
              <w:rPr>
                <w:lang w:eastAsia="en-US"/>
              </w:rPr>
              <w:t xml:space="preserve">не более 1 в расчете на </w:t>
            </w:r>
            <w:r>
              <w:rPr>
                <w:lang w:eastAsia="en-US"/>
              </w:rPr>
              <w:t>2</w:t>
            </w:r>
            <w:r w:rsidRPr="002775EA">
              <w:rPr>
                <w:lang w:eastAsia="en-US"/>
              </w:rPr>
              <w:t xml:space="preserve"> работник</w:t>
            </w:r>
            <w:r>
              <w:rPr>
                <w:lang w:eastAsia="en-US"/>
              </w:rPr>
              <w:t>ов</w:t>
            </w:r>
          </w:p>
        </w:tc>
        <w:tc>
          <w:tcPr>
            <w:tcW w:w="1701" w:type="dxa"/>
          </w:tcPr>
          <w:p w:rsidR="00BC19CE" w:rsidRPr="005F3D07" w:rsidRDefault="00BC19CE" w:rsidP="002775EA">
            <w:pPr>
              <w:jc w:val="center"/>
              <w:rPr>
                <w:lang w:eastAsia="en-US"/>
              </w:rPr>
            </w:pPr>
            <w:r w:rsidRPr="002775EA">
              <w:rPr>
                <w:lang w:eastAsia="en-US"/>
              </w:rPr>
              <w:t xml:space="preserve">не более  </w:t>
            </w:r>
            <w:r>
              <w:rPr>
                <w:lang w:eastAsia="en-US"/>
              </w:rPr>
              <w:t>20</w:t>
            </w:r>
            <w:r w:rsidRPr="002775EA">
              <w:rPr>
                <w:lang w:eastAsia="en-US"/>
              </w:rPr>
              <w:t>000</w:t>
            </w:r>
          </w:p>
        </w:tc>
        <w:tc>
          <w:tcPr>
            <w:tcW w:w="1843" w:type="dxa"/>
          </w:tcPr>
          <w:p w:rsidR="00BC19CE" w:rsidRPr="005F3D07" w:rsidRDefault="00BC19CE" w:rsidP="005F3D07">
            <w:pPr>
              <w:jc w:val="center"/>
              <w:rPr>
                <w:lang w:eastAsia="en-US"/>
              </w:rPr>
            </w:pPr>
            <w:r w:rsidRPr="002775EA">
              <w:rPr>
                <w:lang w:eastAsia="en-US"/>
              </w:rPr>
              <w:t>все должности</w:t>
            </w:r>
          </w:p>
        </w:tc>
      </w:tr>
      <w:tr w:rsidR="00BC19CE" w:rsidRPr="005F3D07" w:rsidTr="00D630FE">
        <w:tc>
          <w:tcPr>
            <w:tcW w:w="709" w:type="dxa"/>
          </w:tcPr>
          <w:p w:rsidR="00BC19CE" w:rsidRDefault="00BC19CE" w:rsidP="005F3D0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3261" w:type="dxa"/>
          </w:tcPr>
          <w:p w:rsidR="00BC19CE" w:rsidRPr="005F3D07" w:rsidRDefault="00BC19CE" w:rsidP="005F3D07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Многофункциональное устройство</w:t>
            </w:r>
          </w:p>
        </w:tc>
        <w:tc>
          <w:tcPr>
            <w:tcW w:w="2835" w:type="dxa"/>
          </w:tcPr>
          <w:p w:rsidR="00BC19CE" w:rsidRPr="005F3D07" w:rsidRDefault="00BC19CE" w:rsidP="0036530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не более 1 в расчете на 2 работников, вместо принтера и сканера в соответствии с настоящими нормативами</w:t>
            </w:r>
          </w:p>
        </w:tc>
        <w:tc>
          <w:tcPr>
            <w:tcW w:w="1701" w:type="dxa"/>
          </w:tcPr>
          <w:p w:rsidR="00BC19CE" w:rsidRPr="005F3D07" w:rsidRDefault="00BC19CE" w:rsidP="00B42906">
            <w:pPr>
              <w:jc w:val="center"/>
              <w:rPr>
                <w:lang w:eastAsia="en-US"/>
              </w:rPr>
            </w:pPr>
            <w:r w:rsidRPr="00B42906">
              <w:rPr>
                <w:lang w:eastAsia="en-US"/>
              </w:rPr>
              <w:t xml:space="preserve">не более  </w:t>
            </w:r>
            <w:r>
              <w:rPr>
                <w:lang w:eastAsia="en-US"/>
              </w:rPr>
              <w:t>3</w:t>
            </w:r>
            <w:r w:rsidRPr="00B42906">
              <w:rPr>
                <w:lang w:eastAsia="en-US"/>
              </w:rPr>
              <w:t>0000</w:t>
            </w:r>
          </w:p>
        </w:tc>
        <w:tc>
          <w:tcPr>
            <w:tcW w:w="1843" w:type="dxa"/>
          </w:tcPr>
          <w:p w:rsidR="00BC19CE" w:rsidRPr="005F3D07" w:rsidRDefault="00BC19CE" w:rsidP="005F3D07">
            <w:pPr>
              <w:jc w:val="center"/>
              <w:rPr>
                <w:lang w:eastAsia="en-US"/>
              </w:rPr>
            </w:pPr>
            <w:r w:rsidRPr="00B42906">
              <w:rPr>
                <w:lang w:eastAsia="en-US"/>
              </w:rPr>
              <w:t>все должности</w:t>
            </w:r>
          </w:p>
        </w:tc>
      </w:tr>
      <w:tr w:rsidR="00BC19CE" w:rsidRPr="005F3D07" w:rsidTr="00D630FE">
        <w:tc>
          <w:tcPr>
            <w:tcW w:w="709" w:type="dxa"/>
          </w:tcPr>
          <w:p w:rsidR="00BC19CE" w:rsidRDefault="00BC19CE" w:rsidP="005F3D0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3261" w:type="dxa"/>
          </w:tcPr>
          <w:p w:rsidR="00BC19CE" w:rsidRDefault="00BC19CE" w:rsidP="005F3D07">
            <w:pPr>
              <w:jc w:val="both"/>
              <w:rPr>
                <w:lang w:eastAsia="en-US"/>
              </w:rPr>
            </w:pPr>
            <w:r w:rsidRPr="00B42906">
              <w:rPr>
                <w:lang w:eastAsia="en-US"/>
              </w:rPr>
              <w:t>Источник бесперебойного питания</w:t>
            </w:r>
          </w:p>
        </w:tc>
        <w:tc>
          <w:tcPr>
            <w:tcW w:w="2835" w:type="dxa"/>
          </w:tcPr>
          <w:p w:rsidR="00BC19CE" w:rsidRDefault="00BC19CE" w:rsidP="005F3D0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не более 1 в расчете на одного работника</w:t>
            </w:r>
          </w:p>
        </w:tc>
        <w:tc>
          <w:tcPr>
            <w:tcW w:w="1701" w:type="dxa"/>
          </w:tcPr>
          <w:p w:rsidR="00BC19CE" w:rsidRPr="00B42906" w:rsidRDefault="00BC19CE" w:rsidP="006E0F7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не более    5300</w:t>
            </w:r>
          </w:p>
        </w:tc>
        <w:tc>
          <w:tcPr>
            <w:tcW w:w="1843" w:type="dxa"/>
          </w:tcPr>
          <w:p w:rsidR="00BC19CE" w:rsidRPr="00B42906" w:rsidRDefault="00BC19CE" w:rsidP="005F3D0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все должности</w:t>
            </w:r>
          </w:p>
        </w:tc>
      </w:tr>
      <w:tr w:rsidR="00BC19CE" w:rsidRPr="005F3D07" w:rsidTr="00D630FE">
        <w:tc>
          <w:tcPr>
            <w:tcW w:w="709" w:type="dxa"/>
          </w:tcPr>
          <w:p w:rsidR="00BC19CE" w:rsidRDefault="00BC19CE" w:rsidP="005F3D0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3261" w:type="dxa"/>
          </w:tcPr>
          <w:p w:rsidR="00BC19CE" w:rsidRPr="00B42906" w:rsidRDefault="00BC19CE" w:rsidP="005F3D07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Сетевой коммутатор </w:t>
            </w:r>
          </w:p>
        </w:tc>
        <w:tc>
          <w:tcPr>
            <w:tcW w:w="2835" w:type="dxa"/>
          </w:tcPr>
          <w:p w:rsidR="00BC19CE" w:rsidRDefault="00BC19CE" w:rsidP="005F3D0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необходимое количество для подключения всей техники и сегментов сети</w:t>
            </w:r>
          </w:p>
        </w:tc>
        <w:tc>
          <w:tcPr>
            <w:tcW w:w="1701" w:type="dxa"/>
          </w:tcPr>
          <w:p w:rsidR="00BC19CE" w:rsidRDefault="00BC19CE" w:rsidP="00B4290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не более 10000</w:t>
            </w:r>
          </w:p>
        </w:tc>
        <w:tc>
          <w:tcPr>
            <w:tcW w:w="1843" w:type="dxa"/>
          </w:tcPr>
          <w:p w:rsidR="00BC19CE" w:rsidRDefault="00BC19CE" w:rsidP="005F3D07">
            <w:pPr>
              <w:jc w:val="center"/>
              <w:rPr>
                <w:lang w:eastAsia="en-US"/>
              </w:rPr>
            </w:pPr>
            <w:r w:rsidRPr="001E6D5D">
              <w:rPr>
                <w:lang w:eastAsia="en-US"/>
              </w:rPr>
              <w:t>все должности</w:t>
            </w:r>
          </w:p>
        </w:tc>
      </w:tr>
      <w:tr w:rsidR="00BC19CE" w:rsidRPr="005F3D07" w:rsidTr="00D630FE">
        <w:tc>
          <w:tcPr>
            <w:tcW w:w="709" w:type="dxa"/>
          </w:tcPr>
          <w:p w:rsidR="00BC19CE" w:rsidRPr="005F3D07" w:rsidRDefault="00BC19CE" w:rsidP="003B6E28">
            <w:pPr>
              <w:jc w:val="center"/>
              <w:rPr>
                <w:lang w:eastAsia="en-US"/>
              </w:rPr>
            </w:pPr>
            <w:r w:rsidRPr="005F3D07">
              <w:rPr>
                <w:lang w:eastAsia="en-US"/>
              </w:rPr>
              <w:t>6</w:t>
            </w:r>
          </w:p>
        </w:tc>
        <w:tc>
          <w:tcPr>
            <w:tcW w:w="3261" w:type="dxa"/>
          </w:tcPr>
          <w:p w:rsidR="00BC19CE" w:rsidRPr="005F3D07" w:rsidRDefault="00BC19CE" w:rsidP="003B6E28">
            <w:pPr>
              <w:jc w:val="both"/>
              <w:rPr>
                <w:lang w:eastAsia="en-US"/>
              </w:rPr>
            </w:pPr>
            <w:r w:rsidRPr="005F3D07">
              <w:rPr>
                <w:lang w:eastAsia="en-US"/>
              </w:rPr>
              <w:t>Телефакс, термопленка</w:t>
            </w:r>
          </w:p>
        </w:tc>
        <w:tc>
          <w:tcPr>
            <w:tcW w:w="2835" w:type="dxa"/>
          </w:tcPr>
          <w:p w:rsidR="00BC19CE" w:rsidRPr="005F3D07" w:rsidRDefault="00BC19CE" w:rsidP="003B6E28">
            <w:pPr>
              <w:jc w:val="center"/>
              <w:rPr>
                <w:lang w:eastAsia="en-US"/>
              </w:rPr>
            </w:pPr>
            <w:r w:rsidRPr="005F3D07">
              <w:rPr>
                <w:lang w:eastAsia="en-US"/>
              </w:rPr>
              <w:t>не более 1 в расчете на 4 работников</w:t>
            </w:r>
          </w:p>
        </w:tc>
        <w:tc>
          <w:tcPr>
            <w:tcW w:w="1701" w:type="dxa"/>
          </w:tcPr>
          <w:p w:rsidR="00BC19CE" w:rsidRPr="005F3D07" w:rsidRDefault="00BC19CE" w:rsidP="003B6E28">
            <w:pPr>
              <w:jc w:val="center"/>
              <w:rPr>
                <w:lang w:eastAsia="en-US"/>
              </w:rPr>
            </w:pPr>
            <w:r w:rsidRPr="005F3D07">
              <w:rPr>
                <w:lang w:eastAsia="en-US"/>
              </w:rPr>
              <w:t xml:space="preserve"> не более 12 000</w:t>
            </w:r>
          </w:p>
        </w:tc>
        <w:tc>
          <w:tcPr>
            <w:tcW w:w="1843" w:type="dxa"/>
          </w:tcPr>
          <w:p w:rsidR="00BC19CE" w:rsidRPr="005F3D07" w:rsidRDefault="00BC19CE" w:rsidP="003B6E28">
            <w:pPr>
              <w:jc w:val="center"/>
              <w:rPr>
                <w:lang w:eastAsia="en-US"/>
              </w:rPr>
            </w:pPr>
            <w:r w:rsidRPr="005F3D07">
              <w:rPr>
                <w:lang w:eastAsia="en-US"/>
              </w:rPr>
              <w:t>все должности</w:t>
            </w:r>
          </w:p>
        </w:tc>
      </w:tr>
      <w:tr w:rsidR="00BC19CE" w:rsidRPr="005F3D07" w:rsidTr="00D630FE">
        <w:trPr>
          <w:trHeight w:val="717"/>
        </w:trPr>
        <w:tc>
          <w:tcPr>
            <w:tcW w:w="10349" w:type="dxa"/>
            <w:gridSpan w:val="5"/>
          </w:tcPr>
          <w:p w:rsidR="00BC19CE" w:rsidRPr="009A7578" w:rsidRDefault="00BC19CE" w:rsidP="009A7578">
            <w:pPr>
              <w:jc w:val="center"/>
              <w:rPr>
                <w:lang w:eastAsia="en-US"/>
              </w:rPr>
            </w:pPr>
            <w:r w:rsidRPr="009A7578">
              <w:rPr>
                <w:lang w:eastAsia="en-US"/>
              </w:rPr>
              <w:t>Муниципальное казенное учреждение Темрюкского городского поселения Темрюкского района «</w:t>
            </w:r>
            <w:r>
              <w:rPr>
                <w:lang w:eastAsia="en-US"/>
              </w:rPr>
              <w:t>Цетрализованная бухгалтерия</w:t>
            </w:r>
            <w:r w:rsidRPr="009A7578">
              <w:rPr>
                <w:lang w:eastAsia="en-US"/>
              </w:rPr>
              <w:t>»</w:t>
            </w:r>
          </w:p>
          <w:p w:rsidR="00BC19CE" w:rsidRPr="005F3D07" w:rsidRDefault="00BC19CE" w:rsidP="003B6E28">
            <w:pPr>
              <w:jc w:val="center"/>
              <w:rPr>
                <w:lang w:eastAsia="en-US"/>
              </w:rPr>
            </w:pPr>
          </w:p>
        </w:tc>
      </w:tr>
      <w:tr w:rsidR="00BC19CE" w:rsidRPr="005F3D07" w:rsidTr="00D630FE">
        <w:trPr>
          <w:trHeight w:val="1184"/>
        </w:trPr>
        <w:tc>
          <w:tcPr>
            <w:tcW w:w="709" w:type="dxa"/>
          </w:tcPr>
          <w:p w:rsidR="00BC19CE" w:rsidRPr="005F3D07" w:rsidRDefault="00BC19CE" w:rsidP="003B6E2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3261" w:type="dxa"/>
          </w:tcPr>
          <w:p w:rsidR="00BC19CE" w:rsidRPr="005F3D07" w:rsidRDefault="00BC19CE" w:rsidP="009A7578">
            <w:pPr>
              <w:jc w:val="both"/>
              <w:rPr>
                <w:lang w:eastAsia="en-US"/>
              </w:rPr>
            </w:pPr>
            <w:r w:rsidRPr="002F7572">
              <w:rPr>
                <w:lang w:eastAsia="en-US"/>
              </w:rPr>
              <w:t>Рабочая станция (системный блок, монитор, клавиатура, мышь) или моноблок</w:t>
            </w:r>
          </w:p>
        </w:tc>
        <w:tc>
          <w:tcPr>
            <w:tcW w:w="2835" w:type="dxa"/>
          </w:tcPr>
          <w:p w:rsidR="00BC19CE" w:rsidRPr="005F3D07" w:rsidRDefault="00BC19CE" w:rsidP="009A7578">
            <w:pPr>
              <w:jc w:val="center"/>
              <w:rPr>
                <w:lang w:eastAsia="en-US"/>
              </w:rPr>
            </w:pPr>
            <w:r w:rsidRPr="002F7572">
              <w:rPr>
                <w:lang w:eastAsia="en-US"/>
              </w:rPr>
              <w:t>не более 1 комплекта в расчете на 1 работника</w:t>
            </w:r>
          </w:p>
        </w:tc>
        <w:tc>
          <w:tcPr>
            <w:tcW w:w="1701" w:type="dxa"/>
          </w:tcPr>
          <w:p w:rsidR="00BC19CE" w:rsidRPr="005F3D07" w:rsidRDefault="00BC19CE" w:rsidP="009A7578">
            <w:pPr>
              <w:jc w:val="center"/>
              <w:rPr>
                <w:lang w:eastAsia="en-US"/>
              </w:rPr>
            </w:pPr>
            <w:r w:rsidRPr="002F7572">
              <w:rPr>
                <w:lang w:eastAsia="en-US"/>
              </w:rPr>
              <w:t xml:space="preserve">не более  </w:t>
            </w:r>
            <w:r>
              <w:rPr>
                <w:lang w:eastAsia="en-US"/>
              </w:rPr>
              <w:t>50</w:t>
            </w:r>
            <w:r w:rsidRPr="002F7572">
              <w:rPr>
                <w:lang w:eastAsia="en-US"/>
              </w:rPr>
              <w:t>000</w:t>
            </w:r>
          </w:p>
        </w:tc>
        <w:tc>
          <w:tcPr>
            <w:tcW w:w="1843" w:type="dxa"/>
          </w:tcPr>
          <w:p w:rsidR="00BC19CE" w:rsidRPr="005F3D07" w:rsidRDefault="00BC19CE" w:rsidP="009A7578">
            <w:pPr>
              <w:jc w:val="center"/>
              <w:rPr>
                <w:lang w:eastAsia="en-US"/>
              </w:rPr>
            </w:pPr>
            <w:r w:rsidRPr="002F7572">
              <w:rPr>
                <w:lang w:eastAsia="en-US"/>
              </w:rPr>
              <w:t>все должности</w:t>
            </w:r>
          </w:p>
        </w:tc>
      </w:tr>
      <w:tr w:rsidR="00BC19CE" w:rsidRPr="005F3D07" w:rsidTr="00D630FE">
        <w:trPr>
          <w:trHeight w:val="771"/>
        </w:trPr>
        <w:tc>
          <w:tcPr>
            <w:tcW w:w="709" w:type="dxa"/>
          </w:tcPr>
          <w:p w:rsidR="00BC19CE" w:rsidRPr="005F3D07" w:rsidRDefault="00BC19CE" w:rsidP="003B6E2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3261" w:type="dxa"/>
          </w:tcPr>
          <w:p w:rsidR="00BC19CE" w:rsidRPr="005F3D07" w:rsidRDefault="00BC19CE" w:rsidP="009A7578">
            <w:pPr>
              <w:jc w:val="both"/>
              <w:rPr>
                <w:lang w:eastAsia="en-US"/>
              </w:rPr>
            </w:pPr>
            <w:r w:rsidRPr="009A7578">
              <w:rPr>
                <w:lang w:eastAsia="en-US"/>
              </w:rPr>
              <w:t xml:space="preserve">Принтер, скорость печати до </w:t>
            </w:r>
            <w:r>
              <w:rPr>
                <w:lang w:eastAsia="en-US"/>
              </w:rPr>
              <w:t>2</w:t>
            </w:r>
            <w:r w:rsidRPr="009A7578">
              <w:rPr>
                <w:lang w:eastAsia="en-US"/>
              </w:rPr>
              <w:t xml:space="preserve">5 стр./мин </w:t>
            </w:r>
          </w:p>
        </w:tc>
        <w:tc>
          <w:tcPr>
            <w:tcW w:w="2835" w:type="dxa"/>
          </w:tcPr>
          <w:p w:rsidR="00BC19CE" w:rsidRPr="005F3D07" w:rsidRDefault="00BC19CE" w:rsidP="00365307">
            <w:pPr>
              <w:jc w:val="center"/>
              <w:rPr>
                <w:lang w:eastAsia="en-US"/>
              </w:rPr>
            </w:pPr>
            <w:r w:rsidRPr="009A7578">
              <w:rPr>
                <w:lang w:eastAsia="en-US"/>
              </w:rPr>
              <w:t xml:space="preserve">не более 1 в расчете на </w:t>
            </w:r>
            <w:r>
              <w:rPr>
                <w:lang w:eastAsia="en-US"/>
              </w:rPr>
              <w:t>2</w:t>
            </w:r>
            <w:r w:rsidRPr="009A7578">
              <w:rPr>
                <w:lang w:eastAsia="en-US"/>
              </w:rPr>
              <w:t xml:space="preserve"> работник</w:t>
            </w:r>
            <w:r>
              <w:rPr>
                <w:lang w:eastAsia="en-US"/>
              </w:rPr>
              <w:t>ов</w:t>
            </w:r>
          </w:p>
        </w:tc>
        <w:tc>
          <w:tcPr>
            <w:tcW w:w="1701" w:type="dxa"/>
          </w:tcPr>
          <w:p w:rsidR="00BC19CE" w:rsidRDefault="00BC19CE" w:rsidP="009A757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не более         9 000</w:t>
            </w:r>
          </w:p>
        </w:tc>
        <w:tc>
          <w:tcPr>
            <w:tcW w:w="1843" w:type="dxa"/>
          </w:tcPr>
          <w:p w:rsidR="00BC19CE" w:rsidRDefault="00BC19CE" w:rsidP="009A7578">
            <w:pPr>
              <w:jc w:val="center"/>
              <w:rPr>
                <w:lang w:eastAsia="en-US"/>
              </w:rPr>
            </w:pPr>
            <w:r w:rsidRPr="001E6D5D">
              <w:rPr>
                <w:lang w:eastAsia="en-US"/>
              </w:rPr>
              <w:t>все должности</w:t>
            </w:r>
          </w:p>
        </w:tc>
      </w:tr>
      <w:tr w:rsidR="00BC19CE" w:rsidRPr="005F3D07" w:rsidTr="00D630FE">
        <w:tc>
          <w:tcPr>
            <w:tcW w:w="709" w:type="dxa"/>
          </w:tcPr>
          <w:p w:rsidR="00BC19CE" w:rsidRDefault="00BC19CE" w:rsidP="0036530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3261" w:type="dxa"/>
          </w:tcPr>
          <w:p w:rsidR="00BC19CE" w:rsidRPr="005F3D07" w:rsidRDefault="00BC19CE" w:rsidP="00365307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Многофункциональное устройство</w:t>
            </w:r>
          </w:p>
        </w:tc>
        <w:tc>
          <w:tcPr>
            <w:tcW w:w="2835" w:type="dxa"/>
          </w:tcPr>
          <w:p w:rsidR="00BC19CE" w:rsidRPr="005F3D07" w:rsidRDefault="00BC19CE" w:rsidP="0036530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не более 1 в расчете на 2 работников, вместо принтера и сканера в соответствии с настоящими нормативами</w:t>
            </w:r>
          </w:p>
        </w:tc>
        <w:tc>
          <w:tcPr>
            <w:tcW w:w="1701" w:type="dxa"/>
          </w:tcPr>
          <w:p w:rsidR="00BC19CE" w:rsidRPr="005F3D07" w:rsidRDefault="00BC19CE" w:rsidP="00365307">
            <w:pPr>
              <w:jc w:val="center"/>
              <w:rPr>
                <w:lang w:eastAsia="en-US"/>
              </w:rPr>
            </w:pPr>
            <w:r w:rsidRPr="00B42906">
              <w:rPr>
                <w:lang w:eastAsia="en-US"/>
              </w:rPr>
              <w:t xml:space="preserve">не более  </w:t>
            </w:r>
            <w:r>
              <w:rPr>
                <w:lang w:eastAsia="en-US"/>
              </w:rPr>
              <w:t>15</w:t>
            </w:r>
            <w:r w:rsidRPr="00B42906">
              <w:rPr>
                <w:lang w:eastAsia="en-US"/>
              </w:rPr>
              <w:t>000</w:t>
            </w:r>
          </w:p>
        </w:tc>
        <w:tc>
          <w:tcPr>
            <w:tcW w:w="1843" w:type="dxa"/>
          </w:tcPr>
          <w:p w:rsidR="00BC19CE" w:rsidRPr="005F3D07" w:rsidRDefault="00BC19CE" w:rsidP="00365307">
            <w:pPr>
              <w:jc w:val="center"/>
              <w:rPr>
                <w:lang w:eastAsia="en-US"/>
              </w:rPr>
            </w:pPr>
            <w:r w:rsidRPr="00B42906">
              <w:rPr>
                <w:lang w:eastAsia="en-US"/>
              </w:rPr>
              <w:t>все должности</w:t>
            </w:r>
          </w:p>
        </w:tc>
      </w:tr>
      <w:tr w:rsidR="00BC19CE" w:rsidRPr="005F3D07" w:rsidTr="00D630FE">
        <w:tc>
          <w:tcPr>
            <w:tcW w:w="709" w:type="dxa"/>
          </w:tcPr>
          <w:p w:rsidR="00BC19CE" w:rsidRPr="005F3D07" w:rsidRDefault="00BC19CE" w:rsidP="0036530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3261" w:type="dxa"/>
          </w:tcPr>
          <w:p w:rsidR="00BC19CE" w:rsidRPr="005F3D07" w:rsidRDefault="00BC19CE" w:rsidP="00365307">
            <w:pPr>
              <w:jc w:val="both"/>
              <w:rPr>
                <w:lang w:eastAsia="en-US"/>
              </w:rPr>
            </w:pPr>
            <w:r w:rsidRPr="005F3D07">
              <w:rPr>
                <w:lang w:eastAsia="en-US"/>
              </w:rPr>
              <w:t>Телефакс, термопленка</w:t>
            </w:r>
          </w:p>
        </w:tc>
        <w:tc>
          <w:tcPr>
            <w:tcW w:w="2835" w:type="dxa"/>
          </w:tcPr>
          <w:p w:rsidR="00BC19CE" w:rsidRPr="005F3D07" w:rsidRDefault="00BC19CE" w:rsidP="00365307">
            <w:pPr>
              <w:jc w:val="center"/>
              <w:rPr>
                <w:lang w:eastAsia="en-US"/>
              </w:rPr>
            </w:pPr>
            <w:r w:rsidRPr="005F3D07">
              <w:rPr>
                <w:lang w:eastAsia="en-US"/>
              </w:rPr>
              <w:t>не более 1 в расчете на 4 работников</w:t>
            </w:r>
          </w:p>
        </w:tc>
        <w:tc>
          <w:tcPr>
            <w:tcW w:w="1701" w:type="dxa"/>
          </w:tcPr>
          <w:p w:rsidR="00BC19CE" w:rsidRPr="005F3D07" w:rsidRDefault="00BC19CE" w:rsidP="00365307">
            <w:pPr>
              <w:jc w:val="center"/>
              <w:rPr>
                <w:lang w:eastAsia="en-US"/>
              </w:rPr>
            </w:pPr>
            <w:r w:rsidRPr="005F3D07">
              <w:rPr>
                <w:lang w:eastAsia="en-US"/>
              </w:rPr>
              <w:t xml:space="preserve"> не более </w:t>
            </w:r>
            <w:r>
              <w:rPr>
                <w:lang w:eastAsia="en-US"/>
              </w:rPr>
              <w:t>9000</w:t>
            </w:r>
          </w:p>
        </w:tc>
        <w:tc>
          <w:tcPr>
            <w:tcW w:w="1843" w:type="dxa"/>
          </w:tcPr>
          <w:p w:rsidR="00BC19CE" w:rsidRPr="005F3D07" w:rsidRDefault="00BC19CE" w:rsidP="00365307">
            <w:pPr>
              <w:jc w:val="center"/>
              <w:rPr>
                <w:lang w:eastAsia="en-US"/>
              </w:rPr>
            </w:pPr>
            <w:r w:rsidRPr="005F3D07">
              <w:rPr>
                <w:lang w:eastAsia="en-US"/>
              </w:rPr>
              <w:t>все должности</w:t>
            </w:r>
          </w:p>
        </w:tc>
      </w:tr>
      <w:tr w:rsidR="00BC19CE" w:rsidRPr="005F3D07" w:rsidTr="00D630FE">
        <w:tc>
          <w:tcPr>
            <w:tcW w:w="709" w:type="dxa"/>
          </w:tcPr>
          <w:p w:rsidR="00BC19CE" w:rsidRDefault="00BC19CE" w:rsidP="006E0F7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3261" w:type="dxa"/>
          </w:tcPr>
          <w:p w:rsidR="00BC19CE" w:rsidRDefault="00BC19CE" w:rsidP="006E0F7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835" w:type="dxa"/>
          </w:tcPr>
          <w:p w:rsidR="00BC19CE" w:rsidRDefault="00BC19CE" w:rsidP="006E0F7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701" w:type="dxa"/>
          </w:tcPr>
          <w:p w:rsidR="00BC19CE" w:rsidRPr="00B42906" w:rsidRDefault="00BC19CE" w:rsidP="006E0F7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843" w:type="dxa"/>
          </w:tcPr>
          <w:p w:rsidR="00BC19CE" w:rsidRPr="00B42906" w:rsidRDefault="00BC19CE" w:rsidP="006E0F7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</w:tr>
      <w:tr w:rsidR="00BC19CE" w:rsidRPr="005F3D07" w:rsidTr="00D630FE">
        <w:tc>
          <w:tcPr>
            <w:tcW w:w="709" w:type="dxa"/>
          </w:tcPr>
          <w:p w:rsidR="00BC19CE" w:rsidRPr="005F3D07" w:rsidRDefault="00BC19CE" w:rsidP="0036530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3261" w:type="dxa"/>
          </w:tcPr>
          <w:p w:rsidR="00BC19CE" w:rsidRPr="005F3D07" w:rsidRDefault="00BC19CE" w:rsidP="0036530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Ноутбук</w:t>
            </w:r>
          </w:p>
        </w:tc>
        <w:tc>
          <w:tcPr>
            <w:tcW w:w="2835" w:type="dxa"/>
          </w:tcPr>
          <w:p w:rsidR="00BC19CE" w:rsidRPr="005F3D07" w:rsidRDefault="00BC19CE" w:rsidP="0036530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не более 1 в расчете на одного работника вместо рабочей станции на основе системного блока в соответствии с настоящими нормативами</w:t>
            </w:r>
          </w:p>
        </w:tc>
        <w:tc>
          <w:tcPr>
            <w:tcW w:w="1701" w:type="dxa"/>
          </w:tcPr>
          <w:p w:rsidR="00BC19CE" w:rsidRPr="005F3D07" w:rsidRDefault="00BC19CE" w:rsidP="0036530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не более  40000</w:t>
            </w:r>
          </w:p>
        </w:tc>
        <w:tc>
          <w:tcPr>
            <w:tcW w:w="1843" w:type="dxa"/>
          </w:tcPr>
          <w:p w:rsidR="00BC19CE" w:rsidRPr="005F3D07" w:rsidRDefault="00BC19CE" w:rsidP="00365307">
            <w:pPr>
              <w:jc w:val="center"/>
              <w:rPr>
                <w:lang w:eastAsia="en-US"/>
              </w:rPr>
            </w:pPr>
            <w:r w:rsidRPr="00365307">
              <w:rPr>
                <w:lang w:eastAsia="en-US"/>
              </w:rPr>
              <w:t>все должности</w:t>
            </w:r>
          </w:p>
        </w:tc>
      </w:tr>
    </w:tbl>
    <w:p w:rsidR="00BC19CE" w:rsidRPr="005F3D07" w:rsidRDefault="00BC19CE" w:rsidP="00B025C3">
      <w:pPr>
        <w:jc w:val="center"/>
      </w:pPr>
    </w:p>
    <w:p w:rsidR="00BC19CE" w:rsidRPr="005F3D07" w:rsidRDefault="00BC19CE" w:rsidP="00B025C3">
      <w:pPr>
        <w:jc w:val="center"/>
      </w:pPr>
    </w:p>
    <w:p w:rsidR="00BC19CE" w:rsidRDefault="00BC19CE" w:rsidP="00B025C3">
      <w:pPr>
        <w:jc w:val="center"/>
      </w:pPr>
    </w:p>
    <w:p w:rsidR="00BC19CE" w:rsidRDefault="00BC19CE" w:rsidP="00B025C3">
      <w:pPr>
        <w:jc w:val="center"/>
      </w:pPr>
    </w:p>
    <w:p w:rsidR="00BC19CE" w:rsidRPr="00D630FE" w:rsidRDefault="00BC19CE" w:rsidP="00644702">
      <w:pPr>
        <w:outlineLvl w:val="0"/>
        <w:rPr>
          <w:sz w:val="28"/>
          <w:szCs w:val="28"/>
        </w:rPr>
      </w:pPr>
      <w:r w:rsidRPr="00D630FE">
        <w:rPr>
          <w:sz w:val="28"/>
          <w:szCs w:val="28"/>
        </w:rPr>
        <w:t>Заместитель главы</w:t>
      </w:r>
    </w:p>
    <w:p w:rsidR="00BC19CE" w:rsidRPr="00D630FE" w:rsidRDefault="00BC19CE" w:rsidP="00D630FE">
      <w:pPr>
        <w:rPr>
          <w:sz w:val="28"/>
          <w:szCs w:val="28"/>
        </w:rPr>
      </w:pPr>
      <w:r w:rsidRPr="00D630FE">
        <w:rPr>
          <w:sz w:val="28"/>
          <w:szCs w:val="28"/>
        </w:rPr>
        <w:t>Темрюкского городского поселения</w:t>
      </w:r>
    </w:p>
    <w:p w:rsidR="00BC19CE" w:rsidRPr="00D630FE" w:rsidRDefault="00BC19CE" w:rsidP="00D630FE">
      <w:pPr>
        <w:rPr>
          <w:sz w:val="28"/>
          <w:szCs w:val="28"/>
        </w:rPr>
      </w:pPr>
      <w:r w:rsidRPr="00D630FE">
        <w:rPr>
          <w:sz w:val="28"/>
          <w:szCs w:val="28"/>
        </w:rPr>
        <w:t>Темрюкского района                                                                             А.В. Румянцева</w:t>
      </w:r>
    </w:p>
    <w:p w:rsidR="00BC19CE" w:rsidRDefault="00BC19CE" w:rsidP="00B025C3">
      <w:pPr>
        <w:jc w:val="center"/>
      </w:pPr>
    </w:p>
    <w:p w:rsidR="00BC19CE" w:rsidRDefault="00BC19CE" w:rsidP="00B025C3">
      <w:pPr>
        <w:jc w:val="center"/>
      </w:pPr>
    </w:p>
    <w:p w:rsidR="00BC19CE" w:rsidRDefault="00BC19CE" w:rsidP="00B025C3">
      <w:pPr>
        <w:jc w:val="center"/>
      </w:pPr>
    </w:p>
    <w:p w:rsidR="00BC19CE" w:rsidRDefault="00BC19CE" w:rsidP="00B025C3">
      <w:pPr>
        <w:jc w:val="center"/>
      </w:pPr>
    </w:p>
    <w:p w:rsidR="00BC19CE" w:rsidRDefault="00BC19CE" w:rsidP="00B025C3">
      <w:pPr>
        <w:jc w:val="center"/>
      </w:pPr>
    </w:p>
    <w:p w:rsidR="00BC19CE" w:rsidRDefault="00BC19CE" w:rsidP="00B025C3">
      <w:pPr>
        <w:jc w:val="center"/>
      </w:pPr>
    </w:p>
    <w:p w:rsidR="00BC19CE" w:rsidRDefault="00BC19CE" w:rsidP="00B025C3">
      <w:pPr>
        <w:jc w:val="center"/>
      </w:pPr>
    </w:p>
    <w:p w:rsidR="00BC19CE" w:rsidRDefault="00BC19CE" w:rsidP="00B025C3">
      <w:pPr>
        <w:jc w:val="center"/>
      </w:pPr>
    </w:p>
    <w:p w:rsidR="00BC19CE" w:rsidRDefault="00BC19CE" w:rsidP="00B025C3">
      <w:pPr>
        <w:jc w:val="center"/>
      </w:pPr>
    </w:p>
    <w:p w:rsidR="00BC19CE" w:rsidRDefault="00BC19CE" w:rsidP="00B025C3">
      <w:pPr>
        <w:jc w:val="center"/>
      </w:pPr>
    </w:p>
    <w:p w:rsidR="00BC19CE" w:rsidRDefault="00BC19CE" w:rsidP="00B025C3">
      <w:pPr>
        <w:jc w:val="center"/>
      </w:pPr>
    </w:p>
    <w:p w:rsidR="00BC19CE" w:rsidRDefault="00BC19CE" w:rsidP="00B025C3">
      <w:pPr>
        <w:jc w:val="center"/>
      </w:pPr>
    </w:p>
    <w:p w:rsidR="00BC19CE" w:rsidRDefault="00BC19CE" w:rsidP="00B025C3">
      <w:pPr>
        <w:jc w:val="center"/>
      </w:pPr>
    </w:p>
    <w:p w:rsidR="00BC19CE" w:rsidRDefault="00BC19CE" w:rsidP="00B025C3">
      <w:pPr>
        <w:jc w:val="center"/>
      </w:pPr>
    </w:p>
    <w:p w:rsidR="00BC19CE" w:rsidRDefault="00BC19CE" w:rsidP="00B025C3">
      <w:pPr>
        <w:jc w:val="center"/>
      </w:pPr>
    </w:p>
    <w:p w:rsidR="00BC19CE" w:rsidRDefault="00BC19CE" w:rsidP="00B025C3">
      <w:pPr>
        <w:jc w:val="center"/>
      </w:pPr>
    </w:p>
    <w:p w:rsidR="00BC19CE" w:rsidRDefault="00BC19CE" w:rsidP="00B025C3">
      <w:pPr>
        <w:jc w:val="center"/>
      </w:pPr>
    </w:p>
    <w:p w:rsidR="00BC19CE" w:rsidRDefault="00BC19CE" w:rsidP="00B025C3">
      <w:pPr>
        <w:jc w:val="center"/>
      </w:pPr>
    </w:p>
    <w:p w:rsidR="00BC19CE" w:rsidRDefault="00BC19CE" w:rsidP="00B025C3">
      <w:pPr>
        <w:jc w:val="center"/>
      </w:pPr>
    </w:p>
    <w:p w:rsidR="00BC19CE" w:rsidRDefault="00BC19CE" w:rsidP="00B025C3">
      <w:pPr>
        <w:jc w:val="center"/>
      </w:pPr>
    </w:p>
    <w:p w:rsidR="00BC19CE" w:rsidRDefault="00BC19CE" w:rsidP="00B025C3">
      <w:pPr>
        <w:jc w:val="center"/>
      </w:pPr>
    </w:p>
    <w:p w:rsidR="00BC19CE" w:rsidRDefault="00BC19CE" w:rsidP="00B025C3">
      <w:pPr>
        <w:jc w:val="center"/>
      </w:pPr>
    </w:p>
    <w:p w:rsidR="00BC19CE" w:rsidRDefault="00BC19CE" w:rsidP="00B025C3">
      <w:pPr>
        <w:jc w:val="center"/>
      </w:pPr>
    </w:p>
    <w:p w:rsidR="00BC19CE" w:rsidRDefault="00BC19CE" w:rsidP="00B025C3">
      <w:pPr>
        <w:jc w:val="center"/>
      </w:pPr>
    </w:p>
    <w:p w:rsidR="00BC19CE" w:rsidRDefault="00BC19CE" w:rsidP="00B025C3">
      <w:pPr>
        <w:jc w:val="center"/>
      </w:pPr>
    </w:p>
    <w:p w:rsidR="00BC19CE" w:rsidRDefault="00BC19CE" w:rsidP="00B025C3">
      <w:pPr>
        <w:jc w:val="center"/>
      </w:pPr>
    </w:p>
    <w:p w:rsidR="00BC19CE" w:rsidRDefault="00BC19CE" w:rsidP="00B025C3">
      <w:pPr>
        <w:jc w:val="center"/>
      </w:pPr>
    </w:p>
    <w:p w:rsidR="00BC19CE" w:rsidRDefault="00BC19CE" w:rsidP="00B025C3">
      <w:pPr>
        <w:jc w:val="center"/>
      </w:pPr>
    </w:p>
    <w:p w:rsidR="00BC19CE" w:rsidRDefault="00BC19CE" w:rsidP="00B025C3">
      <w:pPr>
        <w:jc w:val="center"/>
      </w:pPr>
    </w:p>
    <w:p w:rsidR="00BC19CE" w:rsidRDefault="00BC19CE" w:rsidP="00B025C3">
      <w:pPr>
        <w:jc w:val="center"/>
      </w:pPr>
    </w:p>
    <w:p w:rsidR="00BC19CE" w:rsidRDefault="00BC19CE" w:rsidP="00B025C3">
      <w:pPr>
        <w:jc w:val="center"/>
      </w:pPr>
    </w:p>
    <w:p w:rsidR="00BC19CE" w:rsidRDefault="00BC19CE" w:rsidP="00B025C3">
      <w:pPr>
        <w:jc w:val="center"/>
      </w:pPr>
    </w:p>
    <w:p w:rsidR="00BC19CE" w:rsidRDefault="00BC19CE" w:rsidP="00B025C3">
      <w:pPr>
        <w:jc w:val="center"/>
      </w:pPr>
    </w:p>
    <w:p w:rsidR="00BC19CE" w:rsidRDefault="00BC19CE" w:rsidP="00B025C3">
      <w:pPr>
        <w:jc w:val="center"/>
      </w:pPr>
    </w:p>
    <w:p w:rsidR="00BC19CE" w:rsidRDefault="00BC19CE" w:rsidP="00B025C3">
      <w:pPr>
        <w:jc w:val="center"/>
      </w:pPr>
    </w:p>
    <w:p w:rsidR="00BC19CE" w:rsidRDefault="00BC19CE" w:rsidP="00B025C3">
      <w:pPr>
        <w:jc w:val="center"/>
      </w:pPr>
    </w:p>
    <w:p w:rsidR="00BC19CE" w:rsidRPr="004B1B6B" w:rsidRDefault="00BC19CE" w:rsidP="00644702">
      <w:pPr>
        <w:pStyle w:val="ConsPlusNormal"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t xml:space="preserve">                                                                                                          </w:t>
      </w:r>
      <w:r w:rsidRPr="004B1B6B">
        <w:rPr>
          <w:rFonts w:ascii="Times New Roman" w:hAnsi="Times New Roman" w:cs="Times New Roman"/>
          <w:sz w:val="28"/>
          <w:szCs w:val="28"/>
        </w:rPr>
        <w:t>ПРИЛОЖЕНИЕ</w:t>
      </w:r>
      <w:r>
        <w:rPr>
          <w:rFonts w:ascii="Times New Roman" w:hAnsi="Times New Roman" w:cs="Times New Roman"/>
          <w:sz w:val="28"/>
          <w:szCs w:val="28"/>
        </w:rPr>
        <w:t xml:space="preserve"> № 14</w:t>
      </w:r>
    </w:p>
    <w:p w:rsidR="00BC19CE" w:rsidRDefault="00BC19CE" w:rsidP="00D630FE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BC19CE" w:rsidRDefault="00BC19CE" w:rsidP="00644702">
      <w:pPr>
        <w:pStyle w:val="ConsPlusNormal"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УТВЕРЖДЕНЫ</w:t>
      </w:r>
    </w:p>
    <w:p w:rsidR="00BC19CE" w:rsidRDefault="00BC19CE" w:rsidP="00D630FE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постановлением администрации                                                                                                                                                                                         </w:t>
      </w:r>
    </w:p>
    <w:p w:rsidR="00BC19CE" w:rsidRDefault="00BC19CE" w:rsidP="00D630FE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Темрюкского городского поселения </w:t>
      </w:r>
    </w:p>
    <w:p w:rsidR="00BC19CE" w:rsidRDefault="00BC19CE" w:rsidP="00D630FE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Темрюкского района</w:t>
      </w:r>
    </w:p>
    <w:p w:rsidR="00BC19CE" w:rsidRDefault="00BC19CE" w:rsidP="00D630FE">
      <w:pPr>
        <w:ind w:left="5529" w:right="139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7A5CC4">
        <w:rPr>
          <w:sz w:val="28"/>
          <w:szCs w:val="28"/>
        </w:rPr>
        <w:t xml:space="preserve">от   </w:t>
      </w:r>
      <w:r w:rsidRPr="007A5CC4">
        <w:rPr>
          <w:sz w:val="28"/>
          <w:szCs w:val="28"/>
          <w:u w:val="single"/>
        </w:rPr>
        <w:t xml:space="preserve">11.10.2016      </w:t>
      </w:r>
      <w:r w:rsidRPr="007A5CC4">
        <w:rPr>
          <w:sz w:val="28"/>
          <w:szCs w:val="28"/>
        </w:rPr>
        <w:t xml:space="preserve">№    </w:t>
      </w:r>
      <w:r w:rsidRPr="007A5CC4">
        <w:rPr>
          <w:sz w:val="28"/>
          <w:szCs w:val="28"/>
          <w:u w:val="single"/>
        </w:rPr>
        <w:t xml:space="preserve">  1268  </w:t>
      </w:r>
    </w:p>
    <w:p w:rsidR="00BC19CE" w:rsidRDefault="00BC19CE" w:rsidP="00D630FE"/>
    <w:p w:rsidR="00BC19CE" w:rsidRPr="008C03D5" w:rsidRDefault="00BC19CE" w:rsidP="001E6D5D">
      <w:pPr>
        <w:jc w:val="center"/>
      </w:pPr>
    </w:p>
    <w:p w:rsidR="00BC19CE" w:rsidRPr="00D630FE" w:rsidRDefault="00BC19CE" w:rsidP="00644702">
      <w:pPr>
        <w:jc w:val="center"/>
        <w:outlineLvl w:val="0"/>
        <w:rPr>
          <w:b/>
          <w:sz w:val="28"/>
          <w:szCs w:val="28"/>
        </w:rPr>
      </w:pPr>
      <w:r w:rsidRPr="00D630FE">
        <w:rPr>
          <w:b/>
          <w:sz w:val="28"/>
          <w:szCs w:val="28"/>
        </w:rPr>
        <w:t>НОРМАТИВЫ</w:t>
      </w:r>
    </w:p>
    <w:p w:rsidR="00BC19CE" w:rsidRDefault="00BC19CE" w:rsidP="001E6D5D">
      <w:pPr>
        <w:pStyle w:val="NoSpacing"/>
        <w:jc w:val="center"/>
        <w:rPr>
          <w:rFonts w:ascii="Times New Roman" w:hAnsi="Times New Roman" w:cs="Times New Roman"/>
          <w:b/>
          <w:sz w:val="28"/>
          <w:szCs w:val="28"/>
          <w:lang w:eastAsia="en-US"/>
        </w:rPr>
      </w:pPr>
      <w:r w:rsidRPr="00D630FE">
        <w:rPr>
          <w:rFonts w:ascii="Times New Roman" w:hAnsi="Times New Roman" w:cs="Times New Roman"/>
          <w:b/>
          <w:sz w:val="28"/>
          <w:szCs w:val="28"/>
        </w:rPr>
        <w:t>обеспечения функций администрации Темрюкского городского поселения Темрюкского района,</w:t>
      </w:r>
      <w:r w:rsidRPr="00D630FE">
        <w:rPr>
          <w:b/>
          <w:sz w:val="28"/>
          <w:szCs w:val="28"/>
        </w:rPr>
        <w:t xml:space="preserve"> </w:t>
      </w:r>
      <w:r w:rsidRPr="00D630FE">
        <w:rPr>
          <w:rFonts w:ascii="Times New Roman" w:hAnsi="Times New Roman" w:cs="Times New Roman"/>
          <w:b/>
          <w:sz w:val="28"/>
          <w:szCs w:val="28"/>
        </w:rPr>
        <w:t xml:space="preserve">в том числе подведомственных ей </w:t>
      </w:r>
      <w:r>
        <w:rPr>
          <w:rFonts w:ascii="Times New Roman" w:hAnsi="Times New Roman" w:cs="Times New Roman"/>
          <w:b/>
          <w:sz w:val="28"/>
          <w:szCs w:val="28"/>
        </w:rPr>
        <w:t xml:space="preserve">муниципальных </w:t>
      </w:r>
      <w:r w:rsidRPr="00D630FE">
        <w:rPr>
          <w:rFonts w:ascii="Times New Roman" w:hAnsi="Times New Roman" w:cs="Times New Roman"/>
          <w:b/>
          <w:sz w:val="28"/>
          <w:szCs w:val="28"/>
        </w:rPr>
        <w:t xml:space="preserve">казенных учреждений, применяемые при расчете нормативных затрат </w:t>
      </w:r>
      <w:r w:rsidRPr="00D630FE">
        <w:rPr>
          <w:rFonts w:ascii="Times New Roman" w:hAnsi="Times New Roman" w:cs="Times New Roman"/>
          <w:b/>
          <w:sz w:val="28"/>
          <w:szCs w:val="28"/>
          <w:lang w:eastAsia="en-US"/>
        </w:rPr>
        <w:t>на приобретение расходных материалов для различных типов принтеров, многофункциональных устройств, копировальных аппаратов  (оргтехники).</w:t>
      </w:r>
    </w:p>
    <w:p w:rsidR="00BC19CE" w:rsidRDefault="00BC19CE" w:rsidP="00B92459">
      <w:pPr>
        <w:ind w:left="5670"/>
        <w:jc w:val="center"/>
      </w:pPr>
    </w:p>
    <w:tbl>
      <w:tblPr>
        <w:tblW w:w="1049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37"/>
        <w:gridCol w:w="2516"/>
        <w:gridCol w:w="1701"/>
        <w:gridCol w:w="1194"/>
        <w:gridCol w:w="1572"/>
        <w:gridCol w:w="1169"/>
        <w:gridCol w:w="1594"/>
      </w:tblGrid>
      <w:tr w:rsidR="00BC19CE" w:rsidRPr="004E39AD" w:rsidTr="00D630FE">
        <w:tc>
          <w:tcPr>
            <w:tcW w:w="745" w:type="dxa"/>
          </w:tcPr>
          <w:p w:rsidR="00BC19CE" w:rsidRPr="004E39AD" w:rsidRDefault="00BC19CE" w:rsidP="004E39AD">
            <w:pPr>
              <w:jc w:val="center"/>
              <w:rPr>
                <w:lang w:eastAsia="en-US"/>
              </w:rPr>
            </w:pPr>
            <w:r w:rsidRPr="004E39AD">
              <w:rPr>
                <w:lang w:eastAsia="en-US"/>
              </w:rPr>
              <w:t>№ п/п</w:t>
            </w:r>
          </w:p>
        </w:tc>
        <w:tc>
          <w:tcPr>
            <w:tcW w:w="2516" w:type="dxa"/>
          </w:tcPr>
          <w:p w:rsidR="00BC19CE" w:rsidRPr="004E39AD" w:rsidRDefault="00BC19CE" w:rsidP="004E39AD">
            <w:pPr>
              <w:jc w:val="center"/>
              <w:rPr>
                <w:lang w:eastAsia="en-US"/>
              </w:rPr>
            </w:pPr>
            <w:r w:rsidRPr="004E39AD">
              <w:rPr>
                <w:lang w:eastAsia="en-US"/>
              </w:rPr>
              <w:t>Тип устройства</w:t>
            </w:r>
          </w:p>
        </w:tc>
        <w:tc>
          <w:tcPr>
            <w:tcW w:w="1701" w:type="dxa"/>
          </w:tcPr>
          <w:p w:rsidR="00BC19CE" w:rsidRPr="004E39AD" w:rsidRDefault="00BC19CE" w:rsidP="004E39AD">
            <w:pPr>
              <w:jc w:val="center"/>
              <w:rPr>
                <w:lang w:eastAsia="en-US"/>
              </w:rPr>
            </w:pPr>
            <w:r w:rsidRPr="004E39AD">
              <w:rPr>
                <w:lang w:eastAsia="en-US"/>
              </w:rPr>
              <w:t>Способ печати</w:t>
            </w:r>
          </w:p>
        </w:tc>
        <w:tc>
          <w:tcPr>
            <w:tcW w:w="1194" w:type="dxa"/>
          </w:tcPr>
          <w:p w:rsidR="00BC19CE" w:rsidRPr="004E39AD" w:rsidRDefault="00BC19CE" w:rsidP="004E39AD">
            <w:pPr>
              <w:jc w:val="center"/>
              <w:rPr>
                <w:lang w:eastAsia="en-US"/>
              </w:rPr>
            </w:pPr>
            <w:r w:rsidRPr="004E39AD">
              <w:rPr>
                <w:lang w:eastAsia="en-US"/>
              </w:rPr>
              <w:t>Ресурс картриджа</w:t>
            </w:r>
          </w:p>
          <w:p w:rsidR="00BC19CE" w:rsidRPr="004E39AD" w:rsidRDefault="00BC19CE" w:rsidP="004E39AD">
            <w:pPr>
              <w:jc w:val="center"/>
              <w:rPr>
                <w:lang w:eastAsia="en-US"/>
              </w:rPr>
            </w:pPr>
            <w:r w:rsidRPr="004E39AD">
              <w:rPr>
                <w:lang w:eastAsia="en-US"/>
              </w:rPr>
              <w:t>листов</w:t>
            </w:r>
          </w:p>
        </w:tc>
        <w:tc>
          <w:tcPr>
            <w:tcW w:w="1572" w:type="dxa"/>
          </w:tcPr>
          <w:p w:rsidR="00BC19CE" w:rsidRPr="004E39AD" w:rsidRDefault="00BC19CE" w:rsidP="004E39AD">
            <w:pPr>
              <w:jc w:val="center"/>
              <w:rPr>
                <w:lang w:eastAsia="en-US"/>
              </w:rPr>
            </w:pPr>
            <w:r w:rsidRPr="004E39AD">
              <w:rPr>
                <w:lang w:eastAsia="en-US"/>
              </w:rPr>
              <w:t>тип расходного материала</w:t>
            </w:r>
          </w:p>
        </w:tc>
        <w:tc>
          <w:tcPr>
            <w:tcW w:w="1169" w:type="dxa"/>
          </w:tcPr>
          <w:p w:rsidR="00BC19CE" w:rsidRPr="004E39AD" w:rsidRDefault="00BC19CE" w:rsidP="004E39AD">
            <w:pPr>
              <w:jc w:val="center"/>
              <w:rPr>
                <w:lang w:eastAsia="en-US"/>
              </w:rPr>
            </w:pPr>
            <w:r w:rsidRPr="004E39AD">
              <w:rPr>
                <w:lang w:eastAsia="en-US"/>
              </w:rPr>
              <w:t>цена руб.</w:t>
            </w:r>
          </w:p>
        </w:tc>
        <w:tc>
          <w:tcPr>
            <w:tcW w:w="1594" w:type="dxa"/>
          </w:tcPr>
          <w:p w:rsidR="00BC19CE" w:rsidRPr="004E39AD" w:rsidRDefault="00BC19CE" w:rsidP="004E39AD">
            <w:pPr>
              <w:jc w:val="center"/>
              <w:rPr>
                <w:lang w:eastAsia="en-US"/>
              </w:rPr>
            </w:pPr>
            <w:r w:rsidRPr="004E39AD">
              <w:rPr>
                <w:lang w:eastAsia="en-US"/>
              </w:rPr>
              <w:t>расчетная потребность на устройство (шт. в год)</w:t>
            </w:r>
          </w:p>
        </w:tc>
      </w:tr>
      <w:tr w:rsidR="00BC19CE" w:rsidRPr="004E39AD" w:rsidTr="00D630FE">
        <w:tc>
          <w:tcPr>
            <w:tcW w:w="745" w:type="dxa"/>
          </w:tcPr>
          <w:p w:rsidR="00BC19CE" w:rsidRPr="004E39AD" w:rsidRDefault="00BC19CE" w:rsidP="004E39A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516" w:type="dxa"/>
          </w:tcPr>
          <w:p w:rsidR="00BC19CE" w:rsidRPr="004E39AD" w:rsidRDefault="00BC19CE" w:rsidP="004E39A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701" w:type="dxa"/>
          </w:tcPr>
          <w:p w:rsidR="00BC19CE" w:rsidRPr="004E39AD" w:rsidRDefault="00BC19CE" w:rsidP="004E39A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194" w:type="dxa"/>
          </w:tcPr>
          <w:p w:rsidR="00BC19CE" w:rsidRPr="004E39AD" w:rsidRDefault="00BC19CE" w:rsidP="004E39A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572" w:type="dxa"/>
          </w:tcPr>
          <w:p w:rsidR="00BC19CE" w:rsidRPr="004E39AD" w:rsidRDefault="00BC19CE" w:rsidP="004E39A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1169" w:type="dxa"/>
          </w:tcPr>
          <w:p w:rsidR="00BC19CE" w:rsidRPr="004E39AD" w:rsidRDefault="00BC19CE" w:rsidP="004E39A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1594" w:type="dxa"/>
          </w:tcPr>
          <w:p w:rsidR="00BC19CE" w:rsidRPr="004E39AD" w:rsidRDefault="00BC19CE" w:rsidP="004E39A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</w:tr>
      <w:tr w:rsidR="00BC19CE" w:rsidRPr="004E39AD" w:rsidTr="00D630FE">
        <w:tc>
          <w:tcPr>
            <w:tcW w:w="10491" w:type="dxa"/>
            <w:gridSpan w:val="7"/>
          </w:tcPr>
          <w:p w:rsidR="00BC19CE" w:rsidRPr="004E39AD" w:rsidRDefault="00BC19CE" w:rsidP="004E39AD">
            <w:pPr>
              <w:jc w:val="center"/>
              <w:rPr>
                <w:lang w:eastAsia="en-US"/>
              </w:rPr>
            </w:pPr>
            <w:r w:rsidRPr="004E39AD">
              <w:rPr>
                <w:lang w:eastAsia="en-US"/>
              </w:rPr>
              <w:t>Администрация Темрюкского городского поселения Темрюкского района</w:t>
            </w:r>
          </w:p>
        </w:tc>
      </w:tr>
      <w:tr w:rsidR="00BC19CE" w:rsidRPr="004E39AD" w:rsidTr="00D630FE">
        <w:tc>
          <w:tcPr>
            <w:tcW w:w="745" w:type="dxa"/>
          </w:tcPr>
          <w:p w:rsidR="00BC19CE" w:rsidRPr="004E39AD" w:rsidRDefault="00BC19CE" w:rsidP="004E39A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516" w:type="dxa"/>
          </w:tcPr>
          <w:p w:rsidR="00BC19CE" w:rsidRPr="004E39AD" w:rsidRDefault="00BC19CE" w:rsidP="00EE586B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Принтер или многофункциональное устройство ( до 45стр./ мин)</w:t>
            </w:r>
          </w:p>
        </w:tc>
        <w:tc>
          <w:tcPr>
            <w:tcW w:w="1701" w:type="dxa"/>
          </w:tcPr>
          <w:p w:rsidR="00BC19CE" w:rsidRPr="004E39AD" w:rsidRDefault="00BC19CE" w:rsidP="004E39A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цветной , лазерный</w:t>
            </w:r>
          </w:p>
        </w:tc>
        <w:tc>
          <w:tcPr>
            <w:tcW w:w="1194" w:type="dxa"/>
          </w:tcPr>
          <w:p w:rsidR="00BC19CE" w:rsidRPr="004E39AD" w:rsidRDefault="00BC19CE" w:rsidP="004E39A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от 7000</w:t>
            </w:r>
          </w:p>
        </w:tc>
        <w:tc>
          <w:tcPr>
            <w:tcW w:w="1572" w:type="dxa"/>
          </w:tcPr>
          <w:p w:rsidR="00BC19CE" w:rsidRPr="004E39AD" w:rsidRDefault="00BC19CE" w:rsidP="004E39A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комплект картриджей</w:t>
            </w:r>
          </w:p>
        </w:tc>
        <w:tc>
          <w:tcPr>
            <w:tcW w:w="1169" w:type="dxa"/>
          </w:tcPr>
          <w:p w:rsidR="00BC19CE" w:rsidRPr="004E39AD" w:rsidRDefault="00BC19CE" w:rsidP="004E39A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не более 30000</w:t>
            </w:r>
          </w:p>
        </w:tc>
        <w:tc>
          <w:tcPr>
            <w:tcW w:w="1594" w:type="dxa"/>
          </w:tcPr>
          <w:p w:rsidR="00BC19CE" w:rsidRPr="004E39AD" w:rsidRDefault="00BC19CE" w:rsidP="004E39A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</w:tr>
      <w:tr w:rsidR="00BC19CE" w:rsidRPr="004E39AD" w:rsidTr="00D630FE">
        <w:tc>
          <w:tcPr>
            <w:tcW w:w="745" w:type="dxa"/>
          </w:tcPr>
          <w:p w:rsidR="00BC19CE" w:rsidRPr="004E39AD" w:rsidRDefault="00BC19CE" w:rsidP="004E39A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516" w:type="dxa"/>
          </w:tcPr>
          <w:p w:rsidR="00BC19CE" w:rsidRPr="004E39AD" w:rsidRDefault="00BC19CE" w:rsidP="00EE586B">
            <w:pPr>
              <w:jc w:val="center"/>
              <w:rPr>
                <w:lang w:eastAsia="en-US"/>
              </w:rPr>
            </w:pPr>
            <w:r w:rsidRPr="00EE586B">
              <w:rPr>
                <w:lang w:eastAsia="en-US"/>
              </w:rPr>
              <w:t xml:space="preserve">Принтер или многофункциональное устройство ( до </w:t>
            </w:r>
            <w:r>
              <w:rPr>
                <w:lang w:eastAsia="en-US"/>
              </w:rPr>
              <w:t>2</w:t>
            </w:r>
            <w:r w:rsidRPr="00EE586B">
              <w:rPr>
                <w:lang w:eastAsia="en-US"/>
              </w:rPr>
              <w:t>5стр./ мин)</w:t>
            </w:r>
          </w:p>
        </w:tc>
        <w:tc>
          <w:tcPr>
            <w:tcW w:w="1701" w:type="dxa"/>
          </w:tcPr>
          <w:p w:rsidR="00BC19CE" w:rsidRPr="004E39AD" w:rsidRDefault="00BC19CE" w:rsidP="004E39A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ч/б,  лазерный</w:t>
            </w:r>
          </w:p>
        </w:tc>
        <w:tc>
          <w:tcPr>
            <w:tcW w:w="1194" w:type="dxa"/>
          </w:tcPr>
          <w:p w:rsidR="00BC19CE" w:rsidRPr="004E39AD" w:rsidRDefault="00BC19CE" w:rsidP="00EE586B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от  3000</w:t>
            </w:r>
          </w:p>
        </w:tc>
        <w:tc>
          <w:tcPr>
            <w:tcW w:w="1572" w:type="dxa"/>
          </w:tcPr>
          <w:p w:rsidR="00BC19CE" w:rsidRPr="004E39AD" w:rsidRDefault="00BC19CE" w:rsidP="004E39A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картридж</w:t>
            </w:r>
          </w:p>
        </w:tc>
        <w:tc>
          <w:tcPr>
            <w:tcW w:w="1169" w:type="dxa"/>
          </w:tcPr>
          <w:p w:rsidR="00BC19CE" w:rsidRPr="004E39AD" w:rsidRDefault="00BC19CE" w:rsidP="004E39A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не более 7000</w:t>
            </w:r>
          </w:p>
        </w:tc>
        <w:tc>
          <w:tcPr>
            <w:tcW w:w="1594" w:type="dxa"/>
          </w:tcPr>
          <w:p w:rsidR="00BC19CE" w:rsidRPr="004E39AD" w:rsidRDefault="00BC19CE" w:rsidP="004E39A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</w:tr>
      <w:tr w:rsidR="00BC19CE" w:rsidRPr="004E39AD" w:rsidTr="00B827B2">
        <w:trPr>
          <w:trHeight w:val="553"/>
        </w:trPr>
        <w:tc>
          <w:tcPr>
            <w:tcW w:w="745" w:type="dxa"/>
          </w:tcPr>
          <w:p w:rsidR="00BC19CE" w:rsidRPr="004E39AD" w:rsidRDefault="00BC19CE" w:rsidP="004E39A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3 </w:t>
            </w:r>
          </w:p>
        </w:tc>
        <w:tc>
          <w:tcPr>
            <w:tcW w:w="2516" w:type="dxa"/>
          </w:tcPr>
          <w:p w:rsidR="00BC19CE" w:rsidRPr="004E39AD" w:rsidRDefault="00BC19CE" w:rsidP="00EE586B">
            <w:pPr>
              <w:jc w:val="center"/>
              <w:rPr>
                <w:lang w:eastAsia="en-US"/>
              </w:rPr>
            </w:pPr>
            <w:r w:rsidRPr="00EE586B">
              <w:rPr>
                <w:lang w:eastAsia="en-US"/>
              </w:rPr>
              <w:t xml:space="preserve">Принтер ( до </w:t>
            </w:r>
            <w:r>
              <w:rPr>
                <w:lang w:eastAsia="en-US"/>
              </w:rPr>
              <w:t>37</w:t>
            </w:r>
            <w:r w:rsidRPr="00EE586B">
              <w:rPr>
                <w:lang w:eastAsia="en-US"/>
              </w:rPr>
              <w:t>стр./ мин)</w:t>
            </w:r>
          </w:p>
        </w:tc>
        <w:tc>
          <w:tcPr>
            <w:tcW w:w="1701" w:type="dxa"/>
          </w:tcPr>
          <w:p w:rsidR="00BC19CE" w:rsidRPr="004E39AD" w:rsidRDefault="00BC19CE" w:rsidP="004E39A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цветной, струйный</w:t>
            </w:r>
          </w:p>
        </w:tc>
        <w:tc>
          <w:tcPr>
            <w:tcW w:w="1194" w:type="dxa"/>
          </w:tcPr>
          <w:p w:rsidR="00BC19CE" w:rsidRPr="004E39AD" w:rsidRDefault="00BC19CE" w:rsidP="004E39A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от 300</w:t>
            </w:r>
          </w:p>
        </w:tc>
        <w:tc>
          <w:tcPr>
            <w:tcW w:w="1572" w:type="dxa"/>
          </w:tcPr>
          <w:p w:rsidR="00BC19CE" w:rsidRPr="004E39AD" w:rsidRDefault="00BC19CE" w:rsidP="004E39AD">
            <w:pPr>
              <w:jc w:val="center"/>
              <w:rPr>
                <w:lang w:eastAsia="en-US"/>
              </w:rPr>
            </w:pPr>
            <w:r w:rsidRPr="00EE586B">
              <w:rPr>
                <w:lang w:eastAsia="en-US"/>
              </w:rPr>
              <w:t>комплект картриджей</w:t>
            </w:r>
          </w:p>
        </w:tc>
        <w:tc>
          <w:tcPr>
            <w:tcW w:w="1169" w:type="dxa"/>
          </w:tcPr>
          <w:p w:rsidR="00BC19CE" w:rsidRPr="004E39AD" w:rsidRDefault="00BC19CE" w:rsidP="004E39A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не более 3000</w:t>
            </w:r>
          </w:p>
        </w:tc>
        <w:tc>
          <w:tcPr>
            <w:tcW w:w="1594" w:type="dxa"/>
          </w:tcPr>
          <w:p w:rsidR="00BC19CE" w:rsidRPr="004E39AD" w:rsidRDefault="00BC19CE" w:rsidP="004E39A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</w:tr>
      <w:tr w:rsidR="00BC19CE" w:rsidRPr="004E39AD" w:rsidTr="00D630FE">
        <w:tc>
          <w:tcPr>
            <w:tcW w:w="745" w:type="dxa"/>
          </w:tcPr>
          <w:p w:rsidR="00BC19CE" w:rsidRPr="004E39AD" w:rsidRDefault="00BC19CE" w:rsidP="004E39A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2516" w:type="dxa"/>
          </w:tcPr>
          <w:p w:rsidR="00BC19CE" w:rsidRPr="004E39AD" w:rsidRDefault="00BC19CE" w:rsidP="004E39AD">
            <w:pPr>
              <w:jc w:val="center"/>
              <w:rPr>
                <w:lang w:eastAsia="en-US"/>
              </w:rPr>
            </w:pPr>
            <w:r w:rsidRPr="00FF686C">
              <w:rPr>
                <w:lang w:eastAsia="en-US"/>
              </w:rPr>
              <w:t>Телефакс</w:t>
            </w:r>
          </w:p>
        </w:tc>
        <w:tc>
          <w:tcPr>
            <w:tcW w:w="1701" w:type="dxa"/>
          </w:tcPr>
          <w:p w:rsidR="00BC19CE" w:rsidRPr="004E39AD" w:rsidRDefault="00BC19CE" w:rsidP="004E39AD">
            <w:pPr>
              <w:jc w:val="center"/>
              <w:rPr>
                <w:lang w:eastAsia="en-US"/>
              </w:rPr>
            </w:pPr>
            <w:r w:rsidRPr="00FF686C">
              <w:rPr>
                <w:lang w:eastAsia="en-US"/>
              </w:rPr>
              <w:t>термопленка</w:t>
            </w:r>
          </w:p>
        </w:tc>
        <w:tc>
          <w:tcPr>
            <w:tcW w:w="1194" w:type="dxa"/>
          </w:tcPr>
          <w:p w:rsidR="00BC19CE" w:rsidRPr="004E39AD" w:rsidRDefault="00BC19CE" w:rsidP="004E39AD">
            <w:pPr>
              <w:jc w:val="center"/>
              <w:rPr>
                <w:lang w:eastAsia="en-US"/>
              </w:rPr>
            </w:pPr>
            <w:r w:rsidRPr="00FF686C">
              <w:rPr>
                <w:lang w:eastAsia="en-US"/>
              </w:rPr>
              <w:t>от 30</w:t>
            </w:r>
          </w:p>
        </w:tc>
        <w:tc>
          <w:tcPr>
            <w:tcW w:w="1572" w:type="dxa"/>
          </w:tcPr>
          <w:p w:rsidR="00BC19CE" w:rsidRPr="004E39AD" w:rsidRDefault="00BC19CE" w:rsidP="004E39AD">
            <w:pPr>
              <w:jc w:val="center"/>
              <w:rPr>
                <w:lang w:eastAsia="en-US"/>
              </w:rPr>
            </w:pPr>
            <w:r w:rsidRPr="00FF686C">
              <w:rPr>
                <w:lang w:eastAsia="en-US"/>
              </w:rPr>
              <w:t>термопленка</w:t>
            </w:r>
          </w:p>
        </w:tc>
        <w:tc>
          <w:tcPr>
            <w:tcW w:w="1169" w:type="dxa"/>
          </w:tcPr>
          <w:p w:rsidR="00BC19CE" w:rsidRPr="004E39AD" w:rsidRDefault="00BC19CE" w:rsidP="004E39A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не более 700</w:t>
            </w:r>
          </w:p>
        </w:tc>
        <w:tc>
          <w:tcPr>
            <w:tcW w:w="1594" w:type="dxa"/>
          </w:tcPr>
          <w:p w:rsidR="00BC19CE" w:rsidRPr="004E39AD" w:rsidRDefault="00BC19CE" w:rsidP="004E39A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</w:tr>
      <w:tr w:rsidR="00BC19CE" w:rsidRPr="004E39AD" w:rsidTr="00B827B2">
        <w:trPr>
          <w:trHeight w:val="615"/>
        </w:trPr>
        <w:tc>
          <w:tcPr>
            <w:tcW w:w="10491" w:type="dxa"/>
            <w:gridSpan w:val="7"/>
          </w:tcPr>
          <w:p w:rsidR="00BC19CE" w:rsidRPr="005F3D07" w:rsidRDefault="00BC19CE" w:rsidP="00E133C3">
            <w:pPr>
              <w:jc w:val="center"/>
              <w:rPr>
                <w:lang w:eastAsia="en-US"/>
              </w:rPr>
            </w:pPr>
            <w:r w:rsidRPr="004B0D54">
              <w:t>Муниципальное казенное учреждение  Темрюкского городского поселения Темрюкского района «Молодежный досуговый центр»</w:t>
            </w:r>
          </w:p>
        </w:tc>
      </w:tr>
      <w:tr w:rsidR="00BC19CE" w:rsidRPr="004E39AD" w:rsidTr="00D630FE">
        <w:tc>
          <w:tcPr>
            <w:tcW w:w="745" w:type="dxa"/>
          </w:tcPr>
          <w:p w:rsidR="00BC19CE" w:rsidRPr="004E39AD" w:rsidRDefault="00BC19CE" w:rsidP="004E39A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516" w:type="dxa"/>
          </w:tcPr>
          <w:p w:rsidR="00BC19CE" w:rsidRPr="004E39AD" w:rsidRDefault="00BC19CE" w:rsidP="004E39AD">
            <w:pPr>
              <w:jc w:val="both"/>
              <w:rPr>
                <w:lang w:eastAsia="en-US"/>
              </w:rPr>
            </w:pPr>
            <w:r w:rsidRPr="004E39AD">
              <w:rPr>
                <w:lang w:eastAsia="en-US"/>
              </w:rPr>
              <w:t xml:space="preserve">МФУ </w:t>
            </w:r>
            <w:r>
              <w:rPr>
                <w:lang w:eastAsia="en-US"/>
              </w:rPr>
              <w:t>лазерный</w:t>
            </w:r>
          </w:p>
          <w:p w:rsidR="00BC19CE" w:rsidRPr="004E39AD" w:rsidRDefault="00BC19CE" w:rsidP="004E39AD">
            <w:pPr>
              <w:jc w:val="both"/>
              <w:rPr>
                <w:lang w:eastAsia="en-US"/>
              </w:rPr>
            </w:pPr>
          </w:p>
        </w:tc>
        <w:tc>
          <w:tcPr>
            <w:tcW w:w="1701" w:type="dxa"/>
          </w:tcPr>
          <w:p w:rsidR="00BC19CE" w:rsidRPr="004E39AD" w:rsidRDefault="00BC19CE" w:rsidP="004E39AD">
            <w:pPr>
              <w:jc w:val="center"/>
              <w:rPr>
                <w:lang w:eastAsia="en-US"/>
              </w:rPr>
            </w:pPr>
            <w:r w:rsidRPr="004E39AD">
              <w:rPr>
                <w:lang w:eastAsia="en-US"/>
              </w:rPr>
              <w:t>ч/б</w:t>
            </w:r>
          </w:p>
          <w:p w:rsidR="00BC19CE" w:rsidRPr="004E39AD" w:rsidRDefault="00BC19CE" w:rsidP="004E39AD">
            <w:pPr>
              <w:jc w:val="center"/>
              <w:rPr>
                <w:lang w:eastAsia="en-US"/>
              </w:rPr>
            </w:pPr>
            <w:r w:rsidRPr="004E39AD">
              <w:rPr>
                <w:lang w:eastAsia="en-US"/>
              </w:rPr>
              <w:t>лазерный</w:t>
            </w:r>
          </w:p>
        </w:tc>
        <w:tc>
          <w:tcPr>
            <w:tcW w:w="1194" w:type="dxa"/>
          </w:tcPr>
          <w:p w:rsidR="00BC19CE" w:rsidRPr="004E39AD" w:rsidRDefault="00BC19CE" w:rsidP="004E39AD">
            <w:pPr>
              <w:jc w:val="center"/>
              <w:rPr>
                <w:lang w:eastAsia="en-US"/>
              </w:rPr>
            </w:pPr>
            <w:r w:rsidRPr="004E39AD">
              <w:rPr>
                <w:lang w:eastAsia="en-US"/>
              </w:rPr>
              <w:t xml:space="preserve">от  1500 </w:t>
            </w:r>
          </w:p>
        </w:tc>
        <w:tc>
          <w:tcPr>
            <w:tcW w:w="1572" w:type="dxa"/>
          </w:tcPr>
          <w:p w:rsidR="00BC19CE" w:rsidRPr="004E39AD" w:rsidRDefault="00BC19CE" w:rsidP="004E39AD">
            <w:pPr>
              <w:jc w:val="center"/>
              <w:rPr>
                <w:lang w:eastAsia="en-US"/>
              </w:rPr>
            </w:pPr>
            <w:r w:rsidRPr="004E39AD">
              <w:rPr>
                <w:lang w:eastAsia="en-US"/>
              </w:rPr>
              <w:t>картридж</w:t>
            </w:r>
          </w:p>
        </w:tc>
        <w:tc>
          <w:tcPr>
            <w:tcW w:w="1169" w:type="dxa"/>
          </w:tcPr>
          <w:p w:rsidR="00BC19CE" w:rsidRPr="004E39AD" w:rsidRDefault="00BC19CE" w:rsidP="004E39AD">
            <w:pPr>
              <w:jc w:val="center"/>
              <w:rPr>
                <w:lang w:eastAsia="en-US"/>
              </w:rPr>
            </w:pPr>
            <w:r w:rsidRPr="004E39AD">
              <w:rPr>
                <w:lang w:eastAsia="en-US"/>
              </w:rPr>
              <w:t>не более 1200</w:t>
            </w:r>
          </w:p>
        </w:tc>
        <w:tc>
          <w:tcPr>
            <w:tcW w:w="1594" w:type="dxa"/>
          </w:tcPr>
          <w:p w:rsidR="00BC19CE" w:rsidRPr="004E39AD" w:rsidRDefault="00BC19CE" w:rsidP="004E39AD">
            <w:pPr>
              <w:jc w:val="center"/>
              <w:rPr>
                <w:lang w:eastAsia="en-US"/>
              </w:rPr>
            </w:pPr>
            <w:r w:rsidRPr="004E39AD">
              <w:rPr>
                <w:lang w:eastAsia="en-US"/>
              </w:rPr>
              <w:t>3</w:t>
            </w:r>
          </w:p>
        </w:tc>
      </w:tr>
      <w:tr w:rsidR="00BC19CE" w:rsidRPr="004E39AD" w:rsidTr="00D630FE">
        <w:tc>
          <w:tcPr>
            <w:tcW w:w="745" w:type="dxa"/>
          </w:tcPr>
          <w:p w:rsidR="00BC19CE" w:rsidRPr="004E39AD" w:rsidRDefault="00BC19CE" w:rsidP="004E39A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516" w:type="dxa"/>
          </w:tcPr>
          <w:p w:rsidR="00BC19CE" w:rsidRPr="004E39AD" w:rsidRDefault="00BC19CE" w:rsidP="001F4A3A">
            <w:pPr>
              <w:jc w:val="both"/>
              <w:rPr>
                <w:lang w:eastAsia="en-US"/>
              </w:rPr>
            </w:pPr>
            <w:r w:rsidRPr="004E39AD">
              <w:rPr>
                <w:lang w:eastAsia="en-US"/>
              </w:rPr>
              <w:t xml:space="preserve">Принтер </w:t>
            </w:r>
            <w:r>
              <w:rPr>
                <w:lang w:eastAsia="en-US"/>
              </w:rPr>
              <w:t>лазерный</w:t>
            </w:r>
          </w:p>
        </w:tc>
        <w:tc>
          <w:tcPr>
            <w:tcW w:w="1701" w:type="dxa"/>
          </w:tcPr>
          <w:p w:rsidR="00BC19CE" w:rsidRPr="004E39AD" w:rsidRDefault="00BC19CE" w:rsidP="004E39AD">
            <w:pPr>
              <w:jc w:val="center"/>
              <w:rPr>
                <w:lang w:eastAsia="en-US"/>
              </w:rPr>
            </w:pPr>
            <w:r w:rsidRPr="004E39AD">
              <w:rPr>
                <w:lang w:eastAsia="en-US"/>
              </w:rPr>
              <w:t>ч/б</w:t>
            </w:r>
          </w:p>
          <w:p w:rsidR="00BC19CE" w:rsidRPr="004E39AD" w:rsidRDefault="00BC19CE" w:rsidP="004E39AD">
            <w:pPr>
              <w:jc w:val="center"/>
              <w:rPr>
                <w:lang w:eastAsia="en-US"/>
              </w:rPr>
            </w:pPr>
            <w:r w:rsidRPr="004E39AD">
              <w:rPr>
                <w:lang w:eastAsia="en-US"/>
              </w:rPr>
              <w:t>лазерный</w:t>
            </w:r>
          </w:p>
        </w:tc>
        <w:tc>
          <w:tcPr>
            <w:tcW w:w="1194" w:type="dxa"/>
          </w:tcPr>
          <w:p w:rsidR="00BC19CE" w:rsidRPr="004E39AD" w:rsidRDefault="00BC19CE" w:rsidP="004E39AD">
            <w:pPr>
              <w:jc w:val="center"/>
              <w:rPr>
                <w:lang w:eastAsia="en-US"/>
              </w:rPr>
            </w:pPr>
            <w:r w:rsidRPr="004E39AD">
              <w:rPr>
                <w:lang w:eastAsia="en-US"/>
              </w:rPr>
              <w:t>от 1500</w:t>
            </w:r>
          </w:p>
        </w:tc>
        <w:tc>
          <w:tcPr>
            <w:tcW w:w="1572" w:type="dxa"/>
          </w:tcPr>
          <w:p w:rsidR="00BC19CE" w:rsidRPr="004E39AD" w:rsidRDefault="00BC19CE" w:rsidP="004E39AD">
            <w:pPr>
              <w:jc w:val="center"/>
              <w:rPr>
                <w:lang w:eastAsia="en-US"/>
              </w:rPr>
            </w:pPr>
            <w:r w:rsidRPr="004E39AD">
              <w:rPr>
                <w:lang w:eastAsia="en-US"/>
              </w:rPr>
              <w:t>картридж</w:t>
            </w:r>
          </w:p>
        </w:tc>
        <w:tc>
          <w:tcPr>
            <w:tcW w:w="1169" w:type="dxa"/>
          </w:tcPr>
          <w:p w:rsidR="00BC19CE" w:rsidRPr="004E39AD" w:rsidRDefault="00BC19CE" w:rsidP="004E39AD">
            <w:pPr>
              <w:jc w:val="center"/>
              <w:rPr>
                <w:lang w:eastAsia="en-US"/>
              </w:rPr>
            </w:pPr>
            <w:r w:rsidRPr="004E39AD">
              <w:rPr>
                <w:lang w:eastAsia="en-US"/>
              </w:rPr>
              <w:t>не более 1200</w:t>
            </w:r>
          </w:p>
        </w:tc>
        <w:tc>
          <w:tcPr>
            <w:tcW w:w="1594" w:type="dxa"/>
          </w:tcPr>
          <w:p w:rsidR="00BC19CE" w:rsidRPr="004E39AD" w:rsidRDefault="00BC19CE" w:rsidP="004E39AD">
            <w:pPr>
              <w:jc w:val="center"/>
              <w:rPr>
                <w:lang w:eastAsia="en-US"/>
              </w:rPr>
            </w:pPr>
            <w:r w:rsidRPr="004E39AD">
              <w:rPr>
                <w:lang w:eastAsia="en-US"/>
              </w:rPr>
              <w:t>3</w:t>
            </w:r>
          </w:p>
        </w:tc>
      </w:tr>
      <w:tr w:rsidR="00BC19CE" w:rsidRPr="004E39AD" w:rsidTr="00D630FE">
        <w:tc>
          <w:tcPr>
            <w:tcW w:w="745" w:type="dxa"/>
          </w:tcPr>
          <w:p w:rsidR="00BC19CE" w:rsidRPr="004E39AD" w:rsidRDefault="00BC19CE" w:rsidP="004E39A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2516" w:type="dxa"/>
          </w:tcPr>
          <w:p w:rsidR="00BC19CE" w:rsidRPr="004E39AD" w:rsidRDefault="00BC19CE" w:rsidP="001F4A3A">
            <w:pPr>
              <w:jc w:val="both"/>
              <w:rPr>
                <w:lang w:eastAsia="en-US"/>
              </w:rPr>
            </w:pPr>
            <w:r w:rsidRPr="004E39AD">
              <w:rPr>
                <w:lang w:eastAsia="en-US"/>
              </w:rPr>
              <w:t xml:space="preserve">МФУ </w:t>
            </w:r>
            <w:r>
              <w:rPr>
                <w:lang w:eastAsia="en-US"/>
              </w:rPr>
              <w:t>струйный</w:t>
            </w:r>
          </w:p>
        </w:tc>
        <w:tc>
          <w:tcPr>
            <w:tcW w:w="1701" w:type="dxa"/>
          </w:tcPr>
          <w:p w:rsidR="00BC19CE" w:rsidRPr="004E39AD" w:rsidRDefault="00BC19CE" w:rsidP="004E39AD">
            <w:pPr>
              <w:jc w:val="center"/>
              <w:rPr>
                <w:lang w:eastAsia="en-US"/>
              </w:rPr>
            </w:pPr>
            <w:r w:rsidRPr="004E39AD">
              <w:rPr>
                <w:lang w:eastAsia="en-US"/>
              </w:rPr>
              <w:t>цветной</w:t>
            </w:r>
          </w:p>
          <w:p w:rsidR="00BC19CE" w:rsidRPr="004E39AD" w:rsidRDefault="00BC19CE" w:rsidP="004E39AD">
            <w:pPr>
              <w:jc w:val="center"/>
              <w:rPr>
                <w:lang w:eastAsia="en-US"/>
              </w:rPr>
            </w:pPr>
            <w:r w:rsidRPr="004E39AD">
              <w:rPr>
                <w:lang w:eastAsia="en-US"/>
              </w:rPr>
              <w:t>струйный</w:t>
            </w:r>
          </w:p>
        </w:tc>
        <w:tc>
          <w:tcPr>
            <w:tcW w:w="1194" w:type="dxa"/>
          </w:tcPr>
          <w:p w:rsidR="00BC19CE" w:rsidRPr="004E39AD" w:rsidRDefault="00BC19CE" w:rsidP="004E39AD">
            <w:pPr>
              <w:jc w:val="center"/>
              <w:rPr>
                <w:lang w:eastAsia="en-US"/>
              </w:rPr>
            </w:pPr>
            <w:r w:rsidRPr="004E39AD">
              <w:rPr>
                <w:lang w:eastAsia="en-US"/>
              </w:rPr>
              <w:t>от 1500</w:t>
            </w:r>
          </w:p>
        </w:tc>
        <w:tc>
          <w:tcPr>
            <w:tcW w:w="1572" w:type="dxa"/>
          </w:tcPr>
          <w:p w:rsidR="00BC19CE" w:rsidRPr="004E39AD" w:rsidRDefault="00BC19CE" w:rsidP="004E39AD">
            <w:pPr>
              <w:jc w:val="center"/>
              <w:rPr>
                <w:lang w:eastAsia="en-US"/>
              </w:rPr>
            </w:pPr>
            <w:r w:rsidRPr="004E39AD">
              <w:rPr>
                <w:lang w:eastAsia="en-US"/>
              </w:rPr>
              <w:t>1 цветной</w:t>
            </w:r>
          </w:p>
          <w:p w:rsidR="00BC19CE" w:rsidRPr="004E39AD" w:rsidRDefault="00BC19CE" w:rsidP="004E39AD">
            <w:pPr>
              <w:jc w:val="center"/>
              <w:rPr>
                <w:lang w:eastAsia="en-US"/>
              </w:rPr>
            </w:pPr>
            <w:r w:rsidRPr="004E39AD">
              <w:rPr>
                <w:lang w:eastAsia="en-US"/>
              </w:rPr>
              <w:t>1 черный</w:t>
            </w:r>
          </w:p>
        </w:tc>
        <w:tc>
          <w:tcPr>
            <w:tcW w:w="1169" w:type="dxa"/>
          </w:tcPr>
          <w:p w:rsidR="00BC19CE" w:rsidRPr="004E39AD" w:rsidRDefault="00BC19CE" w:rsidP="004E39AD">
            <w:pPr>
              <w:jc w:val="center"/>
              <w:rPr>
                <w:lang w:eastAsia="en-US"/>
              </w:rPr>
            </w:pPr>
            <w:r w:rsidRPr="004E39AD">
              <w:rPr>
                <w:lang w:eastAsia="en-US"/>
              </w:rPr>
              <w:t xml:space="preserve">не более </w:t>
            </w:r>
          </w:p>
          <w:p w:rsidR="00BC19CE" w:rsidRPr="004E39AD" w:rsidRDefault="00BC19CE" w:rsidP="004E39AD">
            <w:pPr>
              <w:jc w:val="center"/>
              <w:rPr>
                <w:lang w:eastAsia="en-US"/>
              </w:rPr>
            </w:pPr>
            <w:r w:rsidRPr="004E39AD">
              <w:rPr>
                <w:lang w:eastAsia="en-US"/>
              </w:rPr>
              <w:t>1000</w:t>
            </w:r>
          </w:p>
        </w:tc>
        <w:tc>
          <w:tcPr>
            <w:tcW w:w="1594" w:type="dxa"/>
          </w:tcPr>
          <w:p w:rsidR="00BC19CE" w:rsidRPr="004E39AD" w:rsidRDefault="00BC19CE" w:rsidP="004E39AD">
            <w:pPr>
              <w:jc w:val="center"/>
              <w:rPr>
                <w:lang w:eastAsia="en-US"/>
              </w:rPr>
            </w:pPr>
            <w:r w:rsidRPr="004E39AD">
              <w:rPr>
                <w:lang w:eastAsia="en-US"/>
              </w:rPr>
              <w:t>6</w:t>
            </w:r>
          </w:p>
        </w:tc>
      </w:tr>
      <w:tr w:rsidR="00BC19CE" w:rsidRPr="004E39AD" w:rsidTr="00D630FE">
        <w:tc>
          <w:tcPr>
            <w:tcW w:w="745" w:type="dxa"/>
          </w:tcPr>
          <w:p w:rsidR="00BC19CE" w:rsidRPr="004E39AD" w:rsidRDefault="00BC19CE" w:rsidP="004E39A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2516" w:type="dxa"/>
          </w:tcPr>
          <w:p w:rsidR="00BC19CE" w:rsidRPr="004E39AD" w:rsidRDefault="00BC19CE" w:rsidP="004E39AD">
            <w:pPr>
              <w:jc w:val="both"/>
              <w:rPr>
                <w:lang w:eastAsia="en-US"/>
              </w:rPr>
            </w:pPr>
            <w:r w:rsidRPr="004E39AD">
              <w:rPr>
                <w:lang w:eastAsia="en-US"/>
              </w:rPr>
              <w:t xml:space="preserve">Телефакс </w:t>
            </w:r>
          </w:p>
        </w:tc>
        <w:tc>
          <w:tcPr>
            <w:tcW w:w="1701" w:type="dxa"/>
          </w:tcPr>
          <w:p w:rsidR="00BC19CE" w:rsidRPr="004E39AD" w:rsidRDefault="00BC19CE" w:rsidP="004E39AD">
            <w:pPr>
              <w:jc w:val="center"/>
              <w:rPr>
                <w:lang w:eastAsia="en-US"/>
              </w:rPr>
            </w:pPr>
            <w:r w:rsidRPr="004E39AD">
              <w:rPr>
                <w:lang w:eastAsia="en-US"/>
              </w:rPr>
              <w:t>термопленка</w:t>
            </w:r>
          </w:p>
        </w:tc>
        <w:tc>
          <w:tcPr>
            <w:tcW w:w="1194" w:type="dxa"/>
          </w:tcPr>
          <w:p w:rsidR="00BC19CE" w:rsidRPr="004E39AD" w:rsidRDefault="00BC19CE" w:rsidP="004E39AD">
            <w:pPr>
              <w:jc w:val="center"/>
              <w:rPr>
                <w:lang w:eastAsia="en-US"/>
              </w:rPr>
            </w:pPr>
            <w:r w:rsidRPr="004E39AD">
              <w:rPr>
                <w:lang w:eastAsia="en-US"/>
              </w:rPr>
              <w:t>от 30</w:t>
            </w:r>
          </w:p>
        </w:tc>
        <w:tc>
          <w:tcPr>
            <w:tcW w:w="1572" w:type="dxa"/>
          </w:tcPr>
          <w:p w:rsidR="00BC19CE" w:rsidRPr="004E39AD" w:rsidRDefault="00BC19CE" w:rsidP="004E39AD">
            <w:pPr>
              <w:jc w:val="center"/>
              <w:rPr>
                <w:lang w:eastAsia="en-US"/>
              </w:rPr>
            </w:pPr>
            <w:r w:rsidRPr="004E39AD">
              <w:rPr>
                <w:lang w:eastAsia="en-US"/>
              </w:rPr>
              <w:t>термопленка</w:t>
            </w:r>
          </w:p>
        </w:tc>
        <w:tc>
          <w:tcPr>
            <w:tcW w:w="1169" w:type="dxa"/>
          </w:tcPr>
          <w:p w:rsidR="00BC19CE" w:rsidRPr="004E39AD" w:rsidRDefault="00BC19CE" w:rsidP="004E39AD">
            <w:pPr>
              <w:jc w:val="center"/>
              <w:rPr>
                <w:lang w:eastAsia="en-US"/>
              </w:rPr>
            </w:pPr>
            <w:r w:rsidRPr="004E39AD">
              <w:rPr>
                <w:lang w:eastAsia="en-US"/>
              </w:rPr>
              <w:t>не более 700</w:t>
            </w:r>
          </w:p>
        </w:tc>
        <w:tc>
          <w:tcPr>
            <w:tcW w:w="1594" w:type="dxa"/>
          </w:tcPr>
          <w:p w:rsidR="00BC19CE" w:rsidRPr="004E39AD" w:rsidRDefault="00BC19CE" w:rsidP="004E39AD">
            <w:pPr>
              <w:jc w:val="center"/>
              <w:rPr>
                <w:lang w:eastAsia="en-US"/>
              </w:rPr>
            </w:pPr>
            <w:r w:rsidRPr="004E39AD">
              <w:rPr>
                <w:lang w:eastAsia="en-US"/>
              </w:rPr>
              <w:t>2</w:t>
            </w:r>
          </w:p>
        </w:tc>
      </w:tr>
      <w:tr w:rsidR="00BC19CE" w:rsidRPr="004E39AD" w:rsidTr="00D630FE">
        <w:tc>
          <w:tcPr>
            <w:tcW w:w="745" w:type="dxa"/>
          </w:tcPr>
          <w:p w:rsidR="00BC19CE" w:rsidRPr="004E39AD" w:rsidRDefault="00BC19CE" w:rsidP="004E39A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2516" w:type="dxa"/>
          </w:tcPr>
          <w:p w:rsidR="00BC19CE" w:rsidRPr="004E39AD" w:rsidRDefault="00BC19CE" w:rsidP="001F4A3A">
            <w:pPr>
              <w:jc w:val="both"/>
              <w:rPr>
                <w:lang w:eastAsia="en-US"/>
              </w:rPr>
            </w:pPr>
            <w:r w:rsidRPr="004E39AD">
              <w:rPr>
                <w:lang w:eastAsia="en-US"/>
              </w:rPr>
              <w:t xml:space="preserve">МФУ </w:t>
            </w:r>
            <w:r>
              <w:rPr>
                <w:lang w:eastAsia="en-US"/>
              </w:rPr>
              <w:t>струйный</w:t>
            </w:r>
          </w:p>
        </w:tc>
        <w:tc>
          <w:tcPr>
            <w:tcW w:w="1701" w:type="dxa"/>
          </w:tcPr>
          <w:p w:rsidR="00BC19CE" w:rsidRPr="004E39AD" w:rsidRDefault="00BC19CE" w:rsidP="004E39AD">
            <w:pPr>
              <w:jc w:val="center"/>
              <w:rPr>
                <w:lang w:eastAsia="en-US"/>
              </w:rPr>
            </w:pPr>
            <w:r w:rsidRPr="004E39AD">
              <w:rPr>
                <w:lang w:eastAsia="en-US"/>
              </w:rPr>
              <w:t>цветной</w:t>
            </w:r>
          </w:p>
          <w:p w:rsidR="00BC19CE" w:rsidRPr="004E39AD" w:rsidRDefault="00BC19CE" w:rsidP="004E39AD">
            <w:pPr>
              <w:jc w:val="center"/>
              <w:rPr>
                <w:lang w:eastAsia="en-US"/>
              </w:rPr>
            </w:pPr>
            <w:r w:rsidRPr="004E39AD">
              <w:rPr>
                <w:lang w:eastAsia="en-US"/>
              </w:rPr>
              <w:t>струйный</w:t>
            </w:r>
          </w:p>
        </w:tc>
        <w:tc>
          <w:tcPr>
            <w:tcW w:w="1194" w:type="dxa"/>
          </w:tcPr>
          <w:p w:rsidR="00BC19CE" w:rsidRPr="004E39AD" w:rsidRDefault="00BC19CE" w:rsidP="004E39AD">
            <w:pPr>
              <w:jc w:val="center"/>
              <w:rPr>
                <w:lang w:eastAsia="en-US"/>
              </w:rPr>
            </w:pPr>
            <w:r w:rsidRPr="004E39AD">
              <w:rPr>
                <w:lang w:eastAsia="en-US"/>
              </w:rPr>
              <w:t>от 50</w:t>
            </w:r>
          </w:p>
        </w:tc>
        <w:tc>
          <w:tcPr>
            <w:tcW w:w="1572" w:type="dxa"/>
          </w:tcPr>
          <w:p w:rsidR="00BC19CE" w:rsidRPr="004E39AD" w:rsidRDefault="00BC19CE" w:rsidP="004E39AD">
            <w:pPr>
              <w:jc w:val="center"/>
              <w:rPr>
                <w:lang w:eastAsia="en-US"/>
              </w:rPr>
            </w:pPr>
            <w:r w:rsidRPr="004E39AD">
              <w:rPr>
                <w:lang w:eastAsia="en-US"/>
              </w:rPr>
              <w:t>комплект картриджей</w:t>
            </w:r>
          </w:p>
        </w:tc>
        <w:tc>
          <w:tcPr>
            <w:tcW w:w="1169" w:type="dxa"/>
          </w:tcPr>
          <w:p w:rsidR="00BC19CE" w:rsidRPr="004E39AD" w:rsidRDefault="00BC19CE" w:rsidP="004E39AD">
            <w:pPr>
              <w:jc w:val="center"/>
              <w:rPr>
                <w:lang w:eastAsia="en-US"/>
              </w:rPr>
            </w:pPr>
            <w:r w:rsidRPr="004E39AD">
              <w:rPr>
                <w:lang w:eastAsia="en-US"/>
              </w:rPr>
              <w:t>не более 2500</w:t>
            </w:r>
          </w:p>
        </w:tc>
        <w:tc>
          <w:tcPr>
            <w:tcW w:w="1594" w:type="dxa"/>
          </w:tcPr>
          <w:p w:rsidR="00BC19CE" w:rsidRPr="004E39AD" w:rsidRDefault="00BC19CE" w:rsidP="004E39AD">
            <w:pPr>
              <w:jc w:val="center"/>
              <w:rPr>
                <w:lang w:eastAsia="en-US"/>
              </w:rPr>
            </w:pPr>
            <w:r w:rsidRPr="004E39AD">
              <w:rPr>
                <w:lang w:eastAsia="en-US"/>
              </w:rPr>
              <w:t>6</w:t>
            </w:r>
          </w:p>
        </w:tc>
      </w:tr>
      <w:tr w:rsidR="00BC19CE" w:rsidRPr="004E39AD" w:rsidTr="00D630FE">
        <w:tc>
          <w:tcPr>
            <w:tcW w:w="745" w:type="dxa"/>
          </w:tcPr>
          <w:p w:rsidR="00BC19CE" w:rsidRDefault="00BC19CE" w:rsidP="004E39A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516" w:type="dxa"/>
          </w:tcPr>
          <w:p w:rsidR="00BC19CE" w:rsidRPr="004E39AD" w:rsidRDefault="00BC19CE" w:rsidP="00532D2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701" w:type="dxa"/>
          </w:tcPr>
          <w:p w:rsidR="00BC19CE" w:rsidRPr="004E39AD" w:rsidRDefault="00BC19CE" w:rsidP="004E39A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194" w:type="dxa"/>
          </w:tcPr>
          <w:p w:rsidR="00BC19CE" w:rsidRPr="004E39AD" w:rsidRDefault="00BC19CE" w:rsidP="004E39A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572" w:type="dxa"/>
          </w:tcPr>
          <w:p w:rsidR="00BC19CE" w:rsidRPr="004E39AD" w:rsidRDefault="00BC19CE" w:rsidP="004E39A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1169" w:type="dxa"/>
          </w:tcPr>
          <w:p w:rsidR="00BC19CE" w:rsidRPr="004E39AD" w:rsidRDefault="00BC19CE" w:rsidP="004E39A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1594" w:type="dxa"/>
          </w:tcPr>
          <w:p w:rsidR="00BC19CE" w:rsidRPr="004E39AD" w:rsidRDefault="00BC19CE" w:rsidP="004E39A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</w:tr>
      <w:tr w:rsidR="00BC19CE" w:rsidRPr="004E39AD" w:rsidTr="00D630FE">
        <w:tc>
          <w:tcPr>
            <w:tcW w:w="10491" w:type="dxa"/>
            <w:gridSpan w:val="7"/>
          </w:tcPr>
          <w:p w:rsidR="00BC19CE" w:rsidRDefault="00BC19CE" w:rsidP="00E133C3">
            <w:pPr>
              <w:jc w:val="center"/>
              <w:rPr>
                <w:lang w:eastAsia="en-US"/>
              </w:rPr>
            </w:pPr>
            <w:r w:rsidRPr="004B0D54">
              <w:t>Муниципальное казенное учреждение Темрюкского городского поселения Темрюкского района «Городское библиотечное объединение»</w:t>
            </w:r>
          </w:p>
          <w:p w:rsidR="00BC19CE" w:rsidRPr="005F3D07" w:rsidRDefault="00BC19CE" w:rsidP="00E133C3">
            <w:pPr>
              <w:jc w:val="center"/>
              <w:rPr>
                <w:lang w:eastAsia="en-US"/>
              </w:rPr>
            </w:pPr>
          </w:p>
        </w:tc>
      </w:tr>
      <w:tr w:rsidR="00BC19CE" w:rsidRPr="004E39AD" w:rsidTr="00D630FE">
        <w:tc>
          <w:tcPr>
            <w:tcW w:w="745" w:type="dxa"/>
          </w:tcPr>
          <w:p w:rsidR="00BC19CE" w:rsidRPr="004E39AD" w:rsidRDefault="00BC19CE" w:rsidP="00E133C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516" w:type="dxa"/>
          </w:tcPr>
          <w:p w:rsidR="00BC19CE" w:rsidRPr="004E39AD" w:rsidRDefault="00BC19CE" w:rsidP="00E133C3">
            <w:pPr>
              <w:jc w:val="both"/>
              <w:rPr>
                <w:lang w:eastAsia="en-US"/>
              </w:rPr>
            </w:pPr>
            <w:r w:rsidRPr="004E39AD">
              <w:rPr>
                <w:lang w:eastAsia="en-US"/>
              </w:rPr>
              <w:t xml:space="preserve">МФУ </w:t>
            </w:r>
            <w:r>
              <w:rPr>
                <w:lang w:eastAsia="en-US"/>
              </w:rPr>
              <w:t>лазерный</w:t>
            </w:r>
            <w:r w:rsidRPr="004E39AD">
              <w:rPr>
                <w:lang w:eastAsia="en-US"/>
              </w:rPr>
              <w:t xml:space="preserve"> </w:t>
            </w:r>
          </w:p>
          <w:p w:rsidR="00BC19CE" w:rsidRPr="004E39AD" w:rsidRDefault="00BC19CE" w:rsidP="00E133C3">
            <w:pPr>
              <w:jc w:val="both"/>
              <w:rPr>
                <w:lang w:eastAsia="en-US"/>
              </w:rPr>
            </w:pPr>
          </w:p>
        </w:tc>
        <w:tc>
          <w:tcPr>
            <w:tcW w:w="1701" w:type="dxa"/>
          </w:tcPr>
          <w:p w:rsidR="00BC19CE" w:rsidRPr="004E39AD" w:rsidRDefault="00BC19CE" w:rsidP="00E133C3">
            <w:pPr>
              <w:jc w:val="center"/>
              <w:rPr>
                <w:lang w:eastAsia="en-US"/>
              </w:rPr>
            </w:pPr>
            <w:r w:rsidRPr="004E39AD">
              <w:rPr>
                <w:lang w:eastAsia="en-US"/>
              </w:rPr>
              <w:t>ч/б</w:t>
            </w:r>
          </w:p>
          <w:p w:rsidR="00BC19CE" w:rsidRPr="004E39AD" w:rsidRDefault="00BC19CE" w:rsidP="00E133C3">
            <w:pPr>
              <w:jc w:val="center"/>
              <w:rPr>
                <w:lang w:eastAsia="en-US"/>
              </w:rPr>
            </w:pPr>
            <w:r w:rsidRPr="004E39AD">
              <w:rPr>
                <w:lang w:eastAsia="en-US"/>
              </w:rPr>
              <w:t>лазерный</w:t>
            </w:r>
          </w:p>
        </w:tc>
        <w:tc>
          <w:tcPr>
            <w:tcW w:w="1194" w:type="dxa"/>
          </w:tcPr>
          <w:p w:rsidR="00BC19CE" w:rsidRPr="004E39AD" w:rsidRDefault="00BC19CE" w:rsidP="00E133C3">
            <w:pPr>
              <w:jc w:val="center"/>
              <w:rPr>
                <w:lang w:eastAsia="en-US"/>
              </w:rPr>
            </w:pPr>
            <w:r w:rsidRPr="004E39AD">
              <w:rPr>
                <w:lang w:eastAsia="en-US"/>
              </w:rPr>
              <w:t xml:space="preserve">от  1500 </w:t>
            </w:r>
          </w:p>
        </w:tc>
        <w:tc>
          <w:tcPr>
            <w:tcW w:w="1572" w:type="dxa"/>
          </w:tcPr>
          <w:p w:rsidR="00BC19CE" w:rsidRPr="004E39AD" w:rsidRDefault="00BC19CE" w:rsidP="00E133C3">
            <w:pPr>
              <w:jc w:val="center"/>
              <w:rPr>
                <w:lang w:eastAsia="en-US"/>
              </w:rPr>
            </w:pPr>
            <w:r w:rsidRPr="004E39AD">
              <w:rPr>
                <w:lang w:eastAsia="en-US"/>
              </w:rPr>
              <w:t>картридж</w:t>
            </w:r>
          </w:p>
        </w:tc>
        <w:tc>
          <w:tcPr>
            <w:tcW w:w="1169" w:type="dxa"/>
          </w:tcPr>
          <w:p w:rsidR="00BC19CE" w:rsidRPr="004E39AD" w:rsidRDefault="00BC19CE" w:rsidP="00E133C3">
            <w:pPr>
              <w:jc w:val="center"/>
              <w:rPr>
                <w:lang w:eastAsia="en-US"/>
              </w:rPr>
            </w:pPr>
            <w:r w:rsidRPr="004E39AD">
              <w:rPr>
                <w:lang w:eastAsia="en-US"/>
              </w:rPr>
              <w:t>не более 1200</w:t>
            </w:r>
          </w:p>
        </w:tc>
        <w:tc>
          <w:tcPr>
            <w:tcW w:w="1594" w:type="dxa"/>
          </w:tcPr>
          <w:p w:rsidR="00BC19CE" w:rsidRPr="004E39AD" w:rsidRDefault="00BC19CE" w:rsidP="00E133C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</w:tr>
      <w:tr w:rsidR="00BC19CE" w:rsidRPr="004E39AD" w:rsidTr="00D630FE">
        <w:tc>
          <w:tcPr>
            <w:tcW w:w="745" w:type="dxa"/>
          </w:tcPr>
          <w:p w:rsidR="00BC19CE" w:rsidRPr="004E39AD" w:rsidRDefault="00BC19CE" w:rsidP="00E133C3">
            <w:pPr>
              <w:jc w:val="center"/>
              <w:rPr>
                <w:lang w:eastAsia="en-US"/>
              </w:rPr>
            </w:pPr>
            <w:r w:rsidRPr="004E39AD">
              <w:rPr>
                <w:lang w:eastAsia="en-US"/>
              </w:rPr>
              <w:t>2.</w:t>
            </w:r>
          </w:p>
        </w:tc>
        <w:tc>
          <w:tcPr>
            <w:tcW w:w="2516" w:type="dxa"/>
          </w:tcPr>
          <w:p w:rsidR="00BC19CE" w:rsidRPr="004E39AD" w:rsidRDefault="00BC19CE" w:rsidP="001F4A3A">
            <w:pPr>
              <w:jc w:val="both"/>
              <w:rPr>
                <w:lang w:eastAsia="en-US"/>
              </w:rPr>
            </w:pPr>
            <w:r w:rsidRPr="004E39AD">
              <w:rPr>
                <w:lang w:eastAsia="en-US"/>
              </w:rPr>
              <w:t xml:space="preserve">Принтер </w:t>
            </w:r>
            <w:r>
              <w:rPr>
                <w:lang w:eastAsia="en-US"/>
              </w:rPr>
              <w:t>лазерный</w:t>
            </w:r>
            <w:r w:rsidRPr="004E39AD">
              <w:rPr>
                <w:lang w:eastAsia="en-US"/>
              </w:rPr>
              <w:t xml:space="preserve"> </w:t>
            </w:r>
          </w:p>
        </w:tc>
        <w:tc>
          <w:tcPr>
            <w:tcW w:w="1701" w:type="dxa"/>
          </w:tcPr>
          <w:p w:rsidR="00BC19CE" w:rsidRPr="004E39AD" w:rsidRDefault="00BC19CE" w:rsidP="00E133C3">
            <w:pPr>
              <w:jc w:val="center"/>
              <w:rPr>
                <w:lang w:eastAsia="en-US"/>
              </w:rPr>
            </w:pPr>
            <w:r w:rsidRPr="004E39AD">
              <w:rPr>
                <w:lang w:eastAsia="en-US"/>
              </w:rPr>
              <w:t>ч/б</w:t>
            </w:r>
          </w:p>
          <w:p w:rsidR="00BC19CE" w:rsidRPr="004E39AD" w:rsidRDefault="00BC19CE" w:rsidP="00E133C3">
            <w:pPr>
              <w:jc w:val="center"/>
              <w:rPr>
                <w:lang w:eastAsia="en-US"/>
              </w:rPr>
            </w:pPr>
            <w:r w:rsidRPr="004E39AD">
              <w:rPr>
                <w:lang w:eastAsia="en-US"/>
              </w:rPr>
              <w:t>лазерный</w:t>
            </w:r>
          </w:p>
        </w:tc>
        <w:tc>
          <w:tcPr>
            <w:tcW w:w="1194" w:type="dxa"/>
          </w:tcPr>
          <w:p w:rsidR="00BC19CE" w:rsidRPr="004E39AD" w:rsidRDefault="00BC19CE" w:rsidP="00E133C3">
            <w:pPr>
              <w:jc w:val="center"/>
              <w:rPr>
                <w:lang w:eastAsia="en-US"/>
              </w:rPr>
            </w:pPr>
            <w:r w:rsidRPr="004E39AD">
              <w:rPr>
                <w:lang w:eastAsia="en-US"/>
              </w:rPr>
              <w:t>от 1500</w:t>
            </w:r>
          </w:p>
        </w:tc>
        <w:tc>
          <w:tcPr>
            <w:tcW w:w="1572" w:type="dxa"/>
          </w:tcPr>
          <w:p w:rsidR="00BC19CE" w:rsidRPr="004E39AD" w:rsidRDefault="00BC19CE" w:rsidP="00E133C3">
            <w:pPr>
              <w:jc w:val="center"/>
              <w:rPr>
                <w:lang w:eastAsia="en-US"/>
              </w:rPr>
            </w:pPr>
            <w:r w:rsidRPr="004E39AD">
              <w:rPr>
                <w:lang w:eastAsia="en-US"/>
              </w:rPr>
              <w:t>картридж</w:t>
            </w:r>
          </w:p>
        </w:tc>
        <w:tc>
          <w:tcPr>
            <w:tcW w:w="1169" w:type="dxa"/>
          </w:tcPr>
          <w:p w:rsidR="00BC19CE" w:rsidRPr="004E39AD" w:rsidRDefault="00BC19CE" w:rsidP="00E133C3">
            <w:pPr>
              <w:jc w:val="center"/>
              <w:rPr>
                <w:lang w:eastAsia="en-US"/>
              </w:rPr>
            </w:pPr>
            <w:r w:rsidRPr="004E39AD">
              <w:rPr>
                <w:lang w:eastAsia="en-US"/>
              </w:rPr>
              <w:t>не более 1200</w:t>
            </w:r>
          </w:p>
        </w:tc>
        <w:tc>
          <w:tcPr>
            <w:tcW w:w="1594" w:type="dxa"/>
          </w:tcPr>
          <w:p w:rsidR="00BC19CE" w:rsidRPr="004E39AD" w:rsidRDefault="00BC19CE" w:rsidP="00E133C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</w:tr>
      <w:tr w:rsidR="00BC19CE" w:rsidRPr="004E39AD" w:rsidTr="00D630FE">
        <w:tc>
          <w:tcPr>
            <w:tcW w:w="745" w:type="dxa"/>
          </w:tcPr>
          <w:p w:rsidR="00BC19CE" w:rsidRPr="004E39AD" w:rsidRDefault="00BC19CE" w:rsidP="00E133C3">
            <w:pPr>
              <w:jc w:val="center"/>
              <w:rPr>
                <w:lang w:eastAsia="en-US"/>
              </w:rPr>
            </w:pPr>
            <w:r w:rsidRPr="004E39AD">
              <w:rPr>
                <w:lang w:eastAsia="en-US"/>
              </w:rPr>
              <w:t>3.</w:t>
            </w:r>
          </w:p>
        </w:tc>
        <w:tc>
          <w:tcPr>
            <w:tcW w:w="2516" w:type="dxa"/>
          </w:tcPr>
          <w:p w:rsidR="00BC19CE" w:rsidRPr="004E39AD" w:rsidRDefault="00BC19CE" w:rsidP="001F4A3A">
            <w:pPr>
              <w:jc w:val="both"/>
              <w:rPr>
                <w:lang w:eastAsia="en-US"/>
              </w:rPr>
            </w:pPr>
            <w:r w:rsidRPr="004E39AD">
              <w:rPr>
                <w:lang w:eastAsia="en-US"/>
              </w:rPr>
              <w:t xml:space="preserve">МФУ </w:t>
            </w:r>
            <w:r>
              <w:rPr>
                <w:lang w:eastAsia="en-US"/>
              </w:rPr>
              <w:t>струйный</w:t>
            </w:r>
          </w:p>
        </w:tc>
        <w:tc>
          <w:tcPr>
            <w:tcW w:w="1701" w:type="dxa"/>
          </w:tcPr>
          <w:p w:rsidR="00BC19CE" w:rsidRPr="004E39AD" w:rsidRDefault="00BC19CE" w:rsidP="00E133C3">
            <w:pPr>
              <w:jc w:val="center"/>
              <w:rPr>
                <w:lang w:eastAsia="en-US"/>
              </w:rPr>
            </w:pPr>
            <w:r w:rsidRPr="004E39AD">
              <w:rPr>
                <w:lang w:eastAsia="en-US"/>
              </w:rPr>
              <w:t>цветной</w:t>
            </w:r>
          </w:p>
          <w:p w:rsidR="00BC19CE" w:rsidRPr="004E39AD" w:rsidRDefault="00BC19CE" w:rsidP="00E133C3">
            <w:pPr>
              <w:jc w:val="center"/>
              <w:rPr>
                <w:lang w:eastAsia="en-US"/>
              </w:rPr>
            </w:pPr>
            <w:r w:rsidRPr="004E39AD">
              <w:rPr>
                <w:lang w:eastAsia="en-US"/>
              </w:rPr>
              <w:t>струйный</w:t>
            </w:r>
          </w:p>
        </w:tc>
        <w:tc>
          <w:tcPr>
            <w:tcW w:w="1194" w:type="dxa"/>
          </w:tcPr>
          <w:p w:rsidR="00BC19CE" w:rsidRPr="004E39AD" w:rsidRDefault="00BC19CE" w:rsidP="00E133C3">
            <w:pPr>
              <w:jc w:val="center"/>
              <w:rPr>
                <w:lang w:eastAsia="en-US"/>
              </w:rPr>
            </w:pPr>
            <w:r w:rsidRPr="004E39AD">
              <w:rPr>
                <w:lang w:eastAsia="en-US"/>
              </w:rPr>
              <w:t>от 1500</w:t>
            </w:r>
          </w:p>
        </w:tc>
        <w:tc>
          <w:tcPr>
            <w:tcW w:w="1572" w:type="dxa"/>
          </w:tcPr>
          <w:p w:rsidR="00BC19CE" w:rsidRPr="004E39AD" w:rsidRDefault="00BC19CE" w:rsidP="00E133C3">
            <w:pPr>
              <w:jc w:val="center"/>
              <w:rPr>
                <w:lang w:eastAsia="en-US"/>
              </w:rPr>
            </w:pPr>
            <w:r w:rsidRPr="004E39AD">
              <w:rPr>
                <w:lang w:eastAsia="en-US"/>
              </w:rPr>
              <w:t>1 цветной</w:t>
            </w:r>
          </w:p>
          <w:p w:rsidR="00BC19CE" w:rsidRPr="004E39AD" w:rsidRDefault="00BC19CE" w:rsidP="00E133C3">
            <w:pPr>
              <w:jc w:val="center"/>
              <w:rPr>
                <w:lang w:eastAsia="en-US"/>
              </w:rPr>
            </w:pPr>
            <w:r w:rsidRPr="004E39AD">
              <w:rPr>
                <w:lang w:eastAsia="en-US"/>
              </w:rPr>
              <w:t>1 черный</w:t>
            </w:r>
          </w:p>
        </w:tc>
        <w:tc>
          <w:tcPr>
            <w:tcW w:w="1169" w:type="dxa"/>
          </w:tcPr>
          <w:p w:rsidR="00BC19CE" w:rsidRPr="004E39AD" w:rsidRDefault="00BC19CE" w:rsidP="00E133C3">
            <w:pPr>
              <w:jc w:val="center"/>
              <w:rPr>
                <w:lang w:eastAsia="en-US"/>
              </w:rPr>
            </w:pPr>
            <w:r w:rsidRPr="004E39AD">
              <w:rPr>
                <w:lang w:eastAsia="en-US"/>
              </w:rPr>
              <w:t xml:space="preserve">не более </w:t>
            </w:r>
          </w:p>
          <w:p w:rsidR="00BC19CE" w:rsidRPr="004E39AD" w:rsidRDefault="00BC19CE" w:rsidP="00E133C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  <w:r w:rsidRPr="004E39AD">
              <w:rPr>
                <w:lang w:eastAsia="en-US"/>
              </w:rPr>
              <w:t>000</w:t>
            </w:r>
          </w:p>
        </w:tc>
        <w:tc>
          <w:tcPr>
            <w:tcW w:w="1594" w:type="dxa"/>
          </w:tcPr>
          <w:p w:rsidR="00BC19CE" w:rsidRPr="004E39AD" w:rsidRDefault="00BC19CE" w:rsidP="00E133C3">
            <w:pPr>
              <w:jc w:val="center"/>
              <w:rPr>
                <w:lang w:eastAsia="en-US"/>
              </w:rPr>
            </w:pPr>
            <w:r w:rsidRPr="004E39AD">
              <w:rPr>
                <w:lang w:eastAsia="en-US"/>
              </w:rPr>
              <w:t>6</w:t>
            </w:r>
          </w:p>
        </w:tc>
      </w:tr>
      <w:tr w:rsidR="00BC19CE" w:rsidRPr="004E39AD" w:rsidTr="00D630FE">
        <w:tc>
          <w:tcPr>
            <w:tcW w:w="745" w:type="dxa"/>
          </w:tcPr>
          <w:p w:rsidR="00BC19CE" w:rsidRPr="004E39AD" w:rsidRDefault="00BC19CE" w:rsidP="00E133C3">
            <w:pPr>
              <w:jc w:val="center"/>
              <w:rPr>
                <w:lang w:eastAsia="en-US"/>
              </w:rPr>
            </w:pPr>
            <w:r w:rsidRPr="004E39AD">
              <w:rPr>
                <w:lang w:eastAsia="en-US"/>
              </w:rPr>
              <w:t>4.</w:t>
            </w:r>
          </w:p>
        </w:tc>
        <w:tc>
          <w:tcPr>
            <w:tcW w:w="2516" w:type="dxa"/>
          </w:tcPr>
          <w:p w:rsidR="00BC19CE" w:rsidRPr="004E39AD" w:rsidRDefault="00BC19CE" w:rsidP="00E133C3">
            <w:pPr>
              <w:jc w:val="both"/>
              <w:rPr>
                <w:lang w:eastAsia="en-US"/>
              </w:rPr>
            </w:pPr>
            <w:r w:rsidRPr="004E39AD">
              <w:rPr>
                <w:lang w:eastAsia="en-US"/>
              </w:rPr>
              <w:t xml:space="preserve">Телефакс </w:t>
            </w:r>
          </w:p>
        </w:tc>
        <w:tc>
          <w:tcPr>
            <w:tcW w:w="1701" w:type="dxa"/>
          </w:tcPr>
          <w:p w:rsidR="00BC19CE" w:rsidRPr="004E39AD" w:rsidRDefault="00BC19CE" w:rsidP="00E133C3">
            <w:pPr>
              <w:jc w:val="center"/>
              <w:rPr>
                <w:lang w:eastAsia="en-US"/>
              </w:rPr>
            </w:pPr>
            <w:r w:rsidRPr="004E39AD">
              <w:rPr>
                <w:lang w:eastAsia="en-US"/>
              </w:rPr>
              <w:t>термопленка</w:t>
            </w:r>
          </w:p>
        </w:tc>
        <w:tc>
          <w:tcPr>
            <w:tcW w:w="1194" w:type="dxa"/>
          </w:tcPr>
          <w:p w:rsidR="00BC19CE" w:rsidRPr="004E39AD" w:rsidRDefault="00BC19CE" w:rsidP="00E133C3">
            <w:pPr>
              <w:jc w:val="center"/>
              <w:rPr>
                <w:lang w:eastAsia="en-US"/>
              </w:rPr>
            </w:pPr>
            <w:r w:rsidRPr="004E39AD">
              <w:rPr>
                <w:lang w:eastAsia="en-US"/>
              </w:rPr>
              <w:t>от 30</w:t>
            </w:r>
          </w:p>
        </w:tc>
        <w:tc>
          <w:tcPr>
            <w:tcW w:w="1572" w:type="dxa"/>
          </w:tcPr>
          <w:p w:rsidR="00BC19CE" w:rsidRPr="004E39AD" w:rsidRDefault="00BC19CE" w:rsidP="00E133C3">
            <w:pPr>
              <w:jc w:val="center"/>
              <w:rPr>
                <w:lang w:eastAsia="en-US"/>
              </w:rPr>
            </w:pPr>
            <w:r w:rsidRPr="004E39AD">
              <w:rPr>
                <w:lang w:eastAsia="en-US"/>
              </w:rPr>
              <w:t>термопленка</w:t>
            </w:r>
          </w:p>
        </w:tc>
        <w:tc>
          <w:tcPr>
            <w:tcW w:w="1169" w:type="dxa"/>
          </w:tcPr>
          <w:p w:rsidR="00BC19CE" w:rsidRPr="004E39AD" w:rsidRDefault="00BC19CE" w:rsidP="00E133C3">
            <w:pPr>
              <w:jc w:val="center"/>
              <w:rPr>
                <w:lang w:eastAsia="en-US"/>
              </w:rPr>
            </w:pPr>
            <w:r w:rsidRPr="004E39AD">
              <w:rPr>
                <w:lang w:eastAsia="en-US"/>
              </w:rPr>
              <w:t>не более 700</w:t>
            </w:r>
          </w:p>
        </w:tc>
        <w:tc>
          <w:tcPr>
            <w:tcW w:w="1594" w:type="dxa"/>
          </w:tcPr>
          <w:p w:rsidR="00BC19CE" w:rsidRPr="004E39AD" w:rsidRDefault="00BC19CE" w:rsidP="00E133C3">
            <w:pPr>
              <w:jc w:val="center"/>
              <w:rPr>
                <w:lang w:eastAsia="en-US"/>
              </w:rPr>
            </w:pPr>
            <w:r w:rsidRPr="004E39AD">
              <w:rPr>
                <w:lang w:eastAsia="en-US"/>
              </w:rPr>
              <w:t>2</w:t>
            </w:r>
          </w:p>
        </w:tc>
      </w:tr>
      <w:tr w:rsidR="00BC19CE" w:rsidRPr="004E39AD" w:rsidTr="00D630FE">
        <w:tc>
          <w:tcPr>
            <w:tcW w:w="10491" w:type="dxa"/>
            <w:gridSpan w:val="7"/>
          </w:tcPr>
          <w:p w:rsidR="00BC19CE" w:rsidRPr="001F4A3A" w:rsidRDefault="00BC19CE" w:rsidP="001F4A3A">
            <w:pPr>
              <w:jc w:val="center"/>
              <w:rPr>
                <w:lang w:eastAsia="en-US"/>
              </w:rPr>
            </w:pPr>
            <w:r w:rsidRPr="001F4A3A">
              <w:rPr>
                <w:lang w:eastAsia="en-US"/>
              </w:rPr>
              <w:t>Муниципальное казенное учреждение Темрюкского городского поселения Темрюкского района «</w:t>
            </w:r>
            <w:r>
              <w:rPr>
                <w:lang w:eastAsia="en-US"/>
              </w:rPr>
              <w:t>Цетрализованная бухгалтерия</w:t>
            </w:r>
            <w:r w:rsidRPr="001F4A3A">
              <w:rPr>
                <w:lang w:eastAsia="en-US"/>
              </w:rPr>
              <w:t>»</w:t>
            </w:r>
          </w:p>
          <w:p w:rsidR="00BC19CE" w:rsidRPr="004E39AD" w:rsidRDefault="00BC19CE" w:rsidP="00E133C3">
            <w:pPr>
              <w:jc w:val="center"/>
              <w:rPr>
                <w:lang w:eastAsia="en-US"/>
              </w:rPr>
            </w:pPr>
          </w:p>
        </w:tc>
      </w:tr>
      <w:tr w:rsidR="00BC19CE" w:rsidRPr="004E39AD" w:rsidTr="00D630FE">
        <w:tc>
          <w:tcPr>
            <w:tcW w:w="745" w:type="dxa"/>
          </w:tcPr>
          <w:p w:rsidR="00BC19CE" w:rsidRPr="0040142D" w:rsidRDefault="00BC19CE" w:rsidP="001F4A3A">
            <w:pPr>
              <w:widowControl w:val="0"/>
              <w:autoSpaceDE w:val="0"/>
              <w:autoSpaceDN w:val="0"/>
              <w:adjustRightInd w:val="0"/>
              <w:ind w:left="-891" w:firstLine="851"/>
              <w:jc w:val="center"/>
              <w:rPr>
                <w:lang w:val="en-US"/>
              </w:rPr>
            </w:pPr>
            <w:r w:rsidRPr="0040142D">
              <w:rPr>
                <w:lang w:val="en-US"/>
              </w:rPr>
              <w:t>1</w:t>
            </w:r>
          </w:p>
        </w:tc>
        <w:tc>
          <w:tcPr>
            <w:tcW w:w="2516" w:type="dxa"/>
          </w:tcPr>
          <w:p w:rsidR="00BC19CE" w:rsidRPr="00161D4C" w:rsidRDefault="00BC19CE" w:rsidP="00161D4C">
            <w:r w:rsidRPr="0040142D">
              <w:t xml:space="preserve">Принтер </w:t>
            </w:r>
            <w:r>
              <w:t>лазерный</w:t>
            </w:r>
          </w:p>
        </w:tc>
        <w:tc>
          <w:tcPr>
            <w:tcW w:w="1701" w:type="dxa"/>
          </w:tcPr>
          <w:p w:rsidR="00BC19CE" w:rsidRPr="004E39AD" w:rsidRDefault="00BC19CE" w:rsidP="005A5F24">
            <w:pPr>
              <w:jc w:val="center"/>
              <w:rPr>
                <w:lang w:eastAsia="en-US"/>
              </w:rPr>
            </w:pPr>
            <w:r w:rsidRPr="004E39AD">
              <w:rPr>
                <w:lang w:eastAsia="en-US"/>
              </w:rPr>
              <w:t>ч/б</w:t>
            </w:r>
          </w:p>
          <w:p w:rsidR="00BC19CE" w:rsidRPr="004E39AD" w:rsidRDefault="00BC19CE" w:rsidP="005A5F24">
            <w:pPr>
              <w:jc w:val="center"/>
              <w:rPr>
                <w:lang w:eastAsia="en-US"/>
              </w:rPr>
            </w:pPr>
            <w:r w:rsidRPr="004E39AD">
              <w:rPr>
                <w:lang w:eastAsia="en-US"/>
              </w:rPr>
              <w:t>лазерный</w:t>
            </w:r>
          </w:p>
        </w:tc>
        <w:tc>
          <w:tcPr>
            <w:tcW w:w="1194" w:type="dxa"/>
          </w:tcPr>
          <w:p w:rsidR="00BC19CE" w:rsidRDefault="00BC19CE">
            <w:r w:rsidRPr="009059AC">
              <w:rPr>
                <w:lang w:eastAsia="en-US"/>
              </w:rPr>
              <w:t>от  1500</w:t>
            </w:r>
          </w:p>
        </w:tc>
        <w:tc>
          <w:tcPr>
            <w:tcW w:w="1572" w:type="dxa"/>
          </w:tcPr>
          <w:p w:rsidR="00BC19CE" w:rsidRDefault="00BC19CE">
            <w:r>
              <w:rPr>
                <w:lang w:eastAsia="en-US"/>
              </w:rPr>
              <w:t xml:space="preserve">Тонер - </w:t>
            </w:r>
            <w:r w:rsidRPr="00646BE2">
              <w:rPr>
                <w:lang w:eastAsia="en-US"/>
              </w:rPr>
              <w:t>картридж</w:t>
            </w:r>
          </w:p>
        </w:tc>
        <w:tc>
          <w:tcPr>
            <w:tcW w:w="1169" w:type="dxa"/>
          </w:tcPr>
          <w:p w:rsidR="00BC19CE" w:rsidRPr="004E39AD" w:rsidRDefault="00BC19CE" w:rsidP="00161D4C">
            <w:pPr>
              <w:jc w:val="center"/>
              <w:rPr>
                <w:lang w:eastAsia="en-US"/>
              </w:rPr>
            </w:pPr>
            <w:r w:rsidRPr="004E39AD">
              <w:rPr>
                <w:lang w:eastAsia="en-US"/>
              </w:rPr>
              <w:t>не более 1</w:t>
            </w:r>
            <w:r>
              <w:rPr>
                <w:lang w:eastAsia="en-US"/>
              </w:rPr>
              <w:t>5</w:t>
            </w:r>
            <w:r w:rsidRPr="004E39AD">
              <w:rPr>
                <w:lang w:eastAsia="en-US"/>
              </w:rPr>
              <w:t>00</w:t>
            </w:r>
          </w:p>
        </w:tc>
        <w:tc>
          <w:tcPr>
            <w:tcW w:w="1594" w:type="dxa"/>
          </w:tcPr>
          <w:p w:rsidR="00BC19CE" w:rsidRPr="004E39AD" w:rsidRDefault="00BC19CE" w:rsidP="00E133C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</w:tr>
      <w:tr w:rsidR="00BC19CE" w:rsidRPr="004E39AD" w:rsidTr="00D630FE">
        <w:tc>
          <w:tcPr>
            <w:tcW w:w="745" w:type="dxa"/>
          </w:tcPr>
          <w:p w:rsidR="00BC19CE" w:rsidRPr="0040142D" w:rsidRDefault="00BC19CE" w:rsidP="001F4A3A">
            <w:pPr>
              <w:widowControl w:val="0"/>
              <w:autoSpaceDE w:val="0"/>
              <w:autoSpaceDN w:val="0"/>
              <w:adjustRightInd w:val="0"/>
              <w:ind w:left="-891" w:firstLine="851"/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2516" w:type="dxa"/>
          </w:tcPr>
          <w:p w:rsidR="00BC19CE" w:rsidRPr="0040142D" w:rsidRDefault="00BC19CE" w:rsidP="00161D4C">
            <w:r w:rsidRPr="0040142D">
              <w:t xml:space="preserve">Принтер </w:t>
            </w:r>
            <w:r>
              <w:t>лазерный</w:t>
            </w:r>
          </w:p>
        </w:tc>
        <w:tc>
          <w:tcPr>
            <w:tcW w:w="1701" w:type="dxa"/>
          </w:tcPr>
          <w:p w:rsidR="00BC19CE" w:rsidRPr="004E39AD" w:rsidRDefault="00BC19CE" w:rsidP="005A5F24">
            <w:pPr>
              <w:jc w:val="center"/>
              <w:rPr>
                <w:lang w:eastAsia="en-US"/>
              </w:rPr>
            </w:pPr>
            <w:r w:rsidRPr="004E39AD">
              <w:rPr>
                <w:lang w:eastAsia="en-US"/>
              </w:rPr>
              <w:t>ч/б</w:t>
            </w:r>
          </w:p>
          <w:p w:rsidR="00BC19CE" w:rsidRPr="004E39AD" w:rsidRDefault="00BC19CE" w:rsidP="005A5F24">
            <w:pPr>
              <w:jc w:val="center"/>
              <w:rPr>
                <w:lang w:eastAsia="en-US"/>
              </w:rPr>
            </w:pPr>
            <w:r w:rsidRPr="004E39AD">
              <w:rPr>
                <w:lang w:eastAsia="en-US"/>
              </w:rPr>
              <w:t>лазерный</w:t>
            </w:r>
          </w:p>
        </w:tc>
        <w:tc>
          <w:tcPr>
            <w:tcW w:w="1194" w:type="dxa"/>
          </w:tcPr>
          <w:p w:rsidR="00BC19CE" w:rsidRDefault="00BC19CE">
            <w:r w:rsidRPr="009059AC">
              <w:rPr>
                <w:lang w:eastAsia="en-US"/>
              </w:rPr>
              <w:t>от  1500</w:t>
            </w:r>
          </w:p>
        </w:tc>
        <w:tc>
          <w:tcPr>
            <w:tcW w:w="1572" w:type="dxa"/>
          </w:tcPr>
          <w:p w:rsidR="00BC19CE" w:rsidRDefault="00BC19CE">
            <w:r w:rsidRPr="00646BE2">
              <w:rPr>
                <w:lang w:eastAsia="en-US"/>
              </w:rPr>
              <w:t>картридж</w:t>
            </w:r>
          </w:p>
        </w:tc>
        <w:tc>
          <w:tcPr>
            <w:tcW w:w="1169" w:type="dxa"/>
          </w:tcPr>
          <w:p w:rsidR="00BC19CE" w:rsidRPr="004E39AD" w:rsidRDefault="00BC19CE" w:rsidP="00F51260">
            <w:pPr>
              <w:jc w:val="center"/>
              <w:rPr>
                <w:lang w:eastAsia="en-US"/>
              </w:rPr>
            </w:pPr>
            <w:r w:rsidRPr="004E39AD">
              <w:rPr>
                <w:lang w:eastAsia="en-US"/>
              </w:rPr>
              <w:t xml:space="preserve">не более </w:t>
            </w:r>
            <w:r>
              <w:rPr>
                <w:lang w:eastAsia="en-US"/>
              </w:rPr>
              <w:t>2000</w:t>
            </w:r>
          </w:p>
        </w:tc>
        <w:tc>
          <w:tcPr>
            <w:tcW w:w="1594" w:type="dxa"/>
          </w:tcPr>
          <w:p w:rsidR="00BC19CE" w:rsidRPr="004E39AD" w:rsidRDefault="00BC19CE" w:rsidP="00E133C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</w:tr>
      <w:tr w:rsidR="00BC19CE" w:rsidRPr="004E39AD" w:rsidTr="00D630FE">
        <w:tc>
          <w:tcPr>
            <w:tcW w:w="745" w:type="dxa"/>
          </w:tcPr>
          <w:p w:rsidR="00BC19CE" w:rsidRPr="0040142D" w:rsidRDefault="00BC19CE" w:rsidP="001F4A3A">
            <w:pPr>
              <w:widowControl w:val="0"/>
              <w:autoSpaceDE w:val="0"/>
              <w:autoSpaceDN w:val="0"/>
              <w:adjustRightInd w:val="0"/>
              <w:ind w:left="-891" w:firstLine="851"/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2516" w:type="dxa"/>
          </w:tcPr>
          <w:p w:rsidR="00BC19CE" w:rsidRPr="0040142D" w:rsidRDefault="00BC19CE" w:rsidP="00161D4C">
            <w:pPr>
              <w:rPr>
                <w:lang w:val="en-US"/>
              </w:rPr>
            </w:pPr>
            <w:r w:rsidRPr="003D06ED">
              <w:t>МФУ</w:t>
            </w:r>
            <w:r w:rsidRPr="003D06ED">
              <w:rPr>
                <w:lang w:val="en-US"/>
              </w:rPr>
              <w:t xml:space="preserve"> </w:t>
            </w:r>
          </w:p>
        </w:tc>
        <w:tc>
          <w:tcPr>
            <w:tcW w:w="1701" w:type="dxa"/>
          </w:tcPr>
          <w:p w:rsidR="00BC19CE" w:rsidRPr="004E39AD" w:rsidRDefault="00BC19CE" w:rsidP="005A5F24">
            <w:pPr>
              <w:jc w:val="center"/>
              <w:rPr>
                <w:lang w:eastAsia="en-US"/>
              </w:rPr>
            </w:pPr>
            <w:r w:rsidRPr="004E39AD">
              <w:rPr>
                <w:lang w:eastAsia="en-US"/>
              </w:rPr>
              <w:t>ч/б</w:t>
            </w:r>
          </w:p>
          <w:p w:rsidR="00BC19CE" w:rsidRPr="004E39AD" w:rsidRDefault="00BC19CE" w:rsidP="005A5F24">
            <w:pPr>
              <w:jc w:val="center"/>
              <w:rPr>
                <w:lang w:eastAsia="en-US"/>
              </w:rPr>
            </w:pPr>
            <w:r w:rsidRPr="004E39AD">
              <w:rPr>
                <w:lang w:eastAsia="en-US"/>
              </w:rPr>
              <w:t>лазерный</w:t>
            </w:r>
          </w:p>
        </w:tc>
        <w:tc>
          <w:tcPr>
            <w:tcW w:w="1194" w:type="dxa"/>
          </w:tcPr>
          <w:p w:rsidR="00BC19CE" w:rsidRDefault="00BC19CE">
            <w:r w:rsidRPr="009059AC">
              <w:rPr>
                <w:lang w:eastAsia="en-US"/>
              </w:rPr>
              <w:t>от  1500</w:t>
            </w:r>
          </w:p>
        </w:tc>
        <w:tc>
          <w:tcPr>
            <w:tcW w:w="1572" w:type="dxa"/>
          </w:tcPr>
          <w:p w:rsidR="00BC19CE" w:rsidRDefault="00BC19CE">
            <w:r w:rsidRPr="00646BE2">
              <w:rPr>
                <w:lang w:eastAsia="en-US"/>
              </w:rPr>
              <w:t>картридж</w:t>
            </w:r>
          </w:p>
        </w:tc>
        <w:tc>
          <w:tcPr>
            <w:tcW w:w="1169" w:type="dxa"/>
          </w:tcPr>
          <w:p w:rsidR="00BC19CE" w:rsidRPr="004E39AD" w:rsidRDefault="00BC19CE" w:rsidP="005A5F24">
            <w:pPr>
              <w:jc w:val="center"/>
              <w:rPr>
                <w:lang w:eastAsia="en-US"/>
              </w:rPr>
            </w:pPr>
            <w:r w:rsidRPr="004E39AD">
              <w:rPr>
                <w:lang w:eastAsia="en-US"/>
              </w:rPr>
              <w:t xml:space="preserve">не более </w:t>
            </w:r>
          </w:p>
          <w:p w:rsidR="00BC19CE" w:rsidRPr="004E39AD" w:rsidRDefault="00BC19CE" w:rsidP="005A5F2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1600</w:t>
            </w:r>
          </w:p>
        </w:tc>
        <w:tc>
          <w:tcPr>
            <w:tcW w:w="1594" w:type="dxa"/>
          </w:tcPr>
          <w:p w:rsidR="00BC19CE" w:rsidRPr="004E39AD" w:rsidRDefault="00BC19CE" w:rsidP="00E133C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</w:tr>
      <w:tr w:rsidR="00BC19CE" w:rsidRPr="001F4A3A" w:rsidTr="00D630FE">
        <w:tc>
          <w:tcPr>
            <w:tcW w:w="745" w:type="dxa"/>
          </w:tcPr>
          <w:p w:rsidR="00BC19CE" w:rsidRPr="0040142D" w:rsidRDefault="00BC19CE" w:rsidP="001F4A3A">
            <w:pPr>
              <w:widowControl w:val="0"/>
              <w:autoSpaceDE w:val="0"/>
              <w:autoSpaceDN w:val="0"/>
              <w:adjustRightInd w:val="0"/>
              <w:ind w:left="-891" w:firstLine="851"/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2516" w:type="dxa"/>
          </w:tcPr>
          <w:p w:rsidR="00BC19CE" w:rsidRPr="0040142D" w:rsidRDefault="00BC19CE" w:rsidP="00161D4C">
            <w:pPr>
              <w:rPr>
                <w:lang w:val="en-US"/>
              </w:rPr>
            </w:pPr>
            <w:r>
              <w:t>МФУ</w:t>
            </w:r>
            <w:r w:rsidRPr="003D06ED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A4 </w:t>
            </w:r>
          </w:p>
        </w:tc>
        <w:tc>
          <w:tcPr>
            <w:tcW w:w="1701" w:type="dxa"/>
          </w:tcPr>
          <w:p w:rsidR="00BC19CE" w:rsidRPr="004E39AD" w:rsidRDefault="00BC19CE" w:rsidP="005A5F24">
            <w:pPr>
              <w:jc w:val="center"/>
              <w:rPr>
                <w:lang w:eastAsia="en-US"/>
              </w:rPr>
            </w:pPr>
            <w:r w:rsidRPr="004E39AD">
              <w:rPr>
                <w:lang w:eastAsia="en-US"/>
              </w:rPr>
              <w:t>ч/б</w:t>
            </w:r>
          </w:p>
          <w:p w:rsidR="00BC19CE" w:rsidRPr="004E39AD" w:rsidRDefault="00BC19CE" w:rsidP="005A5F24">
            <w:pPr>
              <w:jc w:val="center"/>
              <w:rPr>
                <w:lang w:eastAsia="en-US"/>
              </w:rPr>
            </w:pPr>
            <w:r w:rsidRPr="004E39AD">
              <w:rPr>
                <w:lang w:eastAsia="en-US"/>
              </w:rPr>
              <w:t>лазерный</w:t>
            </w:r>
          </w:p>
        </w:tc>
        <w:tc>
          <w:tcPr>
            <w:tcW w:w="1194" w:type="dxa"/>
          </w:tcPr>
          <w:p w:rsidR="00BC19CE" w:rsidRDefault="00BC19CE">
            <w:r w:rsidRPr="009059AC">
              <w:rPr>
                <w:lang w:eastAsia="en-US"/>
              </w:rPr>
              <w:t>от  1500</w:t>
            </w:r>
          </w:p>
        </w:tc>
        <w:tc>
          <w:tcPr>
            <w:tcW w:w="1572" w:type="dxa"/>
          </w:tcPr>
          <w:p w:rsidR="00BC19CE" w:rsidRDefault="00BC19CE">
            <w:r w:rsidRPr="00646BE2">
              <w:rPr>
                <w:lang w:eastAsia="en-US"/>
              </w:rPr>
              <w:t>картридж</w:t>
            </w:r>
          </w:p>
        </w:tc>
        <w:tc>
          <w:tcPr>
            <w:tcW w:w="1169" w:type="dxa"/>
          </w:tcPr>
          <w:p w:rsidR="00BC19CE" w:rsidRPr="004E39AD" w:rsidRDefault="00BC19CE" w:rsidP="00F51260">
            <w:pPr>
              <w:jc w:val="center"/>
              <w:rPr>
                <w:lang w:eastAsia="en-US"/>
              </w:rPr>
            </w:pPr>
            <w:r w:rsidRPr="004E39AD">
              <w:rPr>
                <w:lang w:eastAsia="en-US"/>
              </w:rPr>
              <w:t>не более 1</w:t>
            </w:r>
            <w:r>
              <w:rPr>
                <w:lang w:eastAsia="en-US"/>
              </w:rPr>
              <w:t>6</w:t>
            </w:r>
            <w:r w:rsidRPr="004E39AD">
              <w:rPr>
                <w:lang w:eastAsia="en-US"/>
              </w:rPr>
              <w:t>00</w:t>
            </w:r>
          </w:p>
        </w:tc>
        <w:tc>
          <w:tcPr>
            <w:tcW w:w="1594" w:type="dxa"/>
          </w:tcPr>
          <w:p w:rsidR="00BC19CE" w:rsidRPr="00F51260" w:rsidRDefault="00BC19CE" w:rsidP="00E133C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</w:tr>
      <w:tr w:rsidR="00BC19CE" w:rsidRPr="001F4A3A" w:rsidTr="00D630FE">
        <w:tc>
          <w:tcPr>
            <w:tcW w:w="745" w:type="dxa"/>
          </w:tcPr>
          <w:p w:rsidR="00BC19CE" w:rsidRPr="0040142D" w:rsidRDefault="00BC19CE" w:rsidP="001F4A3A">
            <w:pPr>
              <w:widowControl w:val="0"/>
              <w:autoSpaceDE w:val="0"/>
              <w:autoSpaceDN w:val="0"/>
              <w:adjustRightInd w:val="0"/>
              <w:ind w:left="-891" w:firstLine="851"/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2516" w:type="dxa"/>
          </w:tcPr>
          <w:p w:rsidR="00BC19CE" w:rsidRPr="0040142D" w:rsidRDefault="00BC19CE" w:rsidP="00161D4C">
            <w:pPr>
              <w:rPr>
                <w:lang w:val="en-US"/>
              </w:rPr>
            </w:pPr>
            <w:r w:rsidRPr="0040142D">
              <w:t>МФУ</w:t>
            </w:r>
            <w:r w:rsidRPr="0040142D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Xerox </w:t>
            </w:r>
          </w:p>
        </w:tc>
        <w:tc>
          <w:tcPr>
            <w:tcW w:w="1701" w:type="dxa"/>
          </w:tcPr>
          <w:p w:rsidR="00BC19CE" w:rsidRPr="004E39AD" w:rsidRDefault="00BC19CE" w:rsidP="005A5F24">
            <w:pPr>
              <w:jc w:val="center"/>
              <w:rPr>
                <w:lang w:eastAsia="en-US"/>
              </w:rPr>
            </w:pPr>
            <w:r w:rsidRPr="004E39AD">
              <w:rPr>
                <w:lang w:eastAsia="en-US"/>
              </w:rPr>
              <w:t>ч/б</w:t>
            </w:r>
          </w:p>
          <w:p w:rsidR="00BC19CE" w:rsidRPr="004E39AD" w:rsidRDefault="00BC19CE" w:rsidP="005A5F24">
            <w:pPr>
              <w:jc w:val="center"/>
              <w:rPr>
                <w:lang w:eastAsia="en-US"/>
              </w:rPr>
            </w:pPr>
            <w:r w:rsidRPr="004E39AD">
              <w:rPr>
                <w:lang w:eastAsia="en-US"/>
              </w:rPr>
              <w:t>лазерный</w:t>
            </w:r>
          </w:p>
        </w:tc>
        <w:tc>
          <w:tcPr>
            <w:tcW w:w="1194" w:type="dxa"/>
          </w:tcPr>
          <w:p w:rsidR="00BC19CE" w:rsidRDefault="00BC19CE" w:rsidP="00161D4C">
            <w:r w:rsidRPr="009059AC">
              <w:rPr>
                <w:lang w:eastAsia="en-US"/>
              </w:rPr>
              <w:t xml:space="preserve">от  </w:t>
            </w:r>
            <w:r>
              <w:rPr>
                <w:lang w:eastAsia="en-US"/>
              </w:rPr>
              <w:t>2</w:t>
            </w:r>
            <w:r w:rsidRPr="009059AC">
              <w:rPr>
                <w:lang w:eastAsia="en-US"/>
              </w:rPr>
              <w:t>500</w:t>
            </w:r>
          </w:p>
        </w:tc>
        <w:tc>
          <w:tcPr>
            <w:tcW w:w="1572" w:type="dxa"/>
          </w:tcPr>
          <w:p w:rsidR="00BC19CE" w:rsidRDefault="00BC19CE">
            <w:r w:rsidRPr="00646BE2">
              <w:rPr>
                <w:lang w:eastAsia="en-US"/>
              </w:rPr>
              <w:t>картридж</w:t>
            </w:r>
          </w:p>
        </w:tc>
        <w:tc>
          <w:tcPr>
            <w:tcW w:w="1169" w:type="dxa"/>
          </w:tcPr>
          <w:p w:rsidR="00BC19CE" w:rsidRPr="004E39AD" w:rsidRDefault="00BC19CE" w:rsidP="00F51260">
            <w:pPr>
              <w:jc w:val="center"/>
              <w:rPr>
                <w:lang w:eastAsia="en-US"/>
              </w:rPr>
            </w:pPr>
            <w:r w:rsidRPr="004E39AD">
              <w:rPr>
                <w:lang w:eastAsia="en-US"/>
              </w:rPr>
              <w:t xml:space="preserve">не более </w:t>
            </w:r>
            <w:r>
              <w:rPr>
                <w:lang w:eastAsia="en-US"/>
              </w:rPr>
              <w:t>3500</w:t>
            </w:r>
          </w:p>
        </w:tc>
        <w:tc>
          <w:tcPr>
            <w:tcW w:w="1594" w:type="dxa"/>
          </w:tcPr>
          <w:p w:rsidR="00BC19CE" w:rsidRPr="00F51260" w:rsidRDefault="00BC19CE" w:rsidP="00E133C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</w:tr>
    </w:tbl>
    <w:p w:rsidR="00BC19CE" w:rsidRPr="001F4A3A" w:rsidRDefault="00BC19CE" w:rsidP="00B92459">
      <w:pPr>
        <w:ind w:left="5670"/>
        <w:jc w:val="center"/>
        <w:rPr>
          <w:lang w:val="en-US"/>
        </w:rPr>
      </w:pPr>
    </w:p>
    <w:p w:rsidR="00BC19CE" w:rsidRPr="00775A3F" w:rsidRDefault="00BC19CE" w:rsidP="00775A3F">
      <w:pPr>
        <w:widowControl w:val="0"/>
        <w:autoSpaceDE w:val="0"/>
        <w:autoSpaceDN w:val="0"/>
        <w:adjustRightInd w:val="0"/>
        <w:jc w:val="both"/>
        <w:outlineLvl w:val="1"/>
        <w:rPr>
          <w:lang w:eastAsia="en-US"/>
        </w:rPr>
      </w:pPr>
      <w:r w:rsidRPr="00775A3F">
        <w:rPr>
          <w:lang w:eastAsia="en-US"/>
        </w:rPr>
        <w:t>_______________________</w:t>
      </w:r>
    </w:p>
    <w:p w:rsidR="00BC19CE" w:rsidRPr="00775A3F" w:rsidRDefault="00BC19CE" w:rsidP="00775A3F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lang w:eastAsia="en-US"/>
        </w:rPr>
      </w:pPr>
      <w:r w:rsidRPr="00775A3F">
        <w:rPr>
          <w:lang w:eastAsia="en-US"/>
        </w:rPr>
        <w:t>Примечание:</w:t>
      </w:r>
    </w:p>
    <w:p w:rsidR="00BC19CE" w:rsidRPr="00775A3F" w:rsidRDefault="00BC19CE" w:rsidP="00775A3F">
      <w:pPr>
        <w:tabs>
          <w:tab w:val="left" w:pos="9639"/>
        </w:tabs>
        <w:ind w:right="-1" w:firstLine="709"/>
        <w:jc w:val="both"/>
        <w:rPr>
          <w:lang w:eastAsia="en-US"/>
        </w:rPr>
      </w:pPr>
      <w:r w:rsidRPr="00775A3F">
        <w:rPr>
          <w:lang w:eastAsia="en-US"/>
        </w:rPr>
        <w:t>Расходные материалы для принтеров, многофункциональных устройств, копировальных аппаратов и иной оргтехники, приобретаемые для муниципальных служащих, замещающих должности категории «руководители», относящиеся к главной группе должностей муниципальной службы, должности категории «специалисты», относящиеся к ведущей и старшей группе должностей муниципальной службы, может отличаться от приведенного в зависимости от решаемых задач. При этом закупка на приобретение расходных материалов для принтеров, многофункциональных устройств, копировальных аппаратов и иной оргтехники, не указанных в настоящем Приложении, осуществляется в пределах доведенных лимитов бюджетных обязательств по соответствующему коду классификации расходов бюджетов.</w:t>
      </w:r>
    </w:p>
    <w:p w:rsidR="00BC19CE" w:rsidRDefault="00BC19CE" w:rsidP="00775A3F">
      <w:pPr>
        <w:jc w:val="center"/>
      </w:pPr>
    </w:p>
    <w:p w:rsidR="00BC19CE" w:rsidRDefault="00BC19CE" w:rsidP="00B92459">
      <w:pPr>
        <w:ind w:left="5670"/>
        <w:jc w:val="center"/>
      </w:pPr>
    </w:p>
    <w:p w:rsidR="00BC19CE" w:rsidRDefault="00BC19CE" w:rsidP="00B92459">
      <w:pPr>
        <w:ind w:left="5670"/>
        <w:jc w:val="center"/>
      </w:pPr>
    </w:p>
    <w:p w:rsidR="00BC19CE" w:rsidRPr="00D630FE" w:rsidRDefault="00BC19CE" w:rsidP="00644702">
      <w:pPr>
        <w:outlineLvl w:val="0"/>
        <w:rPr>
          <w:sz w:val="28"/>
          <w:szCs w:val="28"/>
        </w:rPr>
      </w:pPr>
      <w:r w:rsidRPr="00D630FE">
        <w:rPr>
          <w:sz w:val="28"/>
          <w:szCs w:val="28"/>
        </w:rPr>
        <w:t>Заместитель главы</w:t>
      </w:r>
    </w:p>
    <w:p w:rsidR="00BC19CE" w:rsidRPr="00D630FE" w:rsidRDefault="00BC19CE" w:rsidP="00D630FE">
      <w:pPr>
        <w:rPr>
          <w:sz w:val="28"/>
          <w:szCs w:val="28"/>
        </w:rPr>
      </w:pPr>
      <w:r w:rsidRPr="00D630FE">
        <w:rPr>
          <w:sz w:val="28"/>
          <w:szCs w:val="28"/>
        </w:rPr>
        <w:t>Темрюкского городского поселения</w:t>
      </w:r>
    </w:p>
    <w:p w:rsidR="00BC19CE" w:rsidRPr="00D630FE" w:rsidRDefault="00BC19CE" w:rsidP="00D630FE">
      <w:pPr>
        <w:rPr>
          <w:sz w:val="28"/>
          <w:szCs w:val="28"/>
        </w:rPr>
      </w:pPr>
      <w:r w:rsidRPr="00D630FE">
        <w:rPr>
          <w:sz w:val="28"/>
          <w:szCs w:val="28"/>
        </w:rPr>
        <w:t>Темрюкского района                                                                             А.В. Румянцева</w:t>
      </w:r>
    </w:p>
    <w:p w:rsidR="00BC19CE" w:rsidRDefault="00BC19CE" w:rsidP="00B92459">
      <w:pPr>
        <w:ind w:left="5670"/>
        <w:jc w:val="center"/>
      </w:pPr>
    </w:p>
    <w:p w:rsidR="00BC19CE" w:rsidRDefault="00BC19CE" w:rsidP="00B92459">
      <w:pPr>
        <w:ind w:left="5670"/>
        <w:jc w:val="center"/>
      </w:pPr>
    </w:p>
    <w:p w:rsidR="00BC19CE" w:rsidRDefault="00BC19CE" w:rsidP="00B92459">
      <w:pPr>
        <w:ind w:left="5670"/>
        <w:jc w:val="center"/>
      </w:pPr>
    </w:p>
    <w:p w:rsidR="00BC19CE" w:rsidRDefault="00BC19CE" w:rsidP="00B92459">
      <w:pPr>
        <w:ind w:left="5670"/>
        <w:jc w:val="center"/>
      </w:pPr>
    </w:p>
    <w:p w:rsidR="00BC19CE" w:rsidRDefault="00BC19CE" w:rsidP="00B92459">
      <w:pPr>
        <w:ind w:left="5670"/>
        <w:jc w:val="center"/>
      </w:pPr>
    </w:p>
    <w:p w:rsidR="00BC19CE" w:rsidRDefault="00BC19CE" w:rsidP="00B92459">
      <w:pPr>
        <w:ind w:left="5670"/>
        <w:jc w:val="center"/>
      </w:pPr>
    </w:p>
    <w:p w:rsidR="00BC19CE" w:rsidRDefault="00BC19CE" w:rsidP="00B92459">
      <w:pPr>
        <w:ind w:left="5670"/>
        <w:jc w:val="center"/>
      </w:pPr>
    </w:p>
    <w:p w:rsidR="00BC19CE" w:rsidRPr="004B1B6B" w:rsidRDefault="00BC19CE" w:rsidP="00644702">
      <w:pPr>
        <w:pStyle w:val="ConsPlusNormal"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</w:t>
      </w:r>
      <w:r w:rsidRPr="004B1B6B">
        <w:rPr>
          <w:rFonts w:ascii="Times New Roman" w:hAnsi="Times New Roman" w:cs="Times New Roman"/>
          <w:sz w:val="28"/>
          <w:szCs w:val="28"/>
        </w:rPr>
        <w:t>ПРИЛОЖЕНИЕ</w:t>
      </w:r>
      <w:r>
        <w:rPr>
          <w:rFonts w:ascii="Times New Roman" w:hAnsi="Times New Roman" w:cs="Times New Roman"/>
          <w:sz w:val="28"/>
          <w:szCs w:val="28"/>
        </w:rPr>
        <w:t xml:space="preserve"> № 15</w:t>
      </w:r>
    </w:p>
    <w:p w:rsidR="00BC19CE" w:rsidRDefault="00BC19CE" w:rsidP="000E6D1D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BC19CE" w:rsidRDefault="00BC19CE" w:rsidP="00644702">
      <w:pPr>
        <w:pStyle w:val="ConsPlusNormal"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УТВЕРЖДЕНЫ</w:t>
      </w:r>
    </w:p>
    <w:p w:rsidR="00BC19CE" w:rsidRDefault="00BC19CE" w:rsidP="000E6D1D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постановлением администрации                                                                                                                                                                                         </w:t>
      </w:r>
    </w:p>
    <w:p w:rsidR="00BC19CE" w:rsidRDefault="00BC19CE" w:rsidP="000E6D1D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Темрюкского городского поселения </w:t>
      </w:r>
    </w:p>
    <w:p w:rsidR="00BC19CE" w:rsidRDefault="00BC19CE" w:rsidP="000E6D1D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Темрюкского района</w:t>
      </w:r>
    </w:p>
    <w:p w:rsidR="00BC19CE" w:rsidRDefault="00BC19CE" w:rsidP="000E6D1D">
      <w:pPr>
        <w:ind w:left="5529" w:right="139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7A5CC4">
        <w:rPr>
          <w:sz w:val="28"/>
          <w:szCs w:val="28"/>
        </w:rPr>
        <w:t xml:space="preserve">от   </w:t>
      </w:r>
      <w:r w:rsidRPr="007A5CC4">
        <w:rPr>
          <w:sz w:val="28"/>
          <w:szCs w:val="28"/>
          <w:u w:val="single"/>
        </w:rPr>
        <w:t xml:space="preserve">11.10.2016      </w:t>
      </w:r>
      <w:r w:rsidRPr="007A5CC4">
        <w:rPr>
          <w:sz w:val="28"/>
          <w:szCs w:val="28"/>
        </w:rPr>
        <w:t xml:space="preserve">№    </w:t>
      </w:r>
      <w:r w:rsidRPr="007A5CC4">
        <w:rPr>
          <w:sz w:val="28"/>
          <w:szCs w:val="28"/>
          <w:u w:val="single"/>
        </w:rPr>
        <w:t xml:space="preserve">  1268  </w:t>
      </w:r>
    </w:p>
    <w:p w:rsidR="00BC19CE" w:rsidRPr="008C03D5" w:rsidRDefault="00BC19CE" w:rsidP="00B70D5E">
      <w:pPr>
        <w:jc w:val="center"/>
      </w:pPr>
    </w:p>
    <w:p w:rsidR="00BC19CE" w:rsidRDefault="00BC19CE" w:rsidP="00B70D5E">
      <w:pPr>
        <w:jc w:val="center"/>
      </w:pPr>
    </w:p>
    <w:p w:rsidR="00BC19CE" w:rsidRPr="000E6D1D" w:rsidRDefault="00BC19CE" w:rsidP="00644702">
      <w:pPr>
        <w:jc w:val="center"/>
        <w:outlineLvl w:val="0"/>
        <w:rPr>
          <w:b/>
          <w:sz w:val="28"/>
          <w:szCs w:val="28"/>
        </w:rPr>
      </w:pPr>
      <w:r w:rsidRPr="000E6D1D">
        <w:rPr>
          <w:b/>
          <w:sz w:val="28"/>
          <w:szCs w:val="28"/>
        </w:rPr>
        <w:t>НОРМАТИВЫ</w:t>
      </w:r>
    </w:p>
    <w:p w:rsidR="00BC19CE" w:rsidRPr="000E6D1D" w:rsidRDefault="00BC19CE" w:rsidP="00851B89">
      <w:pPr>
        <w:pStyle w:val="NoSpacing"/>
        <w:jc w:val="center"/>
        <w:rPr>
          <w:rFonts w:ascii="Times New Roman" w:hAnsi="Times New Roman"/>
          <w:b/>
          <w:sz w:val="28"/>
          <w:szCs w:val="28"/>
          <w:lang w:eastAsia="en-US"/>
        </w:rPr>
      </w:pPr>
      <w:r w:rsidRPr="000E6D1D">
        <w:rPr>
          <w:rFonts w:ascii="Times New Roman" w:hAnsi="Times New Roman" w:cs="Times New Roman"/>
          <w:b/>
          <w:sz w:val="28"/>
          <w:szCs w:val="28"/>
        </w:rPr>
        <w:t>обеспечения функций администрации Темрюкского городского поселения Темрюкского района,</w:t>
      </w:r>
      <w:r w:rsidRPr="000E6D1D">
        <w:rPr>
          <w:b/>
          <w:sz w:val="28"/>
          <w:szCs w:val="28"/>
        </w:rPr>
        <w:t xml:space="preserve"> </w:t>
      </w:r>
      <w:r w:rsidRPr="000E6D1D">
        <w:rPr>
          <w:rFonts w:ascii="Times New Roman" w:hAnsi="Times New Roman" w:cs="Times New Roman"/>
          <w:b/>
          <w:sz w:val="28"/>
          <w:szCs w:val="28"/>
        </w:rPr>
        <w:t xml:space="preserve">в том числе подведомственных ей муниципальных казенных учреждений, применяемые при расчете нормативных затрат </w:t>
      </w:r>
      <w:r w:rsidRPr="000E6D1D">
        <w:rPr>
          <w:rFonts w:ascii="Times New Roman" w:hAnsi="Times New Roman"/>
          <w:b/>
          <w:sz w:val="28"/>
          <w:szCs w:val="28"/>
          <w:lang w:eastAsia="en-US"/>
        </w:rPr>
        <w:t>на обеспечения работников учреждения магнитными и оптическими носителями информации и другой техники</w:t>
      </w:r>
    </w:p>
    <w:p w:rsidR="00BC19CE" w:rsidRPr="00851B89" w:rsidRDefault="00BC19CE" w:rsidP="00851B89">
      <w:pPr>
        <w:jc w:val="center"/>
        <w:rPr>
          <w:lang w:eastAsia="en-US"/>
        </w:rPr>
      </w:pPr>
    </w:p>
    <w:tbl>
      <w:tblPr>
        <w:tblW w:w="1000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00"/>
        <w:gridCol w:w="2836"/>
        <w:gridCol w:w="1134"/>
        <w:gridCol w:w="992"/>
        <w:gridCol w:w="2491"/>
        <w:gridCol w:w="1843"/>
      </w:tblGrid>
      <w:tr w:rsidR="00BC19CE" w:rsidRPr="00851B89" w:rsidTr="00B30E52">
        <w:tc>
          <w:tcPr>
            <w:tcW w:w="708" w:type="dxa"/>
            <w:vMerge w:val="restart"/>
          </w:tcPr>
          <w:p w:rsidR="00BC19CE" w:rsidRPr="00851B89" w:rsidRDefault="00BC19CE" w:rsidP="00851B89">
            <w:pPr>
              <w:jc w:val="center"/>
              <w:rPr>
                <w:lang w:eastAsia="en-US"/>
              </w:rPr>
            </w:pPr>
            <w:r w:rsidRPr="00851B89">
              <w:rPr>
                <w:lang w:eastAsia="en-US"/>
              </w:rPr>
              <w:t>№ п/п</w:t>
            </w:r>
          </w:p>
        </w:tc>
        <w:tc>
          <w:tcPr>
            <w:tcW w:w="2836" w:type="dxa"/>
            <w:vMerge w:val="restart"/>
          </w:tcPr>
          <w:p w:rsidR="00BC19CE" w:rsidRPr="00851B89" w:rsidRDefault="00BC19CE" w:rsidP="00851B89">
            <w:pPr>
              <w:jc w:val="center"/>
              <w:rPr>
                <w:lang w:eastAsia="en-US"/>
              </w:rPr>
            </w:pPr>
            <w:r w:rsidRPr="00851B89">
              <w:rPr>
                <w:lang w:eastAsia="en-US"/>
              </w:rPr>
              <w:t>наименование</w:t>
            </w:r>
          </w:p>
        </w:tc>
        <w:tc>
          <w:tcPr>
            <w:tcW w:w="2126" w:type="dxa"/>
            <w:gridSpan w:val="2"/>
          </w:tcPr>
          <w:p w:rsidR="00BC19CE" w:rsidRPr="00851B89" w:rsidRDefault="00BC19CE" w:rsidP="00851B89">
            <w:pPr>
              <w:jc w:val="center"/>
              <w:rPr>
                <w:lang w:eastAsia="en-US"/>
              </w:rPr>
            </w:pPr>
            <w:r w:rsidRPr="00851B89">
              <w:rPr>
                <w:lang w:eastAsia="en-US"/>
              </w:rPr>
              <w:t>Единица измерения</w:t>
            </w:r>
          </w:p>
        </w:tc>
        <w:tc>
          <w:tcPr>
            <w:tcW w:w="2491" w:type="dxa"/>
            <w:vMerge w:val="restart"/>
          </w:tcPr>
          <w:p w:rsidR="00BC19CE" w:rsidRPr="00851B89" w:rsidRDefault="00BC19CE" w:rsidP="00851B89">
            <w:pPr>
              <w:jc w:val="center"/>
              <w:rPr>
                <w:lang w:eastAsia="en-US"/>
              </w:rPr>
            </w:pPr>
            <w:r w:rsidRPr="00851B89">
              <w:rPr>
                <w:lang w:eastAsia="en-US"/>
              </w:rPr>
              <w:t>Предельное количество в год</w:t>
            </w:r>
          </w:p>
        </w:tc>
        <w:tc>
          <w:tcPr>
            <w:tcW w:w="1843" w:type="dxa"/>
            <w:vMerge w:val="restart"/>
          </w:tcPr>
          <w:p w:rsidR="00BC19CE" w:rsidRPr="00851B89" w:rsidRDefault="00BC19CE" w:rsidP="00851B89">
            <w:pPr>
              <w:jc w:val="center"/>
              <w:rPr>
                <w:lang w:eastAsia="en-US"/>
              </w:rPr>
            </w:pPr>
            <w:r w:rsidRPr="00851B89">
              <w:rPr>
                <w:lang w:eastAsia="en-US"/>
              </w:rPr>
              <w:t>цена приобретения (за единицу) руб.</w:t>
            </w:r>
          </w:p>
        </w:tc>
      </w:tr>
      <w:tr w:rsidR="00BC19CE" w:rsidRPr="00851B89" w:rsidTr="00B30E52">
        <w:tc>
          <w:tcPr>
            <w:tcW w:w="708" w:type="dxa"/>
            <w:vMerge/>
          </w:tcPr>
          <w:p w:rsidR="00BC19CE" w:rsidRPr="00851B89" w:rsidRDefault="00BC19CE" w:rsidP="00851B89">
            <w:pPr>
              <w:jc w:val="center"/>
              <w:rPr>
                <w:lang w:eastAsia="en-US"/>
              </w:rPr>
            </w:pPr>
          </w:p>
        </w:tc>
        <w:tc>
          <w:tcPr>
            <w:tcW w:w="2836" w:type="dxa"/>
            <w:vMerge/>
          </w:tcPr>
          <w:p w:rsidR="00BC19CE" w:rsidRPr="00851B89" w:rsidRDefault="00BC19CE" w:rsidP="00851B89">
            <w:pPr>
              <w:jc w:val="both"/>
              <w:rPr>
                <w:lang w:eastAsia="en-US"/>
              </w:rPr>
            </w:pPr>
          </w:p>
        </w:tc>
        <w:tc>
          <w:tcPr>
            <w:tcW w:w="1134" w:type="dxa"/>
          </w:tcPr>
          <w:p w:rsidR="00BC19CE" w:rsidRPr="00851B89" w:rsidRDefault="00BC19CE" w:rsidP="00851B89">
            <w:pPr>
              <w:jc w:val="center"/>
              <w:rPr>
                <w:lang w:eastAsia="en-US"/>
              </w:rPr>
            </w:pPr>
            <w:r w:rsidRPr="00851B89">
              <w:rPr>
                <w:lang w:eastAsia="en-US"/>
              </w:rPr>
              <w:t>код по ОКЕИ</w:t>
            </w:r>
          </w:p>
        </w:tc>
        <w:tc>
          <w:tcPr>
            <w:tcW w:w="992" w:type="dxa"/>
          </w:tcPr>
          <w:p w:rsidR="00BC19CE" w:rsidRPr="00851B89" w:rsidRDefault="00BC19CE" w:rsidP="00851B89">
            <w:pPr>
              <w:jc w:val="center"/>
              <w:rPr>
                <w:lang w:eastAsia="en-US"/>
              </w:rPr>
            </w:pPr>
            <w:r w:rsidRPr="00851B89">
              <w:rPr>
                <w:lang w:eastAsia="en-US"/>
              </w:rPr>
              <w:t>наименование</w:t>
            </w:r>
          </w:p>
        </w:tc>
        <w:tc>
          <w:tcPr>
            <w:tcW w:w="2491" w:type="dxa"/>
            <w:vMerge/>
          </w:tcPr>
          <w:p w:rsidR="00BC19CE" w:rsidRPr="00851B89" w:rsidRDefault="00BC19CE" w:rsidP="00851B89">
            <w:pPr>
              <w:jc w:val="center"/>
              <w:rPr>
                <w:lang w:eastAsia="en-US"/>
              </w:rPr>
            </w:pPr>
          </w:p>
        </w:tc>
        <w:tc>
          <w:tcPr>
            <w:tcW w:w="1843" w:type="dxa"/>
            <w:vMerge/>
          </w:tcPr>
          <w:p w:rsidR="00BC19CE" w:rsidRPr="00851B89" w:rsidRDefault="00BC19CE" w:rsidP="00851B89">
            <w:pPr>
              <w:jc w:val="center"/>
              <w:rPr>
                <w:lang w:eastAsia="en-US"/>
              </w:rPr>
            </w:pPr>
          </w:p>
        </w:tc>
      </w:tr>
      <w:tr w:rsidR="00BC19CE" w:rsidRPr="00851B89" w:rsidTr="00B30E52">
        <w:tc>
          <w:tcPr>
            <w:tcW w:w="10004" w:type="dxa"/>
            <w:gridSpan w:val="6"/>
          </w:tcPr>
          <w:p w:rsidR="00BC19CE" w:rsidRPr="00851B89" w:rsidRDefault="00BC19CE" w:rsidP="00851B89">
            <w:pPr>
              <w:jc w:val="center"/>
              <w:rPr>
                <w:lang w:eastAsia="en-US"/>
              </w:rPr>
            </w:pPr>
            <w:r w:rsidRPr="00841D62">
              <w:rPr>
                <w:lang w:eastAsia="en-US"/>
              </w:rPr>
              <w:t>Администрация Темрюкского городского поселения Темрюкского района</w:t>
            </w:r>
          </w:p>
        </w:tc>
      </w:tr>
      <w:tr w:rsidR="00BC19CE" w:rsidRPr="00851B89" w:rsidTr="00B30E52">
        <w:tc>
          <w:tcPr>
            <w:tcW w:w="708" w:type="dxa"/>
          </w:tcPr>
          <w:p w:rsidR="00BC19CE" w:rsidRPr="00851B89" w:rsidRDefault="00BC19CE" w:rsidP="00E133C3">
            <w:pPr>
              <w:jc w:val="center"/>
              <w:rPr>
                <w:lang w:eastAsia="en-US"/>
              </w:rPr>
            </w:pPr>
            <w:r w:rsidRPr="00851B89">
              <w:rPr>
                <w:lang w:eastAsia="en-US"/>
              </w:rPr>
              <w:t>1</w:t>
            </w:r>
          </w:p>
        </w:tc>
        <w:tc>
          <w:tcPr>
            <w:tcW w:w="2836" w:type="dxa"/>
          </w:tcPr>
          <w:p w:rsidR="00BC19CE" w:rsidRPr="00851B89" w:rsidRDefault="00BC19CE" w:rsidP="00E133C3">
            <w:pPr>
              <w:jc w:val="both"/>
              <w:rPr>
                <w:lang w:eastAsia="en-US"/>
              </w:rPr>
            </w:pPr>
            <w:r w:rsidRPr="00851B89">
              <w:rPr>
                <w:lang w:eastAsia="en-US"/>
              </w:rPr>
              <w:t>Флэш - накопители (USB 3.0, объем до 32 гб)</w:t>
            </w:r>
          </w:p>
        </w:tc>
        <w:tc>
          <w:tcPr>
            <w:tcW w:w="1134" w:type="dxa"/>
          </w:tcPr>
          <w:p w:rsidR="00BC19CE" w:rsidRPr="00851B89" w:rsidRDefault="00BC19CE" w:rsidP="00E133C3">
            <w:pPr>
              <w:jc w:val="center"/>
              <w:rPr>
                <w:lang w:eastAsia="en-US"/>
              </w:rPr>
            </w:pPr>
            <w:r w:rsidRPr="00851B89">
              <w:rPr>
                <w:lang w:eastAsia="en-US"/>
              </w:rPr>
              <w:t>796</w:t>
            </w:r>
          </w:p>
        </w:tc>
        <w:tc>
          <w:tcPr>
            <w:tcW w:w="992" w:type="dxa"/>
          </w:tcPr>
          <w:p w:rsidR="00BC19CE" w:rsidRPr="00851B89" w:rsidRDefault="00BC19CE" w:rsidP="00E133C3">
            <w:pPr>
              <w:jc w:val="center"/>
              <w:rPr>
                <w:lang w:eastAsia="en-US"/>
              </w:rPr>
            </w:pPr>
            <w:r w:rsidRPr="00851B89">
              <w:rPr>
                <w:lang w:eastAsia="en-US"/>
              </w:rPr>
              <w:t>шт.</w:t>
            </w:r>
          </w:p>
        </w:tc>
        <w:tc>
          <w:tcPr>
            <w:tcW w:w="2491" w:type="dxa"/>
          </w:tcPr>
          <w:p w:rsidR="00BC19CE" w:rsidRPr="00851B89" w:rsidRDefault="00BC19CE" w:rsidP="00B30E52">
            <w:pPr>
              <w:jc w:val="center"/>
              <w:rPr>
                <w:lang w:eastAsia="en-US"/>
              </w:rPr>
            </w:pPr>
            <w:r w:rsidRPr="00851B89">
              <w:rPr>
                <w:lang w:eastAsia="en-US"/>
              </w:rPr>
              <w:t xml:space="preserve">не </w:t>
            </w:r>
            <w:r>
              <w:rPr>
                <w:lang w:eastAsia="en-US"/>
              </w:rPr>
              <w:t>более</w:t>
            </w:r>
            <w:r w:rsidRPr="00851B89">
              <w:rPr>
                <w:lang w:eastAsia="en-US"/>
              </w:rPr>
              <w:t xml:space="preserve"> одного в расчете на одного работника </w:t>
            </w:r>
          </w:p>
        </w:tc>
        <w:tc>
          <w:tcPr>
            <w:tcW w:w="1843" w:type="dxa"/>
          </w:tcPr>
          <w:p w:rsidR="00BC19CE" w:rsidRPr="00851B89" w:rsidRDefault="00BC19CE" w:rsidP="00503754">
            <w:pPr>
              <w:jc w:val="center"/>
              <w:rPr>
                <w:lang w:eastAsia="en-US"/>
              </w:rPr>
            </w:pPr>
            <w:r w:rsidRPr="00851B89">
              <w:rPr>
                <w:lang w:eastAsia="en-US"/>
              </w:rPr>
              <w:t xml:space="preserve">не более </w:t>
            </w:r>
            <w:r>
              <w:rPr>
                <w:lang w:eastAsia="en-US"/>
              </w:rPr>
              <w:t>2500</w:t>
            </w:r>
          </w:p>
        </w:tc>
      </w:tr>
      <w:tr w:rsidR="00BC19CE" w:rsidRPr="00851B89" w:rsidTr="00B30E52">
        <w:tc>
          <w:tcPr>
            <w:tcW w:w="708" w:type="dxa"/>
          </w:tcPr>
          <w:p w:rsidR="00BC19CE" w:rsidRPr="00851B89" w:rsidRDefault="00BC19CE" w:rsidP="00E133C3">
            <w:pPr>
              <w:jc w:val="center"/>
              <w:rPr>
                <w:lang w:eastAsia="en-US"/>
              </w:rPr>
            </w:pPr>
            <w:r w:rsidRPr="00851B89">
              <w:rPr>
                <w:lang w:eastAsia="en-US"/>
              </w:rPr>
              <w:t>2</w:t>
            </w:r>
          </w:p>
        </w:tc>
        <w:tc>
          <w:tcPr>
            <w:tcW w:w="2836" w:type="dxa"/>
          </w:tcPr>
          <w:p w:rsidR="00BC19CE" w:rsidRPr="00851B89" w:rsidRDefault="00BC19CE" w:rsidP="00E133C3">
            <w:pPr>
              <w:jc w:val="both"/>
              <w:rPr>
                <w:lang w:eastAsia="en-US"/>
              </w:rPr>
            </w:pPr>
            <w:r w:rsidRPr="00851B89">
              <w:rPr>
                <w:lang w:eastAsia="en-US"/>
              </w:rPr>
              <w:t>Жесткий диск 1 Tb SATA III 7200 rpm 64 MB</w:t>
            </w:r>
          </w:p>
        </w:tc>
        <w:tc>
          <w:tcPr>
            <w:tcW w:w="1134" w:type="dxa"/>
          </w:tcPr>
          <w:p w:rsidR="00BC19CE" w:rsidRPr="00851B89" w:rsidRDefault="00BC19CE" w:rsidP="00E133C3">
            <w:pPr>
              <w:jc w:val="center"/>
              <w:rPr>
                <w:lang w:eastAsia="en-US"/>
              </w:rPr>
            </w:pPr>
            <w:r w:rsidRPr="00851B89">
              <w:rPr>
                <w:lang w:eastAsia="en-US"/>
              </w:rPr>
              <w:t>796</w:t>
            </w:r>
          </w:p>
        </w:tc>
        <w:tc>
          <w:tcPr>
            <w:tcW w:w="992" w:type="dxa"/>
          </w:tcPr>
          <w:p w:rsidR="00BC19CE" w:rsidRPr="00851B89" w:rsidRDefault="00BC19CE" w:rsidP="00E133C3">
            <w:pPr>
              <w:jc w:val="center"/>
              <w:rPr>
                <w:lang w:eastAsia="en-US"/>
              </w:rPr>
            </w:pPr>
            <w:r w:rsidRPr="00851B89">
              <w:rPr>
                <w:lang w:eastAsia="en-US"/>
              </w:rPr>
              <w:t>шт.</w:t>
            </w:r>
          </w:p>
        </w:tc>
        <w:tc>
          <w:tcPr>
            <w:tcW w:w="2491" w:type="dxa"/>
          </w:tcPr>
          <w:p w:rsidR="00BC19CE" w:rsidRPr="00851B89" w:rsidRDefault="00BC19CE" w:rsidP="00B30E52">
            <w:pPr>
              <w:jc w:val="center"/>
              <w:rPr>
                <w:lang w:eastAsia="en-US"/>
              </w:rPr>
            </w:pPr>
            <w:r w:rsidRPr="00851B89">
              <w:rPr>
                <w:lang w:eastAsia="en-US"/>
              </w:rPr>
              <w:t xml:space="preserve">не </w:t>
            </w:r>
            <w:r>
              <w:rPr>
                <w:lang w:eastAsia="en-US"/>
              </w:rPr>
              <w:t>более</w:t>
            </w:r>
            <w:r w:rsidRPr="00851B89">
              <w:rPr>
                <w:lang w:eastAsia="en-US"/>
              </w:rPr>
              <w:t xml:space="preserve"> одного в расчете на </w:t>
            </w:r>
            <w:r>
              <w:rPr>
                <w:lang w:eastAsia="en-US"/>
              </w:rPr>
              <w:t>1 отдел</w:t>
            </w:r>
          </w:p>
        </w:tc>
        <w:tc>
          <w:tcPr>
            <w:tcW w:w="1843" w:type="dxa"/>
          </w:tcPr>
          <w:p w:rsidR="00BC19CE" w:rsidRPr="00851B89" w:rsidRDefault="00BC19CE" w:rsidP="00503754">
            <w:pPr>
              <w:jc w:val="center"/>
              <w:rPr>
                <w:lang w:eastAsia="en-US"/>
              </w:rPr>
            </w:pPr>
            <w:r w:rsidRPr="00851B89">
              <w:rPr>
                <w:lang w:eastAsia="en-US"/>
              </w:rPr>
              <w:t xml:space="preserve">не более </w:t>
            </w:r>
            <w:r>
              <w:rPr>
                <w:lang w:eastAsia="en-US"/>
              </w:rPr>
              <w:t>5</w:t>
            </w:r>
            <w:r w:rsidRPr="00851B89">
              <w:rPr>
                <w:lang w:eastAsia="en-US"/>
              </w:rPr>
              <w:t>000</w:t>
            </w:r>
          </w:p>
        </w:tc>
      </w:tr>
      <w:tr w:rsidR="00BC19CE" w:rsidRPr="00851B89" w:rsidTr="00B30E52">
        <w:tc>
          <w:tcPr>
            <w:tcW w:w="10004" w:type="dxa"/>
            <w:gridSpan w:val="6"/>
          </w:tcPr>
          <w:p w:rsidR="00BC19CE" w:rsidRPr="00851B89" w:rsidRDefault="00BC19CE" w:rsidP="00851B89">
            <w:pPr>
              <w:jc w:val="center"/>
              <w:rPr>
                <w:lang w:eastAsia="en-US"/>
              </w:rPr>
            </w:pPr>
            <w:r w:rsidRPr="00841D62">
              <w:rPr>
                <w:lang w:eastAsia="en-US"/>
              </w:rPr>
              <w:t>Муниципальное казенное учреждение  Темрюкского городского поселения Темрюкского района «Молодежный досуговый центр»</w:t>
            </w:r>
          </w:p>
        </w:tc>
      </w:tr>
      <w:tr w:rsidR="00BC19CE" w:rsidRPr="00851B89" w:rsidTr="00B30E52">
        <w:tc>
          <w:tcPr>
            <w:tcW w:w="708" w:type="dxa"/>
          </w:tcPr>
          <w:p w:rsidR="00BC19CE" w:rsidRPr="00851B89" w:rsidRDefault="00BC19CE" w:rsidP="00851B89">
            <w:pPr>
              <w:jc w:val="center"/>
              <w:rPr>
                <w:lang w:eastAsia="en-US"/>
              </w:rPr>
            </w:pPr>
            <w:r w:rsidRPr="00851B89">
              <w:rPr>
                <w:lang w:eastAsia="en-US"/>
              </w:rPr>
              <w:t>1</w:t>
            </w:r>
          </w:p>
        </w:tc>
        <w:tc>
          <w:tcPr>
            <w:tcW w:w="2836" w:type="dxa"/>
          </w:tcPr>
          <w:p w:rsidR="00BC19CE" w:rsidRPr="00851B89" w:rsidRDefault="00BC19CE" w:rsidP="00851B89">
            <w:pPr>
              <w:jc w:val="both"/>
              <w:rPr>
                <w:lang w:eastAsia="en-US"/>
              </w:rPr>
            </w:pPr>
            <w:r w:rsidRPr="00851B89">
              <w:rPr>
                <w:lang w:eastAsia="en-US"/>
              </w:rPr>
              <w:t>Флэш - накопители (USB 3.0, объем до 32 гб)</w:t>
            </w:r>
          </w:p>
        </w:tc>
        <w:tc>
          <w:tcPr>
            <w:tcW w:w="1134" w:type="dxa"/>
          </w:tcPr>
          <w:p w:rsidR="00BC19CE" w:rsidRPr="00851B89" w:rsidRDefault="00BC19CE" w:rsidP="00851B89">
            <w:pPr>
              <w:jc w:val="center"/>
              <w:rPr>
                <w:lang w:eastAsia="en-US"/>
              </w:rPr>
            </w:pPr>
            <w:r w:rsidRPr="00851B89">
              <w:rPr>
                <w:lang w:eastAsia="en-US"/>
              </w:rPr>
              <w:t>796</w:t>
            </w:r>
          </w:p>
        </w:tc>
        <w:tc>
          <w:tcPr>
            <w:tcW w:w="992" w:type="dxa"/>
          </w:tcPr>
          <w:p w:rsidR="00BC19CE" w:rsidRPr="00851B89" w:rsidRDefault="00BC19CE" w:rsidP="00851B89">
            <w:pPr>
              <w:jc w:val="center"/>
              <w:rPr>
                <w:lang w:eastAsia="en-US"/>
              </w:rPr>
            </w:pPr>
            <w:r w:rsidRPr="00851B89">
              <w:rPr>
                <w:lang w:eastAsia="en-US"/>
              </w:rPr>
              <w:t>шт.</w:t>
            </w:r>
          </w:p>
        </w:tc>
        <w:tc>
          <w:tcPr>
            <w:tcW w:w="2491" w:type="dxa"/>
          </w:tcPr>
          <w:p w:rsidR="00BC19CE" w:rsidRPr="00851B89" w:rsidRDefault="00BC19CE" w:rsidP="00B30E52">
            <w:pPr>
              <w:jc w:val="center"/>
              <w:rPr>
                <w:lang w:eastAsia="en-US"/>
              </w:rPr>
            </w:pPr>
            <w:r w:rsidRPr="00851B89">
              <w:rPr>
                <w:lang w:eastAsia="en-US"/>
              </w:rPr>
              <w:t xml:space="preserve">не </w:t>
            </w:r>
            <w:r>
              <w:rPr>
                <w:lang w:eastAsia="en-US"/>
              </w:rPr>
              <w:t>более</w:t>
            </w:r>
            <w:r w:rsidRPr="00851B89">
              <w:rPr>
                <w:lang w:eastAsia="en-US"/>
              </w:rPr>
              <w:t xml:space="preserve"> одного в расчете на одного работника </w:t>
            </w:r>
          </w:p>
        </w:tc>
        <w:tc>
          <w:tcPr>
            <w:tcW w:w="1843" w:type="dxa"/>
          </w:tcPr>
          <w:p w:rsidR="00BC19CE" w:rsidRPr="00851B89" w:rsidRDefault="00BC19CE" w:rsidP="00503754">
            <w:pPr>
              <w:jc w:val="center"/>
              <w:rPr>
                <w:lang w:eastAsia="en-US"/>
              </w:rPr>
            </w:pPr>
            <w:r w:rsidRPr="00851B89">
              <w:rPr>
                <w:lang w:eastAsia="en-US"/>
              </w:rPr>
              <w:t xml:space="preserve">не более 1 </w:t>
            </w:r>
            <w:r>
              <w:rPr>
                <w:lang w:eastAsia="en-US"/>
              </w:rPr>
              <w:t>500</w:t>
            </w:r>
          </w:p>
        </w:tc>
      </w:tr>
      <w:tr w:rsidR="00BC19CE" w:rsidRPr="00851B89" w:rsidTr="00B30E52">
        <w:tc>
          <w:tcPr>
            <w:tcW w:w="708" w:type="dxa"/>
          </w:tcPr>
          <w:p w:rsidR="00BC19CE" w:rsidRPr="00851B89" w:rsidRDefault="00BC19CE" w:rsidP="00851B89">
            <w:pPr>
              <w:jc w:val="center"/>
              <w:rPr>
                <w:lang w:eastAsia="en-US"/>
              </w:rPr>
            </w:pPr>
            <w:r w:rsidRPr="00851B89">
              <w:rPr>
                <w:lang w:eastAsia="en-US"/>
              </w:rPr>
              <w:t>2</w:t>
            </w:r>
          </w:p>
        </w:tc>
        <w:tc>
          <w:tcPr>
            <w:tcW w:w="2836" w:type="dxa"/>
          </w:tcPr>
          <w:p w:rsidR="00BC19CE" w:rsidRPr="00851B89" w:rsidRDefault="00BC19CE" w:rsidP="00851B89">
            <w:pPr>
              <w:jc w:val="both"/>
              <w:rPr>
                <w:lang w:eastAsia="en-US"/>
              </w:rPr>
            </w:pPr>
            <w:r w:rsidRPr="00851B89">
              <w:rPr>
                <w:lang w:eastAsia="en-US"/>
              </w:rPr>
              <w:t>Жесткий диск 1 Tb SATA III 7200 rpm 64 MB</w:t>
            </w:r>
          </w:p>
        </w:tc>
        <w:tc>
          <w:tcPr>
            <w:tcW w:w="1134" w:type="dxa"/>
          </w:tcPr>
          <w:p w:rsidR="00BC19CE" w:rsidRPr="00851B89" w:rsidRDefault="00BC19CE" w:rsidP="00851B89">
            <w:pPr>
              <w:jc w:val="center"/>
              <w:rPr>
                <w:lang w:eastAsia="en-US"/>
              </w:rPr>
            </w:pPr>
            <w:r w:rsidRPr="00851B89">
              <w:rPr>
                <w:lang w:eastAsia="en-US"/>
              </w:rPr>
              <w:t>796</w:t>
            </w:r>
          </w:p>
        </w:tc>
        <w:tc>
          <w:tcPr>
            <w:tcW w:w="992" w:type="dxa"/>
          </w:tcPr>
          <w:p w:rsidR="00BC19CE" w:rsidRPr="00851B89" w:rsidRDefault="00BC19CE" w:rsidP="00851B89">
            <w:pPr>
              <w:jc w:val="center"/>
              <w:rPr>
                <w:lang w:eastAsia="en-US"/>
              </w:rPr>
            </w:pPr>
            <w:r w:rsidRPr="00851B89">
              <w:rPr>
                <w:lang w:eastAsia="en-US"/>
              </w:rPr>
              <w:t>шт.</w:t>
            </w:r>
          </w:p>
        </w:tc>
        <w:tc>
          <w:tcPr>
            <w:tcW w:w="2491" w:type="dxa"/>
          </w:tcPr>
          <w:p w:rsidR="00BC19CE" w:rsidRPr="00851B89" w:rsidRDefault="00BC19CE" w:rsidP="00B30E52">
            <w:pPr>
              <w:jc w:val="center"/>
              <w:rPr>
                <w:lang w:eastAsia="en-US"/>
              </w:rPr>
            </w:pPr>
            <w:r w:rsidRPr="00851B89">
              <w:rPr>
                <w:lang w:eastAsia="en-US"/>
              </w:rPr>
              <w:t xml:space="preserve">не </w:t>
            </w:r>
            <w:r>
              <w:rPr>
                <w:lang w:eastAsia="en-US"/>
              </w:rPr>
              <w:t>более</w:t>
            </w:r>
            <w:r w:rsidRPr="00851B89">
              <w:rPr>
                <w:lang w:eastAsia="en-US"/>
              </w:rPr>
              <w:t xml:space="preserve"> одного в расчете на учреждение</w:t>
            </w:r>
          </w:p>
        </w:tc>
        <w:tc>
          <w:tcPr>
            <w:tcW w:w="1843" w:type="dxa"/>
          </w:tcPr>
          <w:p w:rsidR="00BC19CE" w:rsidRPr="00851B89" w:rsidRDefault="00BC19CE" w:rsidP="00851B89">
            <w:pPr>
              <w:jc w:val="center"/>
              <w:rPr>
                <w:lang w:eastAsia="en-US"/>
              </w:rPr>
            </w:pPr>
            <w:r w:rsidRPr="00851B89">
              <w:rPr>
                <w:lang w:eastAsia="en-US"/>
              </w:rPr>
              <w:t>не более 5000</w:t>
            </w:r>
          </w:p>
        </w:tc>
      </w:tr>
      <w:tr w:rsidR="00BC19CE" w:rsidRPr="00851B89" w:rsidTr="00B30E52">
        <w:tc>
          <w:tcPr>
            <w:tcW w:w="10004" w:type="dxa"/>
            <w:gridSpan w:val="6"/>
          </w:tcPr>
          <w:p w:rsidR="00BC19CE" w:rsidRPr="00851B89" w:rsidRDefault="00BC19CE" w:rsidP="00CD21B9">
            <w:pPr>
              <w:jc w:val="center"/>
              <w:rPr>
                <w:lang w:eastAsia="en-US"/>
              </w:rPr>
            </w:pPr>
            <w:r w:rsidRPr="004B0D54">
              <w:t>Муниципальное казенное учреждение Темрюкского городского поселения Темрюкского района «Городское библиотечное объединение»</w:t>
            </w:r>
          </w:p>
        </w:tc>
      </w:tr>
      <w:tr w:rsidR="00BC19CE" w:rsidRPr="00851B89" w:rsidTr="00B30E52">
        <w:tc>
          <w:tcPr>
            <w:tcW w:w="708" w:type="dxa"/>
          </w:tcPr>
          <w:p w:rsidR="00BC19CE" w:rsidRPr="00851B89" w:rsidRDefault="00BC19CE" w:rsidP="00E133C3">
            <w:pPr>
              <w:jc w:val="center"/>
              <w:rPr>
                <w:lang w:eastAsia="en-US"/>
              </w:rPr>
            </w:pPr>
            <w:r w:rsidRPr="00851B89">
              <w:rPr>
                <w:lang w:eastAsia="en-US"/>
              </w:rPr>
              <w:t>1</w:t>
            </w:r>
          </w:p>
        </w:tc>
        <w:tc>
          <w:tcPr>
            <w:tcW w:w="2836" w:type="dxa"/>
          </w:tcPr>
          <w:p w:rsidR="00BC19CE" w:rsidRPr="00851B89" w:rsidRDefault="00BC19CE" w:rsidP="00E133C3">
            <w:pPr>
              <w:jc w:val="both"/>
              <w:rPr>
                <w:lang w:eastAsia="en-US"/>
              </w:rPr>
            </w:pPr>
            <w:r w:rsidRPr="00851B89">
              <w:rPr>
                <w:lang w:eastAsia="en-US"/>
              </w:rPr>
              <w:t>Флэш - накопители (USB 3.0, объем до 32 гб)</w:t>
            </w:r>
          </w:p>
        </w:tc>
        <w:tc>
          <w:tcPr>
            <w:tcW w:w="1134" w:type="dxa"/>
          </w:tcPr>
          <w:p w:rsidR="00BC19CE" w:rsidRPr="00851B89" w:rsidRDefault="00BC19CE" w:rsidP="00E133C3">
            <w:pPr>
              <w:jc w:val="center"/>
              <w:rPr>
                <w:lang w:eastAsia="en-US"/>
              </w:rPr>
            </w:pPr>
            <w:r w:rsidRPr="00851B89">
              <w:rPr>
                <w:lang w:eastAsia="en-US"/>
              </w:rPr>
              <w:t>796</w:t>
            </w:r>
          </w:p>
        </w:tc>
        <w:tc>
          <w:tcPr>
            <w:tcW w:w="992" w:type="dxa"/>
          </w:tcPr>
          <w:p w:rsidR="00BC19CE" w:rsidRPr="00851B89" w:rsidRDefault="00BC19CE" w:rsidP="00E133C3">
            <w:pPr>
              <w:jc w:val="center"/>
              <w:rPr>
                <w:lang w:eastAsia="en-US"/>
              </w:rPr>
            </w:pPr>
            <w:r w:rsidRPr="00851B89">
              <w:rPr>
                <w:lang w:eastAsia="en-US"/>
              </w:rPr>
              <w:t>шт.</w:t>
            </w:r>
          </w:p>
        </w:tc>
        <w:tc>
          <w:tcPr>
            <w:tcW w:w="2491" w:type="dxa"/>
          </w:tcPr>
          <w:p w:rsidR="00BC19CE" w:rsidRPr="00851B89" w:rsidRDefault="00BC19CE" w:rsidP="00B30E52">
            <w:pPr>
              <w:jc w:val="center"/>
              <w:rPr>
                <w:lang w:eastAsia="en-US"/>
              </w:rPr>
            </w:pPr>
            <w:r w:rsidRPr="00851B89">
              <w:rPr>
                <w:lang w:eastAsia="en-US"/>
              </w:rPr>
              <w:t xml:space="preserve">не </w:t>
            </w:r>
            <w:r>
              <w:rPr>
                <w:lang w:eastAsia="en-US"/>
              </w:rPr>
              <w:t>более</w:t>
            </w:r>
            <w:r w:rsidRPr="00851B89">
              <w:rPr>
                <w:lang w:eastAsia="en-US"/>
              </w:rPr>
              <w:t xml:space="preserve"> одного в расчете на одного работника </w:t>
            </w:r>
          </w:p>
        </w:tc>
        <w:tc>
          <w:tcPr>
            <w:tcW w:w="1843" w:type="dxa"/>
          </w:tcPr>
          <w:p w:rsidR="00BC19CE" w:rsidRPr="00851B89" w:rsidRDefault="00BC19CE" w:rsidP="00503754">
            <w:pPr>
              <w:jc w:val="center"/>
              <w:rPr>
                <w:lang w:eastAsia="en-US"/>
              </w:rPr>
            </w:pPr>
            <w:r w:rsidRPr="00851B89">
              <w:rPr>
                <w:lang w:eastAsia="en-US"/>
              </w:rPr>
              <w:t xml:space="preserve">не более 1 </w:t>
            </w:r>
            <w:r>
              <w:rPr>
                <w:lang w:eastAsia="en-US"/>
              </w:rPr>
              <w:t>500</w:t>
            </w:r>
          </w:p>
        </w:tc>
      </w:tr>
      <w:tr w:rsidR="00BC19CE" w:rsidRPr="00851B89" w:rsidTr="00B30E52">
        <w:tc>
          <w:tcPr>
            <w:tcW w:w="708" w:type="dxa"/>
          </w:tcPr>
          <w:p w:rsidR="00BC19CE" w:rsidRPr="00851B89" w:rsidRDefault="00BC19CE" w:rsidP="00E133C3">
            <w:pPr>
              <w:jc w:val="center"/>
              <w:rPr>
                <w:lang w:eastAsia="en-US"/>
              </w:rPr>
            </w:pPr>
            <w:r w:rsidRPr="00851B89">
              <w:rPr>
                <w:lang w:eastAsia="en-US"/>
              </w:rPr>
              <w:t>2</w:t>
            </w:r>
          </w:p>
        </w:tc>
        <w:tc>
          <w:tcPr>
            <w:tcW w:w="2836" w:type="dxa"/>
          </w:tcPr>
          <w:p w:rsidR="00BC19CE" w:rsidRPr="00851B89" w:rsidRDefault="00BC19CE" w:rsidP="00E133C3">
            <w:pPr>
              <w:jc w:val="both"/>
              <w:rPr>
                <w:lang w:eastAsia="en-US"/>
              </w:rPr>
            </w:pPr>
            <w:r w:rsidRPr="00851B89">
              <w:rPr>
                <w:lang w:eastAsia="en-US"/>
              </w:rPr>
              <w:t>Жесткий диск 1 Tb SATA III 7200 rpm 64 MB</w:t>
            </w:r>
          </w:p>
        </w:tc>
        <w:tc>
          <w:tcPr>
            <w:tcW w:w="1134" w:type="dxa"/>
          </w:tcPr>
          <w:p w:rsidR="00BC19CE" w:rsidRPr="00851B89" w:rsidRDefault="00BC19CE" w:rsidP="00E133C3">
            <w:pPr>
              <w:jc w:val="center"/>
              <w:rPr>
                <w:lang w:eastAsia="en-US"/>
              </w:rPr>
            </w:pPr>
            <w:r w:rsidRPr="00851B89">
              <w:rPr>
                <w:lang w:eastAsia="en-US"/>
              </w:rPr>
              <w:t>796</w:t>
            </w:r>
          </w:p>
        </w:tc>
        <w:tc>
          <w:tcPr>
            <w:tcW w:w="992" w:type="dxa"/>
          </w:tcPr>
          <w:p w:rsidR="00BC19CE" w:rsidRPr="00851B89" w:rsidRDefault="00BC19CE" w:rsidP="00E133C3">
            <w:pPr>
              <w:jc w:val="center"/>
              <w:rPr>
                <w:lang w:eastAsia="en-US"/>
              </w:rPr>
            </w:pPr>
            <w:r w:rsidRPr="00851B89">
              <w:rPr>
                <w:lang w:eastAsia="en-US"/>
              </w:rPr>
              <w:t>шт.</w:t>
            </w:r>
          </w:p>
        </w:tc>
        <w:tc>
          <w:tcPr>
            <w:tcW w:w="2491" w:type="dxa"/>
          </w:tcPr>
          <w:p w:rsidR="00BC19CE" w:rsidRPr="00851B89" w:rsidRDefault="00BC19CE" w:rsidP="00B30E52">
            <w:pPr>
              <w:jc w:val="center"/>
              <w:rPr>
                <w:lang w:eastAsia="en-US"/>
              </w:rPr>
            </w:pPr>
            <w:r w:rsidRPr="00851B89">
              <w:rPr>
                <w:lang w:eastAsia="en-US"/>
              </w:rPr>
              <w:t xml:space="preserve">не </w:t>
            </w:r>
            <w:r>
              <w:rPr>
                <w:lang w:eastAsia="en-US"/>
              </w:rPr>
              <w:t xml:space="preserve">более </w:t>
            </w:r>
            <w:r w:rsidRPr="00851B89">
              <w:rPr>
                <w:lang w:eastAsia="en-US"/>
              </w:rPr>
              <w:t>одного в расчете на учреждение</w:t>
            </w:r>
          </w:p>
        </w:tc>
        <w:tc>
          <w:tcPr>
            <w:tcW w:w="1843" w:type="dxa"/>
          </w:tcPr>
          <w:p w:rsidR="00BC19CE" w:rsidRPr="00851B89" w:rsidRDefault="00BC19CE" w:rsidP="00E133C3">
            <w:pPr>
              <w:jc w:val="center"/>
              <w:rPr>
                <w:lang w:eastAsia="en-US"/>
              </w:rPr>
            </w:pPr>
            <w:r w:rsidRPr="00851B89">
              <w:rPr>
                <w:lang w:eastAsia="en-US"/>
              </w:rPr>
              <w:t>не более 5000</w:t>
            </w:r>
          </w:p>
        </w:tc>
      </w:tr>
      <w:tr w:rsidR="00BC19CE" w:rsidRPr="00851B89" w:rsidTr="00CD21B9">
        <w:trPr>
          <w:trHeight w:val="659"/>
        </w:trPr>
        <w:tc>
          <w:tcPr>
            <w:tcW w:w="10004" w:type="dxa"/>
            <w:gridSpan w:val="6"/>
          </w:tcPr>
          <w:p w:rsidR="00BC19CE" w:rsidRDefault="00BC19CE" w:rsidP="00CD21B9">
            <w:pPr>
              <w:jc w:val="center"/>
              <w:rPr>
                <w:lang w:eastAsia="en-US"/>
              </w:rPr>
            </w:pPr>
            <w:r w:rsidRPr="00A22ABD">
              <w:rPr>
                <w:lang w:eastAsia="en-US"/>
              </w:rPr>
              <w:t>Муниципальное казенное учреждение Темрюкского городского поселения Темрюкского района «</w:t>
            </w:r>
            <w:r>
              <w:rPr>
                <w:lang w:eastAsia="en-US"/>
              </w:rPr>
              <w:t>Цетрализованная бухгалтерия</w:t>
            </w:r>
            <w:r w:rsidRPr="00A22ABD">
              <w:rPr>
                <w:lang w:eastAsia="en-US"/>
              </w:rPr>
              <w:t>»</w:t>
            </w:r>
          </w:p>
          <w:p w:rsidR="00BC19CE" w:rsidRPr="00851B89" w:rsidRDefault="00BC19CE" w:rsidP="00CD21B9">
            <w:pPr>
              <w:jc w:val="center"/>
              <w:rPr>
                <w:lang w:eastAsia="en-US"/>
              </w:rPr>
            </w:pPr>
          </w:p>
        </w:tc>
      </w:tr>
      <w:tr w:rsidR="00BC19CE" w:rsidRPr="00851B89" w:rsidTr="00532D29">
        <w:trPr>
          <w:trHeight w:val="779"/>
        </w:trPr>
        <w:tc>
          <w:tcPr>
            <w:tcW w:w="708" w:type="dxa"/>
          </w:tcPr>
          <w:p w:rsidR="00BC19CE" w:rsidRPr="00851B89" w:rsidRDefault="00BC19CE" w:rsidP="00E133C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836" w:type="dxa"/>
          </w:tcPr>
          <w:p w:rsidR="00BC19CE" w:rsidRPr="007E3E87" w:rsidRDefault="00BC19CE" w:rsidP="00A22ABD">
            <w:pPr>
              <w:widowControl w:val="0"/>
              <w:autoSpaceDE w:val="0"/>
              <w:autoSpaceDN w:val="0"/>
              <w:adjustRightInd w:val="0"/>
              <w:ind w:firstLine="34"/>
              <w:jc w:val="both"/>
            </w:pPr>
            <w:r w:rsidRPr="007E3E87">
              <w:t xml:space="preserve">Накопитель на жестком магнитном диске             </w:t>
            </w:r>
          </w:p>
        </w:tc>
        <w:tc>
          <w:tcPr>
            <w:tcW w:w="1134" w:type="dxa"/>
          </w:tcPr>
          <w:p w:rsidR="00BC19CE" w:rsidRPr="00851B89" w:rsidRDefault="00BC19CE" w:rsidP="00E133C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992" w:type="dxa"/>
          </w:tcPr>
          <w:p w:rsidR="00BC19CE" w:rsidRDefault="00BC19CE" w:rsidP="00A22ABD">
            <w:pPr>
              <w:jc w:val="center"/>
            </w:pPr>
            <w:r w:rsidRPr="00FC7FC3">
              <w:rPr>
                <w:lang w:eastAsia="en-US"/>
              </w:rPr>
              <w:t>шт.</w:t>
            </w:r>
          </w:p>
        </w:tc>
        <w:tc>
          <w:tcPr>
            <w:tcW w:w="2491" w:type="dxa"/>
          </w:tcPr>
          <w:p w:rsidR="00BC19CE" w:rsidRPr="007E3E87" w:rsidRDefault="00BC19CE" w:rsidP="00A22ABD">
            <w:pPr>
              <w:widowControl w:val="0"/>
              <w:autoSpaceDE w:val="0"/>
              <w:autoSpaceDN w:val="0"/>
              <w:adjustRightInd w:val="0"/>
              <w:ind w:firstLine="23"/>
              <w:jc w:val="center"/>
            </w:pPr>
            <w:r w:rsidRPr="007E3E87">
              <w:t>1</w:t>
            </w:r>
          </w:p>
        </w:tc>
        <w:tc>
          <w:tcPr>
            <w:tcW w:w="1843" w:type="dxa"/>
          </w:tcPr>
          <w:p w:rsidR="00BC19CE" w:rsidRPr="007E3E87" w:rsidRDefault="00BC19CE" w:rsidP="00A22AB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22ABD">
              <w:t xml:space="preserve">не более </w:t>
            </w:r>
            <w:r>
              <w:t>5000,00</w:t>
            </w:r>
          </w:p>
        </w:tc>
      </w:tr>
      <w:tr w:rsidR="00BC19CE" w:rsidRPr="00851B89" w:rsidTr="00B30E52">
        <w:tc>
          <w:tcPr>
            <w:tcW w:w="708" w:type="dxa"/>
          </w:tcPr>
          <w:p w:rsidR="00BC19CE" w:rsidRDefault="00BC19CE" w:rsidP="00E133C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836" w:type="dxa"/>
          </w:tcPr>
          <w:p w:rsidR="00BC19CE" w:rsidRPr="007E3E87" w:rsidRDefault="00BC19CE" w:rsidP="00532D29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</w:pPr>
            <w:r>
              <w:t>2</w:t>
            </w:r>
          </w:p>
        </w:tc>
        <w:tc>
          <w:tcPr>
            <w:tcW w:w="1134" w:type="dxa"/>
          </w:tcPr>
          <w:p w:rsidR="00BC19CE" w:rsidRPr="00A22ABD" w:rsidRDefault="00BC19CE" w:rsidP="00E133C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992" w:type="dxa"/>
          </w:tcPr>
          <w:p w:rsidR="00BC19CE" w:rsidRPr="00FC7FC3" w:rsidRDefault="00BC19CE" w:rsidP="00A22AB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2491" w:type="dxa"/>
          </w:tcPr>
          <w:p w:rsidR="00BC19CE" w:rsidRDefault="00BC19CE" w:rsidP="00A22ABD">
            <w:pPr>
              <w:widowControl w:val="0"/>
              <w:autoSpaceDE w:val="0"/>
              <w:autoSpaceDN w:val="0"/>
              <w:adjustRightInd w:val="0"/>
              <w:ind w:firstLine="23"/>
              <w:jc w:val="center"/>
            </w:pPr>
            <w:r>
              <w:t>5</w:t>
            </w:r>
          </w:p>
        </w:tc>
        <w:tc>
          <w:tcPr>
            <w:tcW w:w="1843" w:type="dxa"/>
          </w:tcPr>
          <w:p w:rsidR="00BC19CE" w:rsidRPr="00A22ABD" w:rsidRDefault="00BC19CE" w:rsidP="00A22AB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</w:tr>
      <w:tr w:rsidR="00BC19CE" w:rsidRPr="00851B89" w:rsidTr="00B30E52">
        <w:tc>
          <w:tcPr>
            <w:tcW w:w="708" w:type="dxa"/>
          </w:tcPr>
          <w:p w:rsidR="00BC19CE" w:rsidRPr="00851B89" w:rsidRDefault="00BC19CE" w:rsidP="00E133C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836" w:type="dxa"/>
          </w:tcPr>
          <w:p w:rsidR="00BC19CE" w:rsidRPr="007E3E87" w:rsidRDefault="00BC19CE" w:rsidP="00A22ABD">
            <w:pPr>
              <w:widowControl w:val="0"/>
              <w:autoSpaceDE w:val="0"/>
              <w:autoSpaceDN w:val="0"/>
              <w:adjustRightInd w:val="0"/>
              <w:ind w:firstLine="34"/>
              <w:jc w:val="both"/>
            </w:pPr>
            <w:r w:rsidRPr="007E3E87">
              <w:t xml:space="preserve">Мобильный носитель информации (флеш-карта)                      </w:t>
            </w:r>
          </w:p>
        </w:tc>
        <w:tc>
          <w:tcPr>
            <w:tcW w:w="1134" w:type="dxa"/>
          </w:tcPr>
          <w:p w:rsidR="00BC19CE" w:rsidRPr="00851B89" w:rsidRDefault="00BC19CE" w:rsidP="00E133C3">
            <w:pPr>
              <w:jc w:val="center"/>
              <w:rPr>
                <w:lang w:eastAsia="en-US"/>
              </w:rPr>
            </w:pPr>
            <w:r w:rsidRPr="00A22ABD">
              <w:rPr>
                <w:lang w:eastAsia="en-US"/>
              </w:rPr>
              <w:t>-</w:t>
            </w:r>
          </w:p>
        </w:tc>
        <w:tc>
          <w:tcPr>
            <w:tcW w:w="992" w:type="dxa"/>
          </w:tcPr>
          <w:p w:rsidR="00BC19CE" w:rsidRDefault="00BC19CE" w:rsidP="00A22ABD">
            <w:pPr>
              <w:jc w:val="center"/>
            </w:pPr>
            <w:r w:rsidRPr="00FC7FC3">
              <w:rPr>
                <w:lang w:eastAsia="en-US"/>
              </w:rPr>
              <w:t>шт.</w:t>
            </w:r>
          </w:p>
        </w:tc>
        <w:tc>
          <w:tcPr>
            <w:tcW w:w="2491" w:type="dxa"/>
          </w:tcPr>
          <w:p w:rsidR="00BC19CE" w:rsidRPr="007E3E87" w:rsidRDefault="00BC19CE" w:rsidP="00A22ABD">
            <w:pPr>
              <w:widowControl w:val="0"/>
              <w:autoSpaceDE w:val="0"/>
              <w:autoSpaceDN w:val="0"/>
              <w:adjustRightInd w:val="0"/>
              <w:ind w:firstLine="23"/>
              <w:jc w:val="center"/>
            </w:pPr>
            <w:r>
              <w:t>2</w:t>
            </w:r>
          </w:p>
        </w:tc>
        <w:tc>
          <w:tcPr>
            <w:tcW w:w="1843" w:type="dxa"/>
          </w:tcPr>
          <w:p w:rsidR="00BC19CE" w:rsidRPr="007E3E87" w:rsidRDefault="00BC19CE" w:rsidP="00A22AB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22ABD">
              <w:t xml:space="preserve">не более </w:t>
            </w:r>
            <w:r w:rsidRPr="007E3E87">
              <w:t>1500,00</w:t>
            </w:r>
          </w:p>
        </w:tc>
      </w:tr>
      <w:tr w:rsidR="00BC19CE" w:rsidRPr="00851B89" w:rsidTr="00B30E52">
        <w:tc>
          <w:tcPr>
            <w:tcW w:w="708" w:type="dxa"/>
          </w:tcPr>
          <w:p w:rsidR="00BC19CE" w:rsidRPr="00851B89" w:rsidRDefault="00BC19CE" w:rsidP="00E133C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2836" w:type="dxa"/>
          </w:tcPr>
          <w:p w:rsidR="00BC19CE" w:rsidRPr="00D71F38" w:rsidRDefault="00BC19CE" w:rsidP="00A22ABD">
            <w:pPr>
              <w:widowControl w:val="0"/>
              <w:autoSpaceDE w:val="0"/>
              <w:autoSpaceDN w:val="0"/>
              <w:adjustRightInd w:val="0"/>
              <w:ind w:firstLine="34"/>
              <w:jc w:val="both"/>
            </w:pPr>
            <w:r w:rsidRPr="00D71F38">
              <w:t xml:space="preserve">Электронный </w:t>
            </w:r>
            <w:r w:rsidRPr="00D71F38">
              <w:rPr>
                <w:lang w:val="en-US"/>
              </w:rPr>
              <w:t>USB-</w:t>
            </w:r>
            <w:r w:rsidRPr="00D71F38">
              <w:t>ключ etoken</w:t>
            </w:r>
          </w:p>
        </w:tc>
        <w:tc>
          <w:tcPr>
            <w:tcW w:w="1134" w:type="dxa"/>
          </w:tcPr>
          <w:p w:rsidR="00BC19CE" w:rsidRDefault="00BC19CE" w:rsidP="00A22ABD">
            <w:pPr>
              <w:jc w:val="center"/>
            </w:pPr>
            <w:r w:rsidRPr="001B4C10">
              <w:rPr>
                <w:lang w:eastAsia="en-US"/>
              </w:rPr>
              <w:t>-</w:t>
            </w:r>
          </w:p>
        </w:tc>
        <w:tc>
          <w:tcPr>
            <w:tcW w:w="992" w:type="dxa"/>
          </w:tcPr>
          <w:p w:rsidR="00BC19CE" w:rsidRDefault="00BC19CE" w:rsidP="00A22ABD">
            <w:pPr>
              <w:jc w:val="center"/>
            </w:pPr>
            <w:r w:rsidRPr="00FC7FC3">
              <w:rPr>
                <w:lang w:eastAsia="en-US"/>
              </w:rPr>
              <w:t>шт.</w:t>
            </w:r>
          </w:p>
        </w:tc>
        <w:tc>
          <w:tcPr>
            <w:tcW w:w="2491" w:type="dxa"/>
          </w:tcPr>
          <w:p w:rsidR="00BC19CE" w:rsidRPr="00D71F38" w:rsidRDefault="00BC19CE" w:rsidP="00A22ABD">
            <w:pPr>
              <w:widowControl w:val="0"/>
              <w:autoSpaceDE w:val="0"/>
              <w:autoSpaceDN w:val="0"/>
              <w:adjustRightInd w:val="0"/>
              <w:ind w:firstLine="23"/>
              <w:jc w:val="center"/>
            </w:pPr>
            <w:r w:rsidRPr="00D71F38">
              <w:t>6</w:t>
            </w:r>
          </w:p>
        </w:tc>
        <w:tc>
          <w:tcPr>
            <w:tcW w:w="1843" w:type="dxa"/>
          </w:tcPr>
          <w:p w:rsidR="00BC19CE" w:rsidRPr="00D71F38" w:rsidRDefault="00BC19CE" w:rsidP="00A22AB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22ABD">
              <w:t xml:space="preserve">не более </w:t>
            </w:r>
            <w:r w:rsidRPr="00D71F38">
              <w:t>2100,00</w:t>
            </w:r>
          </w:p>
        </w:tc>
      </w:tr>
      <w:tr w:rsidR="00BC19CE" w:rsidRPr="00851B89" w:rsidTr="00B30E52">
        <w:tc>
          <w:tcPr>
            <w:tcW w:w="708" w:type="dxa"/>
          </w:tcPr>
          <w:p w:rsidR="00BC19CE" w:rsidRPr="00851B89" w:rsidRDefault="00BC19CE" w:rsidP="00E133C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2836" w:type="dxa"/>
          </w:tcPr>
          <w:p w:rsidR="00BC19CE" w:rsidRPr="00D71F38" w:rsidRDefault="00BC19CE" w:rsidP="00A22ABD">
            <w:pPr>
              <w:widowControl w:val="0"/>
              <w:autoSpaceDE w:val="0"/>
              <w:autoSpaceDN w:val="0"/>
              <w:adjustRightInd w:val="0"/>
              <w:ind w:firstLine="34"/>
              <w:jc w:val="both"/>
            </w:pPr>
            <w:r>
              <w:t>Беспроводной маршрутизатор</w:t>
            </w:r>
          </w:p>
        </w:tc>
        <w:tc>
          <w:tcPr>
            <w:tcW w:w="1134" w:type="dxa"/>
          </w:tcPr>
          <w:p w:rsidR="00BC19CE" w:rsidRDefault="00BC19CE" w:rsidP="00A22ABD">
            <w:pPr>
              <w:jc w:val="center"/>
            </w:pPr>
            <w:r w:rsidRPr="001B4C10">
              <w:rPr>
                <w:lang w:eastAsia="en-US"/>
              </w:rPr>
              <w:t>-</w:t>
            </w:r>
          </w:p>
        </w:tc>
        <w:tc>
          <w:tcPr>
            <w:tcW w:w="992" w:type="dxa"/>
          </w:tcPr>
          <w:p w:rsidR="00BC19CE" w:rsidRDefault="00BC19CE" w:rsidP="00A22ABD">
            <w:pPr>
              <w:jc w:val="center"/>
            </w:pPr>
            <w:r w:rsidRPr="00FC7FC3">
              <w:rPr>
                <w:lang w:eastAsia="en-US"/>
              </w:rPr>
              <w:t>шт.</w:t>
            </w:r>
          </w:p>
        </w:tc>
        <w:tc>
          <w:tcPr>
            <w:tcW w:w="2491" w:type="dxa"/>
          </w:tcPr>
          <w:p w:rsidR="00BC19CE" w:rsidRPr="00D71F38" w:rsidRDefault="00BC19CE" w:rsidP="00A22ABD">
            <w:pPr>
              <w:widowControl w:val="0"/>
              <w:autoSpaceDE w:val="0"/>
              <w:autoSpaceDN w:val="0"/>
              <w:adjustRightInd w:val="0"/>
              <w:ind w:firstLine="23"/>
              <w:jc w:val="center"/>
            </w:pPr>
            <w:r>
              <w:t>1</w:t>
            </w:r>
          </w:p>
        </w:tc>
        <w:tc>
          <w:tcPr>
            <w:tcW w:w="1843" w:type="dxa"/>
          </w:tcPr>
          <w:p w:rsidR="00BC19CE" w:rsidRPr="00D71F38" w:rsidRDefault="00BC19CE" w:rsidP="00A22AB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22ABD">
              <w:t xml:space="preserve">не более </w:t>
            </w:r>
            <w:r>
              <w:t>2000,00</w:t>
            </w:r>
          </w:p>
        </w:tc>
      </w:tr>
      <w:tr w:rsidR="00BC19CE" w:rsidRPr="00851B89" w:rsidTr="00B30E52">
        <w:tc>
          <w:tcPr>
            <w:tcW w:w="708" w:type="dxa"/>
          </w:tcPr>
          <w:p w:rsidR="00BC19CE" w:rsidRPr="00851B89" w:rsidRDefault="00BC19CE" w:rsidP="00E133C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2836" w:type="dxa"/>
          </w:tcPr>
          <w:p w:rsidR="00BC19CE" w:rsidRDefault="00BC19CE" w:rsidP="00A22ABD">
            <w:pPr>
              <w:widowControl w:val="0"/>
              <w:autoSpaceDE w:val="0"/>
              <w:autoSpaceDN w:val="0"/>
              <w:adjustRightInd w:val="0"/>
              <w:ind w:firstLine="34"/>
              <w:jc w:val="both"/>
            </w:pPr>
            <w:r>
              <w:t>Внутренний картридер</w:t>
            </w:r>
          </w:p>
        </w:tc>
        <w:tc>
          <w:tcPr>
            <w:tcW w:w="1134" w:type="dxa"/>
          </w:tcPr>
          <w:p w:rsidR="00BC19CE" w:rsidRDefault="00BC19CE" w:rsidP="00A22ABD">
            <w:pPr>
              <w:jc w:val="center"/>
            </w:pPr>
            <w:r w:rsidRPr="001B4C10">
              <w:rPr>
                <w:lang w:eastAsia="en-US"/>
              </w:rPr>
              <w:t>-</w:t>
            </w:r>
          </w:p>
        </w:tc>
        <w:tc>
          <w:tcPr>
            <w:tcW w:w="992" w:type="dxa"/>
          </w:tcPr>
          <w:p w:rsidR="00BC19CE" w:rsidRDefault="00BC19CE" w:rsidP="00A22ABD">
            <w:pPr>
              <w:jc w:val="center"/>
            </w:pPr>
            <w:r w:rsidRPr="00FC7FC3">
              <w:rPr>
                <w:lang w:eastAsia="en-US"/>
              </w:rPr>
              <w:t>шт.</w:t>
            </w:r>
          </w:p>
        </w:tc>
        <w:tc>
          <w:tcPr>
            <w:tcW w:w="2491" w:type="dxa"/>
          </w:tcPr>
          <w:p w:rsidR="00BC19CE" w:rsidRDefault="00BC19CE" w:rsidP="00A22ABD">
            <w:pPr>
              <w:widowControl w:val="0"/>
              <w:autoSpaceDE w:val="0"/>
              <w:autoSpaceDN w:val="0"/>
              <w:adjustRightInd w:val="0"/>
              <w:ind w:firstLine="23"/>
              <w:jc w:val="center"/>
            </w:pPr>
            <w:r>
              <w:t>1</w:t>
            </w:r>
          </w:p>
        </w:tc>
        <w:tc>
          <w:tcPr>
            <w:tcW w:w="1843" w:type="dxa"/>
          </w:tcPr>
          <w:p w:rsidR="00BC19CE" w:rsidRDefault="00BC19CE" w:rsidP="00A22AB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22ABD">
              <w:t xml:space="preserve">не более </w:t>
            </w:r>
            <w:r>
              <w:t>1500,00</w:t>
            </w:r>
          </w:p>
        </w:tc>
      </w:tr>
      <w:tr w:rsidR="00BC19CE" w:rsidRPr="00851B89" w:rsidTr="00B30E52">
        <w:tc>
          <w:tcPr>
            <w:tcW w:w="708" w:type="dxa"/>
          </w:tcPr>
          <w:p w:rsidR="00BC19CE" w:rsidRDefault="00BC19CE" w:rsidP="00E133C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  <w:p w:rsidR="00BC19CE" w:rsidRPr="00851B89" w:rsidRDefault="00BC19CE" w:rsidP="00E133C3">
            <w:pPr>
              <w:jc w:val="center"/>
              <w:rPr>
                <w:lang w:eastAsia="en-US"/>
              </w:rPr>
            </w:pPr>
          </w:p>
        </w:tc>
        <w:tc>
          <w:tcPr>
            <w:tcW w:w="2836" w:type="dxa"/>
          </w:tcPr>
          <w:p w:rsidR="00BC19CE" w:rsidRDefault="00BC19CE" w:rsidP="00A22ABD">
            <w:pPr>
              <w:widowControl w:val="0"/>
              <w:autoSpaceDE w:val="0"/>
              <w:autoSpaceDN w:val="0"/>
              <w:adjustRightInd w:val="0"/>
              <w:ind w:firstLine="34"/>
              <w:jc w:val="both"/>
            </w:pPr>
            <w:r>
              <w:t>Калькулятор</w:t>
            </w:r>
          </w:p>
        </w:tc>
        <w:tc>
          <w:tcPr>
            <w:tcW w:w="1134" w:type="dxa"/>
          </w:tcPr>
          <w:p w:rsidR="00BC19CE" w:rsidRDefault="00BC19CE" w:rsidP="00A22ABD">
            <w:pPr>
              <w:jc w:val="center"/>
            </w:pPr>
            <w:r w:rsidRPr="001B4C10">
              <w:rPr>
                <w:lang w:eastAsia="en-US"/>
              </w:rPr>
              <w:t>-</w:t>
            </w:r>
          </w:p>
        </w:tc>
        <w:tc>
          <w:tcPr>
            <w:tcW w:w="992" w:type="dxa"/>
          </w:tcPr>
          <w:p w:rsidR="00BC19CE" w:rsidRDefault="00BC19CE" w:rsidP="00A22ABD">
            <w:pPr>
              <w:jc w:val="center"/>
            </w:pPr>
            <w:r w:rsidRPr="00FC7FC3">
              <w:rPr>
                <w:lang w:eastAsia="en-US"/>
              </w:rPr>
              <w:t>шт.</w:t>
            </w:r>
          </w:p>
        </w:tc>
        <w:tc>
          <w:tcPr>
            <w:tcW w:w="2491" w:type="dxa"/>
          </w:tcPr>
          <w:p w:rsidR="00BC19CE" w:rsidRDefault="00BC19CE" w:rsidP="00A22ABD">
            <w:pPr>
              <w:widowControl w:val="0"/>
              <w:autoSpaceDE w:val="0"/>
              <w:autoSpaceDN w:val="0"/>
              <w:adjustRightInd w:val="0"/>
              <w:ind w:firstLine="23"/>
              <w:jc w:val="center"/>
            </w:pPr>
            <w:r>
              <w:t>7</w:t>
            </w:r>
          </w:p>
        </w:tc>
        <w:tc>
          <w:tcPr>
            <w:tcW w:w="1843" w:type="dxa"/>
          </w:tcPr>
          <w:p w:rsidR="00BC19CE" w:rsidRDefault="00BC19CE" w:rsidP="00A22AB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22ABD">
              <w:t xml:space="preserve">не более </w:t>
            </w:r>
            <w:r>
              <w:t>1500,00</w:t>
            </w:r>
          </w:p>
        </w:tc>
      </w:tr>
      <w:tr w:rsidR="00BC19CE" w:rsidRPr="00851B89" w:rsidTr="00B30E52">
        <w:tc>
          <w:tcPr>
            <w:tcW w:w="708" w:type="dxa"/>
          </w:tcPr>
          <w:p w:rsidR="00BC19CE" w:rsidRDefault="00BC19CE" w:rsidP="00E133C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2836" w:type="dxa"/>
          </w:tcPr>
          <w:p w:rsidR="00BC19CE" w:rsidRDefault="00BC19CE" w:rsidP="00A22ABD">
            <w:pPr>
              <w:widowControl w:val="0"/>
              <w:autoSpaceDE w:val="0"/>
              <w:autoSpaceDN w:val="0"/>
              <w:adjustRightInd w:val="0"/>
              <w:ind w:firstLine="34"/>
              <w:jc w:val="both"/>
            </w:pPr>
            <w:r>
              <w:t>Коммутатор неуправляемый</w:t>
            </w:r>
          </w:p>
        </w:tc>
        <w:tc>
          <w:tcPr>
            <w:tcW w:w="1134" w:type="dxa"/>
          </w:tcPr>
          <w:p w:rsidR="00BC19CE" w:rsidRDefault="00BC19CE" w:rsidP="00A22ABD">
            <w:pPr>
              <w:jc w:val="center"/>
            </w:pPr>
            <w:r w:rsidRPr="001B4C10">
              <w:rPr>
                <w:lang w:eastAsia="en-US"/>
              </w:rPr>
              <w:t>-</w:t>
            </w:r>
          </w:p>
        </w:tc>
        <w:tc>
          <w:tcPr>
            <w:tcW w:w="992" w:type="dxa"/>
          </w:tcPr>
          <w:p w:rsidR="00BC19CE" w:rsidRDefault="00BC19CE" w:rsidP="00A22ABD">
            <w:pPr>
              <w:jc w:val="center"/>
            </w:pPr>
            <w:r w:rsidRPr="00FC7FC3">
              <w:rPr>
                <w:lang w:eastAsia="en-US"/>
              </w:rPr>
              <w:t>шт.</w:t>
            </w:r>
          </w:p>
        </w:tc>
        <w:tc>
          <w:tcPr>
            <w:tcW w:w="2491" w:type="dxa"/>
          </w:tcPr>
          <w:p w:rsidR="00BC19CE" w:rsidRDefault="00BC19CE" w:rsidP="00A22ABD">
            <w:pPr>
              <w:widowControl w:val="0"/>
              <w:autoSpaceDE w:val="0"/>
              <w:autoSpaceDN w:val="0"/>
              <w:adjustRightInd w:val="0"/>
              <w:ind w:firstLine="23"/>
              <w:jc w:val="center"/>
            </w:pPr>
            <w:r>
              <w:t>1</w:t>
            </w:r>
          </w:p>
        </w:tc>
        <w:tc>
          <w:tcPr>
            <w:tcW w:w="1843" w:type="dxa"/>
          </w:tcPr>
          <w:p w:rsidR="00BC19CE" w:rsidRDefault="00BC19CE" w:rsidP="00A22AB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22ABD">
              <w:t xml:space="preserve">не более </w:t>
            </w:r>
            <w:r>
              <w:t>2000,00</w:t>
            </w:r>
          </w:p>
        </w:tc>
      </w:tr>
      <w:tr w:rsidR="00BC19CE" w:rsidRPr="00851B89" w:rsidTr="00B30E52">
        <w:tc>
          <w:tcPr>
            <w:tcW w:w="708" w:type="dxa"/>
          </w:tcPr>
          <w:p w:rsidR="00BC19CE" w:rsidRDefault="00BC19CE" w:rsidP="00E133C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2836" w:type="dxa"/>
          </w:tcPr>
          <w:p w:rsidR="00BC19CE" w:rsidRDefault="00BC19CE" w:rsidP="00A22ABD">
            <w:pPr>
              <w:widowControl w:val="0"/>
              <w:autoSpaceDE w:val="0"/>
              <w:autoSpaceDN w:val="0"/>
              <w:adjustRightInd w:val="0"/>
              <w:ind w:firstLine="34"/>
              <w:jc w:val="both"/>
            </w:pPr>
            <w:r>
              <w:t>Модем</w:t>
            </w:r>
          </w:p>
        </w:tc>
        <w:tc>
          <w:tcPr>
            <w:tcW w:w="1134" w:type="dxa"/>
          </w:tcPr>
          <w:p w:rsidR="00BC19CE" w:rsidRDefault="00BC19CE" w:rsidP="00A22ABD">
            <w:pPr>
              <w:jc w:val="center"/>
            </w:pPr>
            <w:r w:rsidRPr="001B4C10">
              <w:rPr>
                <w:lang w:eastAsia="en-US"/>
              </w:rPr>
              <w:t>-</w:t>
            </w:r>
          </w:p>
        </w:tc>
        <w:tc>
          <w:tcPr>
            <w:tcW w:w="992" w:type="dxa"/>
          </w:tcPr>
          <w:p w:rsidR="00BC19CE" w:rsidRDefault="00BC19CE" w:rsidP="00A22ABD">
            <w:pPr>
              <w:jc w:val="center"/>
            </w:pPr>
            <w:r w:rsidRPr="00FC7FC3">
              <w:rPr>
                <w:lang w:eastAsia="en-US"/>
              </w:rPr>
              <w:t>шт.</w:t>
            </w:r>
          </w:p>
        </w:tc>
        <w:tc>
          <w:tcPr>
            <w:tcW w:w="2491" w:type="dxa"/>
          </w:tcPr>
          <w:p w:rsidR="00BC19CE" w:rsidRDefault="00BC19CE" w:rsidP="00A22ABD">
            <w:pPr>
              <w:widowControl w:val="0"/>
              <w:autoSpaceDE w:val="0"/>
              <w:autoSpaceDN w:val="0"/>
              <w:adjustRightInd w:val="0"/>
              <w:ind w:firstLine="23"/>
              <w:jc w:val="center"/>
            </w:pPr>
            <w:r>
              <w:t>1</w:t>
            </w:r>
          </w:p>
        </w:tc>
        <w:tc>
          <w:tcPr>
            <w:tcW w:w="1843" w:type="dxa"/>
          </w:tcPr>
          <w:p w:rsidR="00BC19CE" w:rsidRDefault="00BC19CE" w:rsidP="00A22AB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22ABD">
              <w:t xml:space="preserve">не более </w:t>
            </w:r>
            <w:r>
              <w:t>2500,00</w:t>
            </w:r>
          </w:p>
        </w:tc>
      </w:tr>
      <w:tr w:rsidR="00BC19CE" w:rsidRPr="00851B89" w:rsidTr="00B30E52">
        <w:tc>
          <w:tcPr>
            <w:tcW w:w="708" w:type="dxa"/>
          </w:tcPr>
          <w:p w:rsidR="00BC19CE" w:rsidRDefault="00BC19CE" w:rsidP="00E133C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9</w:t>
            </w:r>
          </w:p>
        </w:tc>
        <w:tc>
          <w:tcPr>
            <w:tcW w:w="2836" w:type="dxa"/>
          </w:tcPr>
          <w:p w:rsidR="00BC19CE" w:rsidRDefault="00BC19CE" w:rsidP="00A22ABD">
            <w:pPr>
              <w:widowControl w:val="0"/>
              <w:autoSpaceDE w:val="0"/>
              <w:autoSpaceDN w:val="0"/>
              <w:adjustRightInd w:val="0"/>
              <w:ind w:firstLine="34"/>
              <w:jc w:val="both"/>
            </w:pPr>
            <w:r>
              <w:t>Телефон</w:t>
            </w:r>
          </w:p>
        </w:tc>
        <w:tc>
          <w:tcPr>
            <w:tcW w:w="1134" w:type="dxa"/>
          </w:tcPr>
          <w:p w:rsidR="00BC19CE" w:rsidRDefault="00BC19CE" w:rsidP="00A22ABD">
            <w:pPr>
              <w:jc w:val="center"/>
            </w:pPr>
            <w:r w:rsidRPr="001B4C10">
              <w:rPr>
                <w:lang w:eastAsia="en-US"/>
              </w:rPr>
              <w:t>-</w:t>
            </w:r>
          </w:p>
        </w:tc>
        <w:tc>
          <w:tcPr>
            <w:tcW w:w="992" w:type="dxa"/>
          </w:tcPr>
          <w:p w:rsidR="00BC19CE" w:rsidRDefault="00BC19CE" w:rsidP="00A22ABD">
            <w:pPr>
              <w:jc w:val="center"/>
            </w:pPr>
            <w:r w:rsidRPr="00FC7FC3">
              <w:rPr>
                <w:lang w:eastAsia="en-US"/>
              </w:rPr>
              <w:t>шт.</w:t>
            </w:r>
          </w:p>
        </w:tc>
        <w:tc>
          <w:tcPr>
            <w:tcW w:w="2491" w:type="dxa"/>
          </w:tcPr>
          <w:p w:rsidR="00BC19CE" w:rsidRDefault="00BC19CE" w:rsidP="00A22ABD">
            <w:pPr>
              <w:widowControl w:val="0"/>
              <w:autoSpaceDE w:val="0"/>
              <w:autoSpaceDN w:val="0"/>
              <w:adjustRightInd w:val="0"/>
              <w:ind w:firstLine="23"/>
              <w:jc w:val="center"/>
            </w:pPr>
            <w:r>
              <w:t>2</w:t>
            </w:r>
          </w:p>
        </w:tc>
        <w:tc>
          <w:tcPr>
            <w:tcW w:w="1843" w:type="dxa"/>
          </w:tcPr>
          <w:p w:rsidR="00BC19CE" w:rsidRDefault="00BC19CE" w:rsidP="00A22AB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22ABD">
              <w:t xml:space="preserve">не более </w:t>
            </w:r>
            <w:r>
              <w:t>3000,00</w:t>
            </w:r>
          </w:p>
        </w:tc>
      </w:tr>
    </w:tbl>
    <w:p w:rsidR="00BC19CE" w:rsidRDefault="00BC19CE" w:rsidP="00851B89">
      <w:pPr>
        <w:jc w:val="center"/>
        <w:rPr>
          <w:lang w:eastAsia="en-US"/>
        </w:rPr>
      </w:pPr>
    </w:p>
    <w:p w:rsidR="00BC19CE" w:rsidRDefault="00BC19CE" w:rsidP="00851B89">
      <w:pPr>
        <w:jc w:val="center"/>
        <w:rPr>
          <w:lang w:eastAsia="en-US"/>
        </w:rPr>
      </w:pPr>
    </w:p>
    <w:p w:rsidR="00BC19CE" w:rsidRDefault="00BC19CE" w:rsidP="00851B89">
      <w:pPr>
        <w:jc w:val="center"/>
        <w:rPr>
          <w:lang w:eastAsia="en-US"/>
        </w:rPr>
      </w:pPr>
    </w:p>
    <w:p w:rsidR="00BC19CE" w:rsidRPr="00851B89" w:rsidRDefault="00BC19CE" w:rsidP="00851B89">
      <w:pPr>
        <w:jc w:val="center"/>
        <w:rPr>
          <w:lang w:eastAsia="en-US"/>
        </w:rPr>
      </w:pPr>
    </w:p>
    <w:p w:rsidR="00BC19CE" w:rsidRPr="00D630FE" w:rsidRDefault="00BC19CE" w:rsidP="00644702">
      <w:pPr>
        <w:outlineLvl w:val="0"/>
        <w:rPr>
          <w:sz w:val="28"/>
          <w:szCs w:val="28"/>
        </w:rPr>
      </w:pPr>
      <w:r w:rsidRPr="00D630FE">
        <w:rPr>
          <w:sz w:val="28"/>
          <w:szCs w:val="28"/>
        </w:rPr>
        <w:t>Заместитель главы</w:t>
      </w:r>
    </w:p>
    <w:p w:rsidR="00BC19CE" w:rsidRPr="00D630FE" w:rsidRDefault="00BC19CE" w:rsidP="00D630FE">
      <w:pPr>
        <w:rPr>
          <w:sz w:val="28"/>
          <w:szCs w:val="28"/>
        </w:rPr>
      </w:pPr>
      <w:r w:rsidRPr="00D630FE">
        <w:rPr>
          <w:sz w:val="28"/>
          <w:szCs w:val="28"/>
        </w:rPr>
        <w:t>Темрюкского городского поселения</w:t>
      </w:r>
    </w:p>
    <w:p w:rsidR="00BC19CE" w:rsidRPr="00D630FE" w:rsidRDefault="00BC19CE" w:rsidP="00D630FE">
      <w:pPr>
        <w:rPr>
          <w:sz w:val="28"/>
          <w:szCs w:val="28"/>
        </w:rPr>
      </w:pPr>
      <w:r w:rsidRPr="00D630FE">
        <w:rPr>
          <w:sz w:val="28"/>
          <w:szCs w:val="28"/>
        </w:rPr>
        <w:t>Темрюкского района                                                                             А.В. Румянцева</w:t>
      </w:r>
    </w:p>
    <w:p w:rsidR="00BC19CE" w:rsidRDefault="00BC19CE" w:rsidP="00B92459">
      <w:pPr>
        <w:ind w:left="5670"/>
        <w:jc w:val="center"/>
      </w:pPr>
    </w:p>
    <w:p w:rsidR="00BC19CE" w:rsidRDefault="00BC19CE" w:rsidP="00B92459">
      <w:pPr>
        <w:ind w:left="5670"/>
        <w:jc w:val="center"/>
      </w:pPr>
    </w:p>
    <w:p w:rsidR="00BC19CE" w:rsidRDefault="00BC19CE" w:rsidP="00B92459">
      <w:pPr>
        <w:ind w:left="5670"/>
        <w:jc w:val="center"/>
      </w:pPr>
    </w:p>
    <w:p w:rsidR="00BC19CE" w:rsidRDefault="00BC19CE" w:rsidP="00B92459">
      <w:pPr>
        <w:ind w:left="5670"/>
        <w:jc w:val="center"/>
      </w:pPr>
    </w:p>
    <w:p w:rsidR="00BC19CE" w:rsidRDefault="00BC19CE" w:rsidP="00B92459">
      <w:pPr>
        <w:ind w:left="5670"/>
        <w:jc w:val="center"/>
      </w:pPr>
    </w:p>
    <w:p w:rsidR="00BC19CE" w:rsidRDefault="00BC19CE" w:rsidP="00B92459">
      <w:pPr>
        <w:ind w:left="5670"/>
        <w:jc w:val="center"/>
      </w:pPr>
    </w:p>
    <w:p w:rsidR="00BC19CE" w:rsidRDefault="00BC19CE" w:rsidP="00B92459">
      <w:pPr>
        <w:ind w:left="5670"/>
        <w:jc w:val="center"/>
      </w:pPr>
    </w:p>
    <w:p w:rsidR="00BC19CE" w:rsidRDefault="00BC19CE" w:rsidP="00B92459">
      <w:pPr>
        <w:ind w:left="5670"/>
        <w:jc w:val="center"/>
      </w:pPr>
    </w:p>
    <w:p w:rsidR="00BC19CE" w:rsidRDefault="00BC19CE" w:rsidP="00B92459">
      <w:pPr>
        <w:ind w:left="5670"/>
        <w:jc w:val="center"/>
      </w:pPr>
    </w:p>
    <w:p w:rsidR="00BC19CE" w:rsidRDefault="00BC19CE" w:rsidP="00B92459">
      <w:pPr>
        <w:ind w:left="5670"/>
        <w:jc w:val="center"/>
      </w:pPr>
    </w:p>
    <w:p w:rsidR="00BC19CE" w:rsidRDefault="00BC19CE" w:rsidP="00B92459">
      <w:pPr>
        <w:ind w:left="5670"/>
        <w:jc w:val="center"/>
      </w:pPr>
    </w:p>
    <w:p w:rsidR="00BC19CE" w:rsidRDefault="00BC19CE" w:rsidP="00B92459">
      <w:pPr>
        <w:ind w:left="5670"/>
        <w:jc w:val="center"/>
      </w:pPr>
    </w:p>
    <w:p w:rsidR="00BC19CE" w:rsidRDefault="00BC19CE" w:rsidP="00B92459">
      <w:pPr>
        <w:ind w:left="5670"/>
        <w:jc w:val="center"/>
      </w:pPr>
    </w:p>
    <w:p w:rsidR="00BC19CE" w:rsidRDefault="00BC19CE" w:rsidP="00B92459">
      <w:pPr>
        <w:ind w:left="5670"/>
        <w:jc w:val="center"/>
      </w:pPr>
    </w:p>
    <w:p w:rsidR="00BC19CE" w:rsidRDefault="00BC19CE" w:rsidP="00B92459">
      <w:pPr>
        <w:ind w:left="5670"/>
        <w:jc w:val="center"/>
      </w:pPr>
    </w:p>
    <w:p w:rsidR="00BC19CE" w:rsidRDefault="00BC19CE" w:rsidP="00B92459">
      <w:pPr>
        <w:ind w:left="5670"/>
        <w:jc w:val="center"/>
      </w:pPr>
    </w:p>
    <w:p w:rsidR="00BC19CE" w:rsidRDefault="00BC19CE" w:rsidP="00B92459">
      <w:pPr>
        <w:ind w:left="5670"/>
        <w:jc w:val="center"/>
      </w:pPr>
    </w:p>
    <w:p w:rsidR="00BC19CE" w:rsidRDefault="00BC19CE" w:rsidP="00B92459">
      <w:pPr>
        <w:ind w:left="5670"/>
        <w:jc w:val="center"/>
      </w:pPr>
    </w:p>
    <w:p w:rsidR="00BC19CE" w:rsidRDefault="00BC19CE" w:rsidP="00B92459">
      <w:pPr>
        <w:ind w:left="5670"/>
        <w:jc w:val="center"/>
      </w:pPr>
    </w:p>
    <w:p w:rsidR="00BC19CE" w:rsidRDefault="00BC19CE" w:rsidP="00B92459">
      <w:pPr>
        <w:ind w:left="5670"/>
        <w:jc w:val="center"/>
      </w:pPr>
    </w:p>
    <w:p w:rsidR="00BC19CE" w:rsidRDefault="00BC19CE" w:rsidP="00B92459">
      <w:pPr>
        <w:ind w:left="5670"/>
        <w:jc w:val="center"/>
      </w:pPr>
    </w:p>
    <w:p w:rsidR="00BC19CE" w:rsidRDefault="00BC19CE" w:rsidP="00B92459">
      <w:pPr>
        <w:ind w:left="5670"/>
        <w:jc w:val="center"/>
      </w:pPr>
    </w:p>
    <w:p w:rsidR="00BC19CE" w:rsidRDefault="00BC19CE" w:rsidP="00B92459">
      <w:pPr>
        <w:ind w:left="5670"/>
        <w:jc w:val="center"/>
      </w:pPr>
    </w:p>
    <w:p w:rsidR="00BC19CE" w:rsidRDefault="00BC19CE" w:rsidP="00B92459">
      <w:pPr>
        <w:ind w:left="5670"/>
        <w:jc w:val="center"/>
      </w:pPr>
    </w:p>
    <w:p w:rsidR="00BC19CE" w:rsidRDefault="00BC19CE" w:rsidP="00B92459">
      <w:pPr>
        <w:ind w:left="5670"/>
        <w:jc w:val="center"/>
      </w:pPr>
    </w:p>
    <w:p w:rsidR="00BC19CE" w:rsidRPr="004B1B6B" w:rsidRDefault="00BC19CE" w:rsidP="00644702">
      <w:pPr>
        <w:pStyle w:val="ConsPlusNormal"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</w:t>
      </w:r>
      <w:r w:rsidRPr="004B1B6B">
        <w:rPr>
          <w:rFonts w:ascii="Times New Roman" w:hAnsi="Times New Roman" w:cs="Times New Roman"/>
          <w:sz w:val="28"/>
          <w:szCs w:val="28"/>
        </w:rPr>
        <w:t>ПРИЛОЖЕНИЕ</w:t>
      </w:r>
      <w:r>
        <w:rPr>
          <w:rFonts w:ascii="Times New Roman" w:hAnsi="Times New Roman" w:cs="Times New Roman"/>
          <w:sz w:val="28"/>
          <w:szCs w:val="28"/>
        </w:rPr>
        <w:t xml:space="preserve"> № 16</w:t>
      </w:r>
    </w:p>
    <w:p w:rsidR="00BC19CE" w:rsidRDefault="00BC19CE" w:rsidP="000E6D1D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BC19CE" w:rsidRDefault="00BC19CE" w:rsidP="00644702">
      <w:pPr>
        <w:pStyle w:val="ConsPlusNormal"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УТВЕРЖДЕНЫ</w:t>
      </w:r>
    </w:p>
    <w:p w:rsidR="00BC19CE" w:rsidRDefault="00BC19CE" w:rsidP="000E6D1D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постановлением администрации                                                                                                                                                                                         </w:t>
      </w:r>
    </w:p>
    <w:p w:rsidR="00BC19CE" w:rsidRDefault="00BC19CE" w:rsidP="000E6D1D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Темрюкского городского поселения </w:t>
      </w:r>
    </w:p>
    <w:p w:rsidR="00BC19CE" w:rsidRDefault="00BC19CE" w:rsidP="000E6D1D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Темрюкского района</w:t>
      </w:r>
    </w:p>
    <w:p w:rsidR="00BC19CE" w:rsidRDefault="00BC19CE" w:rsidP="000E6D1D">
      <w:pPr>
        <w:ind w:left="5529" w:right="139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7A5CC4">
        <w:rPr>
          <w:sz w:val="28"/>
          <w:szCs w:val="28"/>
        </w:rPr>
        <w:t xml:space="preserve">от   </w:t>
      </w:r>
      <w:r w:rsidRPr="007A5CC4">
        <w:rPr>
          <w:sz w:val="28"/>
          <w:szCs w:val="28"/>
          <w:u w:val="single"/>
        </w:rPr>
        <w:t xml:space="preserve">11.10.2016      </w:t>
      </w:r>
      <w:r w:rsidRPr="007A5CC4">
        <w:rPr>
          <w:sz w:val="28"/>
          <w:szCs w:val="28"/>
        </w:rPr>
        <w:t xml:space="preserve">№    </w:t>
      </w:r>
      <w:r w:rsidRPr="007A5CC4">
        <w:rPr>
          <w:sz w:val="28"/>
          <w:szCs w:val="28"/>
          <w:u w:val="single"/>
        </w:rPr>
        <w:t xml:space="preserve">  1268  </w:t>
      </w:r>
    </w:p>
    <w:p w:rsidR="00BC19CE" w:rsidRPr="005233AC" w:rsidRDefault="00BC19CE" w:rsidP="00B30E52">
      <w:pPr>
        <w:jc w:val="center"/>
      </w:pPr>
    </w:p>
    <w:p w:rsidR="00BC19CE" w:rsidRPr="008C03D5" w:rsidRDefault="00BC19CE" w:rsidP="00B30E52">
      <w:pPr>
        <w:jc w:val="center"/>
      </w:pPr>
    </w:p>
    <w:p w:rsidR="00BC19CE" w:rsidRPr="000E6D1D" w:rsidRDefault="00BC19CE" w:rsidP="00644702">
      <w:pPr>
        <w:jc w:val="center"/>
        <w:outlineLvl w:val="0"/>
        <w:rPr>
          <w:b/>
          <w:sz w:val="28"/>
          <w:szCs w:val="28"/>
        </w:rPr>
      </w:pPr>
      <w:r w:rsidRPr="000E6D1D">
        <w:rPr>
          <w:b/>
          <w:sz w:val="28"/>
          <w:szCs w:val="28"/>
        </w:rPr>
        <w:t>НОРМАТИВЫ</w:t>
      </w:r>
    </w:p>
    <w:p w:rsidR="00BC19CE" w:rsidRDefault="00BC19CE" w:rsidP="001E2199">
      <w:pPr>
        <w:widowControl w:val="0"/>
        <w:autoSpaceDE w:val="0"/>
        <w:autoSpaceDN w:val="0"/>
        <w:adjustRightInd w:val="0"/>
        <w:ind w:left="567" w:right="566"/>
        <w:jc w:val="center"/>
        <w:rPr>
          <w:b/>
          <w:sz w:val="28"/>
          <w:szCs w:val="28"/>
          <w:lang w:eastAsia="en-US"/>
        </w:rPr>
      </w:pPr>
      <w:r w:rsidRPr="000E6D1D">
        <w:rPr>
          <w:b/>
          <w:sz w:val="28"/>
          <w:szCs w:val="28"/>
        </w:rPr>
        <w:t xml:space="preserve">обеспечения функций администрации Темрюкского городского поселения Темрюкского района в том числе подведомственных ей </w:t>
      </w:r>
      <w:r>
        <w:rPr>
          <w:b/>
          <w:sz w:val="28"/>
          <w:szCs w:val="28"/>
        </w:rPr>
        <w:t xml:space="preserve">муниципальных </w:t>
      </w:r>
      <w:r w:rsidRPr="000E6D1D">
        <w:rPr>
          <w:b/>
          <w:sz w:val="28"/>
          <w:szCs w:val="28"/>
        </w:rPr>
        <w:t xml:space="preserve">казенных учреждений, применяемые при расчете нормативных затрат </w:t>
      </w:r>
      <w:r w:rsidRPr="000E6D1D">
        <w:rPr>
          <w:b/>
          <w:sz w:val="28"/>
          <w:szCs w:val="28"/>
          <w:lang w:eastAsia="en-US"/>
        </w:rPr>
        <w:t>на оплату услуг по сопровождению и приобретению программного обеспечения, простых (неисключительных) лицензий на использование программного обеспечения по защите информации</w:t>
      </w:r>
    </w:p>
    <w:p w:rsidR="00BC19CE" w:rsidRPr="001E2199" w:rsidRDefault="00BC19CE" w:rsidP="001E2199">
      <w:pPr>
        <w:widowControl w:val="0"/>
        <w:autoSpaceDE w:val="0"/>
        <w:autoSpaceDN w:val="0"/>
        <w:adjustRightInd w:val="0"/>
        <w:ind w:left="567" w:right="566"/>
        <w:jc w:val="center"/>
        <w:rPr>
          <w:lang w:eastAsia="en-U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59"/>
        <w:gridCol w:w="3121"/>
        <w:gridCol w:w="1930"/>
        <w:gridCol w:w="1753"/>
        <w:gridCol w:w="2410"/>
      </w:tblGrid>
      <w:tr w:rsidR="00BC19CE" w:rsidRPr="001E2199" w:rsidTr="00606134">
        <w:tc>
          <w:tcPr>
            <w:tcW w:w="567" w:type="dxa"/>
          </w:tcPr>
          <w:p w:rsidR="00BC19CE" w:rsidRPr="00606134" w:rsidRDefault="00BC19CE" w:rsidP="00606134">
            <w:pPr>
              <w:jc w:val="center"/>
              <w:rPr>
                <w:lang w:eastAsia="en-US"/>
              </w:rPr>
            </w:pPr>
            <w:r w:rsidRPr="00606134">
              <w:rPr>
                <w:lang w:eastAsia="en-US"/>
              </w:rPr>
              <w:t>№</w:t>
            </w:r>
          </w:p>
          <w:p w:rsidR="00BC19CE" w:rsidRPr="00606134" w:rsidRDefault="00BC19CE" w:rsidP="00606134">
            <w:pPr>
              <w:jc w:val="center"/>
              <w:rPr>
                <w:lang w:eastAsia="en-US"/>
              </w:rPr>
            </w:pPr>
            <w:r w:rsidRPr="00606134">
              <w:rPr>
                <w:lang w:eastAsia="en-US"/>
              </w:rPr>
              <w:t>п/п</w:t>
            </w:r>
          </w:p>
        </w:tc>
        <w:tc>
          <w:tcPr>
            <w:tcW w:w="3121" w:type="dxa"/>
          </w:tcPr>
          <w:p w:rsidR="00BC19CE" w:rsidRPr="00606134" w:rsidRDefault="00BC19CE" w:rsidP="00606134">
            <w:pPr>
              <w:jc w:val="center"/>
              <w:rPr>
                <w:lang w:eastAsia="en-US"/>
              </w:rPr>
            </w:pPr>
            <w:r w:rsidRPr="00606134">
              <w:rPr>
                <w:lang w:eastAsia="en-US"/>
              </w:rPr>
              <w:t>Наименование*</w:t>
            </w:r>
          </w:p>
        </w:tc>
        <w:tc>
          <w:tcPr>
            <w:tcW w:w="1930" w:type="dxa"/>
          </w:tcPr>
          <w:p w:rsidR="00BC19CE" w:rsidRPr="00606134" w:rsidRDefault="00BC19CE" w:rsidP="00606134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06134">
              <w:rPr>
                <w:lang w:eastAsia="en-US"/>
              </w:rPr>
              <w:t>Единица</w:t>
            </w:r>
          </w:p>
          <w:p w:rsidR="00BC19CE" w:rsidRPr="00606134" w:rsidRDefault="00BC19CE" w:rsidP="00606134">
            <w:pPr>
              <w:jc w:val="center"/>
              <w:rPr>
                <w:lang w:eastAsia="en-US"/>
              </w:rPr>
            </w:pPr>
            <w:r w:rsidRPr="00606134">
              <w:rPr>
                <w:lang w:eastAsia="en-US"/>
              </w:rPr>
              <w:t>измерения</w:t>
            </w:r>
          </w:p>
        </w:tc>
        <w:tc>
          <w:tcPr>
            <w:tcW w:w="1753" w:type="dxa"/>
          </w:tcPr>
          <w:p w:rsidR="00BC19CE" w:rsidRPr="00606134" w:rsidRDefault="00BC19CE" w:rsidP="00606134">
            <w:pPr>
              <w:jc w:val="center"/>
              <w:rPr>
                <w:lang w:eastAsia="en-US"/>
              </w:rPr>
            </w:pPr>
            <w:r w:rsidRPr="00606134">
              <w:rPr>
                <w:lang w:eastAsia="en-US"/>
              </w:rPr>
              <w:t xml:space="preserve">Количество иного программного обеспечения к объекту установки </w:t>
            </w:r>
          </w:p>
        </w:tc>
        <w:tc>
          <w:tcPr>
            <w:tcW w:w="2410" w:type="dxa"/>
          </w:tcPr>
          <w:p w:rsidR="00BC19CE" w:rsidRPr="00606134" w:rsidRDefault="00BC19CE" w:rsidP="00606134">
            <w:pPr>
              <w:jc w:val="center"/>
              <w:rPr>
                <w:lang w:eastAsia="en-US"/>
              </w:rPr>
            </w:pPr>
            <w:r w:rsidRPr="00606134">
              <w:rPr>
                <w:lang w:eastAsia="en-US"/>
              </w:rPr>
              <w:t>Цена сопровождения и приобретения  иного программного обеспечения,</w:t>
            </w:r>
          </w:p>
          <w:p w:rsidR="00BC19CE" w:rsidRPr="00606134" w:rsidRDefault="00BC19CE" w:rsidP="00606134">
            <w:pPr>
              <w:jc w:val="center"/>
              <w:rPr>
                <w:lang w:eastAsia="en-US"/>
              </w:rPr>
            </w:pPr>
            <w:r w:rsidRPr="00606134">
              <w:rPr>
                <w:lang w:eastAsia="en-US"/>
              </w:rPr>
              <w:t>руб./год*</w:t>
            </w:r>
          </w:p>
        </w:tc>
      </w:tr>
      <w:tr w:rsidR="00BC19CE" w:rsidRPr="001E2199" w:rsidTr="00606134">
        <w:tc>
          <w:tcPr>
            <w:tcW w:w="567" w:type="dxa"/>
          </w:tcPr>
          <w:p w:rsidR="00BC19CE" w:rsidRPr="00606134" w:rsidRDefault="00BC19CE" w:rsidP="00606134">
            <w:pPr>
              <w:jc w:val="center"/>
              <w:rPr>
                <w:lang w:eastAsia="en-US"/>
              </w:rPr>
            </w:pPr>
            <w:r w:rsidRPr="00606134">
              <w:rPr>
                <w:lang w:eastAsia="en-US"/>
              </w:rPr>
              <w:t>1</w:t>
            </w:r>
          </w:p>
        </w:tc>
        <w:tc>
          <w:tcPr>
            <w:tcW w:w="3121" w:type="dxa"/>
          </w:tcPr>
          <w:p w:rsidR="00BC19CE" w:rsidRPr="00606134" w:rsidRDefault="00BC19CE" w:rsidP="00606134">
            <w:pPr>
              <w:jc w:val="center"/>
              <w:rPr>
                <w:lang w:eastAsia="en-US"/>
              </w:rPr>
            </w:pPr>
            <w:r w:rsidRPr="00606134">
              <w:rPr>
                <w:lang w:eastAsia="en-US"/>
              </w:rPr>
              <w:t>2</w:t>
            </w:r>
          </w:p>
        </w:tc>
        <w:tc>
          <w:tcPr>
            <w:tcW w:w="1930" w:type="dxa"/>
          </w:tcPr>
          <w:p w:rsidR="00BC19CE" w:rsidRPr="00606134" w:rsidRDefault="00BC19CE" w:rsidP="00606134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06134">
              <w:rPr>
                <w:lang w:eastAsia="en-US"/>
              </w:rPr>
              <w:t>3</w:t>
            </w:r>
          </w:p>
        </w:tc>
        <w:tc>
          <w:tcPr>
            <w:tcW w:w="1753" w:type="dxa"/>
          </w:tcPr>
          <w:p w:rsidR="00BC19CE" w:rsidRPr="00606134" w:rsidRDefault="00BC19CE" w:rsidP="00606134">
            <w:pPr>
              <w:jc w:val="center"/>
              <w:rPr>
                <w:lang w:eastAsia="en-US"/>
              </w:rPr>
            </w:pPr>
            <w:r w:rsidRPr="00606134">
              <w:rPr>
                <w:lang w:eastAsia="en-US"/>
              </w:rPr>
              <w:t>4</w:t>
            </w:r>
          </w:p>
        </w:tc>
        <w:tc>
          <w:tcPr>
            <w:tcW w:w="2410" w:type="dxa"/>
          </w:tcPr>
          <w:p w:rsidR="00BC19CE" w:rsidRPr="00606134" w:rsidRDefault="00BC19CE" w:rsidP="00606134">
            <w:pPr>
              <w:jc w:val="center"/>
              <w:rPr>
                <w:lang w:eastAsia="en-US"/>
              </w:rPr>
            </w:pPr>
            <w:r w:rsidRPr="00606134">
              <w:rPr>
                <w:lang w:eastAsia="en-US"/>
              </w:rPr>
              <w:t>5</w:t>
            </w:r>
          </w:p>
        </w:tc>
      </w:tr>
      <w:tr w:rsidR="00BC19CE" w:rsidRPr="001E2199" w:rsidTr="00606134">
        <w:tc>
          <w:tcPr>
            <w:tcW w:w="9781" w:type="dxa"/>
            <w:gridSpan w:val="5"/>
          </w:tcPr>
          <w:p w:rsidR="00BC19CE" w:rsidRPr="00606134" w:rsidRDefault="00BC19CE" w:rsidP="00606134">
            <w:pPr>
              <w:jc w:val="center"/>
              <w:rPr>
                <w:lang w:eastAsia="en-US"/>
              </w:rPr>
            </w:pPr>
            <w:r w:rsidRPr="00606134">
              <w:rPr>
                <w:lang w:eastAsia="en-US"/>
              </w:rPr>
              <w:t>Администрация Темрюкского городского поселения Темрюкского района</w:t>
            </w:r>
          </w:p>
        </w:tc>
      </w:tr>
      <w:tr w:rsidR="00BC19CE" w:rsidRPr="001E2199" w:rsidTr="00606134">
        <w:tc>
          <w:tcPr>
            <w:tcW w:w="567" w:type="dxa"/>
          </w:tcPr>
          <w:p w:rsidR="00BC19CE" w:rsidRPr="00606134" w:rsidRDefault="00BC19CE" w:rsidP="00606134">
            <w:pPr>
              <w:jc w:val="center"/>
              <w:rPr>
                <w:lang w:eastAsia="en-US"/>
              </w:rPr>
            </w:pPr>
            <w:r w:rsidRPr="00606134">
              <w:rPr>
                <w:lang w:eastAsia="en-US"/>
              </w:rPr>
              <w:t>1</w:t>
            </w:r>
          </w:p>
        </w:tc>
        <w:tc>
          <w:tcPr>
            <w:tcW w:w="3121" w:type="dxa"/>
          </w:tcPr>
          <w:p w:rsidR="00BC19CE" w:rsidRPr="00606134" w:rsidRDefault="00BC19CE" w:rsidP="00606134">
            <w:pPr>
              <w:jc w:val="both"/>
              <w:rPr>
                <w:lang w:eastAsia="en-US"/>
              </w:rPr>
            </w:pPr>
            <w:r w:rsidRPr="00606134">
              <w:rPr>
                <w:lang w:eastAsia="en-US"/>
              </w:rPr>
              <w:t>Оказание информационных услуг с использованием справочной Системы  «ГАРАНТ»</w:t>
            </w:r>
          </w:p>
        </w:tc>
        <w:tc>
          <w:tcPr>
            <w:tcW w:w="1930" w:type="dxa"/>
          </w:tcPr>
          <w:p w:rsidR="00BC19CE" w:rsidRPr="00606134" w:rsidRDefault="00BC19CE" w:rsidP="00606134">
            <w:pPr>
              <w:jc w:val="center"/>
              <w:rPr>
                <w:lang w:eastAsia="en-US"/>
              </w:rPr>
            </w:pPr>
            <w:r w:rsidRPr="00606134">
              <w:rPr>
                <w:lang w:eastAsia="en-US"/>
              </w:rPr>
              <w:t>усл. ед.</w:t>
            </w:r>
          </w:p>
        </w:tc>
        <w:tc>
          <w:tcPr>
            <w:tcW w:w="1753" w:type="dxa"/>
          </w:tcPr>
          <w:p w:rsidR="00BC19CE" w:rsidRPr="00606134" w:rsidRDefault="00BC19CE" w:rsidP="00606134">
            <w:pPr>
              <w:jc w:val="center"/>
              <w:rPr>
                <w:lang w:eastAsia="en-US"/>
              </w:rPr>
            </w:pPr>
            <w:r w:rsidRPr="00606134">
              <w:rPr>
                <w:lang w:eastAsia="en-US"/>
              </w:rPr>
              <w:t>1</w:t>
            </w:r>
          </w:p>
        </w:tc>
        <w:tc>
          <w:tcPr>
            <w:tcW w:w="2410" w:type="dxa"/>
          </w:tcPr>
          <w:p w:rsidR="00BC19CE" w:rsidRPr="00606134" w:rsidRDefault="00BC19CE" w:rsidP="00606134">
            <w:pPr>
              <w:jc w:val="center"/>
              <w:rPr>
                <w:highlight w:val="green"/>
                <w:lang w:eastAsia="en-US"/>
              </w:rPr>
            </w:pPr>
            <w:r w:rsidRPr="00606134">
              <w:rPr>
                <w:lang w:eastAsia="en-US"/>
              </w:rPr>
              <w:t>260 000,00</w:t>
            </w:r>
          </w:p>
        </w:tc>
      </w:tr>
      <w:tr w:rsidR="00BC19CE" w:rsidRPr="001E2199" w:rsidTr="00606134">
        <w:trPr>
          <w:trHeight w:val="625"/>
        </w:trPr>
        <w:tc>
          <w:tcPr>
            <w:tcW w:w="567" w:type="dxa"/>
          </w:tcPr>
          <w:p w:rsidR="00BC19CE" w:rsidRPr="00606134" w:rsidRDefault="00BC19CE" w:rsidP="00606134">
            <w:pPr>
              <w:jc w:val="center"/>
              <w:rPr>
                <w:color w:val="000000"/>
                <w:lang w:eastAsia="en-US"/>
              </w:rPr>
            </w:pPr>
            <w:r w:rsidRPr="00606134">
              <w:rPr>
                <w:color w:val="000000"/>
                <w:lang w:eastAsia="en-US"/>
              </w:rPr>
              <w:t>2</w:t>
            </w:r>
          </w:p>
        </w:tc>
        <w:tc>
          <w:tcPr>
            <w:tcW w:w="3121" w:type="dxa"/>
          </w:tcPr>
          <w:p w:rsidR="00BC19CE" w:rsidRPr="00606134" w:rsidRDefault="00BC19CE" w:rsidP="00606134">
            <w:pPr>
              <w:jc w:val="both"/>
              <w:rPr>
                <w:color w:val="000000"/>
                <w:lang w:eastAsia="en-US"/>
              </w:rPr>
            </w:pPr>
            <w:r w:rsidRPr="00606134">
              <w:rPr>
                <w:color w:val="000000"/>
                <w:lang w:eastAsia="en-US"/>
              </w:rPr>
              <w:t xml:space="preserve">Оказание услуг по ПО: </w:t>
            </w:r>
            <w:r w:rsidRPr="00606134">
              <w:rPr>
                <w:color w:val="000000"/>
                <w:lang w:val="en-US" w:eastAsia="en-US"/>
              </w:rPr>
              <w:t>Kaspersky</w:t>
            </w:r>
            <w:r w:rsidRPr="00606134">
              <w:rPr>
                <w:color w:val="000000"/>
                <w:lang w:eastAsia="en-US"/>
              </w:rPr>
              <w:t xml:space="preserve"> </w:t>
            </w:r>
            <w:r w:rsidRPr="00606134">
              <w:rPr>
                <w:color w:val="000000"/>
                <w:lang w:val="en-US" w:eastAsia="en-US"/>
              </w:rPr>
              <w:t>Endpoint</w:t>
            </w:r>
            <w:r w:rsidRPr="00606134">
              <w:rPr>
                <w:color w:val="000000"/>
                <w:lang w:eastAsia="en-US"/>
              </w:rPr>
              <w:t xml:space="preserve"> </w:t>
            </w:r>
            <w:r w:rsidRPr="00606134">
              <w:rPr>
                <w:color w:val="000000"/>
                <w:lang w:val="en-US" w:eastAsia="en-US"/>
              </w:rPr>
              <w:t>Security</w:t>
            </w:r>
          </w:p>
        </w:tc>
        <w:tc>
          <w:tcPr>
            <w:tcW w:w="1930" w:type="dxa"/>
          </w:tcPr>
          <w:p w:rsidR="00BC19CE" w:rsidRPr="00606134" w:rsidRDefault="00BC19CE" w:rsidP="00606134">
            <w:pPr>
              <w:jc w:val="center"/>
              <w:rPr>
                <w:color w:val="000000"/>
                <w:lang w:eastAsia="en-US"/>
              </w:rPr>
            </w:pPr>
            <w:r w:rsidRPr="00606134">
              <w:rPr>
                <w:color w:val="000000"/>
                <w:lang w:eastAsia="en-US"/>
              </w:rPr>
              <w:t>усл. ед</w:t>
            </w:r>
          </w:p>
        </w:tc>
        <w:tc>
          <w:tcPr>
            <w:tcW w:w="1753" w:type="dxa"/>
          </w:tcPr>
          <w:p w:rsidR="00BC19CE" w:rsidRPr="00606134" w:rsidRDefault="00BC19CE" w:rsidP="00606134">
            <w:pPr>
              <w:jc w:val="center"/>
              <w:rPr>
                <w:color w:val="000000"/>
                <w:lang w:eastAsia="en-US"/>
              </w:rPr>
            </w:pPr>
            <w:r w:rsidRPr="00606134">
              <w:rPr>
                <w:color w:val="000000"/>
                <w:lang w:eastAsia="en-US"/>
              </w:rPr>
              <w:t>на 1 рабочее место</w:t>
            </w:r>
          </w:p>
        </w:tc>
        <w:tc>
          <w:tcPr>
            <w:tcW w:w="2410" w:type="dxa"/>
          </w:tcPr>
          <w:p w:rsidR="00BC19CE" w:rsidRPr="00606134" w:rsidRDefault="00BC19CE" w:rsidP="00606134">
            <w:pPr>
              <w:jc w:val="center"/>
              <w:rPr>
                <w:color w:val="000000"/>
                <w:lang w:eastAsia="en-US"/>
              </w:rPr>
            </w:pPr>
            <w:r w:rsidRPr="00606134">
              <w:rPr>
                <w:color w:val="000000"/>
                <w:lang w:eastAsia="en-US"/>
              </w:rPr>
              <w:t>1 150,00</w:t>
            </w:r>
          </w:p>
        </w:tc>
      </w:tr>
      <w:tr w:rsidR="00BC19CE" w:rsidRPr="00113287" w:rsidTr="00606134">
        <w:trPr>
          <w:trHeight w:val="569"/>
        </w:trPr>
        <w:tc>
          <w:tcPr>
            <w:tcW w:w="9781" w:type="dxa"/>
            <w:gridSpan w:val="5"/>
          </w:tcPr>
          <w:p w:rsidR="00BC19CE" w:rsidRPr="00606134" w:rsidRDefault="00BC19CE" w:rsidP="00606134">
            <w:pPr>
              <w:jc w:val="center"/>
              <w:rPr>
                <w:color w:val="000000"/>
                <w:lang w:eastAsia="en-US"/>
              </w:rPr>
            </w:pPr>
            <w:r w:rsidRPr="00606134">
              <w:rPr>
                <w:lang w:eastAsia="en-US"/>
              </w:rPr>
              <w:t>Муниципальное казенное учреждение Темрюкского городского поселения Темрюкского района «Городское библиотечное объединение»</w:t>
            </w:r>
          </w:p>
        </w:tc>
      </w:tr>
      <w:tr w:rsidR="00BC19CE" w:rsidRPr="00113287" w:rsidTr="00606134">
        <w:tc>
          <w:tcPr>
            <w:tcW w:w="567" w:type="dxa"/>
          </w:tcPr>
          <w:p w:rsidR="00BC19CE" w:rsidRPr="00606134" w:rsidRDefault="00BC19CE" w:rsidP="00606134">
            <w:pPr>
              <w:jc w:val="center"/>
              <w:rPr>
                <w:color w:val="000000"/>
                <w:lang w:eastAsia="en-US"/>
              </w:rPr>
            </w:pPr>
            <w:r w:rsidRPr="00606134">
              <w:rPr>
                <w:color w:val="000000"/>
                <w:lang w:eastAsia="en-US"/>
              </w:rPr>
              <w:t>1</w:t>
            </w:r>
          </w:p>
        </w:tc>
        <w:tc>
          <w:tcPr>
            <w:tcW w:w="3121" w:type="dxa"/>
          </w:tcPr>
          <w:p w:rsidR="00BC19CE" w:rsidRPr="00606134" w:rsidRDefault="00BC19CE" w:rsidP="00606134">
            <w:pPr>
              <w:jc w:val="both"/>
              <w:rPr>
                <w:color w:val="000000"/>
                <w:lang w:eastAsia="en-US"/>
              </w:rPr>
            </w:pPr>
            <w:r w:rsidRPr="00606134">
              <w:rPr>
                <w:color w:val="000000"/>
                <w:lang w:eastAsia="en-US"/>
              </w:rPr>
              <w:t xml:space="preserve">Программное обеспечение операционная система </w:t>
            </w:r>
            <w:r w:rsidRPr="00606134">
              <w:rPr>
                <w:color w:val="000000"/>
                <w:lang w:val="en-US" w:eastAsia="en-US"/>
              </w:rPr>
              <w:t>Windows</w:t>
            </w:r>
          </w:p>
        </w:tc>
        <w:tc>
          <w:tcPr>
            <w:tcW w:w="1930" w:type="dxa"/>
            <w:vAlign w:val="center"/>
          </w:tcPr>
          <w:p w:rsidR="00BC19CE" w:rsidRPr="00606134" w:rsidRDefault="00BC19CE" w:rsidP="00606134">
            <w:pPr>
              <w:jc w:val="center"/>
              <w:rPr>
                <w:color w:val="000000"/>
                <w:lang w:eastAsia="en-US"/>
              </w:rPr>
            </w:pPr>
            <w:r w:rsidRPr="00606134">
              <w:rPr>
                <w:color w:val="000000"/>
                <w:lang w:eastAsia="en-US"/>
              </w:rPr>
              <w:t>усл. ед.</w:t>
            </w:r>
          </w:p>
        </w:tc>
        <w:tc>
          <w:tcPr>
            <w:tcW w:w="1753" w:type="dxa"/>
          </w:tcPr>
          <w:p w:rsidR="00BC19CE" w:rsidRPr="00606134" w:rsidRDefault="00BC19CE" w:rsidP="00606134">
            <w:pPr>
              <w:jc w:val="center"/>
              <w:rPr>
                <w:color w:val="000000"/>
                <w:lang w:eastAsia="en-US"/>
              </w:rPr>
            </w:pPr>
          </w:p>
          <w:p w:rsidR="00BC19CE" w:rsidRPr="00606134" w:rsidRDefault="00BC19CE" w:rsidP="00606134">
            <w:pPr>
              <w:jc w:val="center"/>
              <w:rPr>
                <w:lang w:eastAsia="en-US"/>
              </w:rPr>
            </w:pPr>
            <w:r w:rsidRPr="00606134">
              <w:rPr>
                <w:lang w:eastAsia="en-US"/>
              </w:rPr>
              <w:t>на 1 рабочее место</w:t>
            </w:r>
          </w:p>
        </w:tc>
        <w:tc>
          <w:tcPr>
            <w:tcW w:w="2410" w:type="dxa"/>
            <w:vAlign w:val="center"/>
          </w:tcPr>
          <w:p w:rsidR="00BC19CE" w:rsidRPr="00606134" w:rsidRDefault="00BC19CE" w:rsidP="00606134">
            <w:pPr>
              <w:jc w:val="center"/>
              <w:rPr>
                <w:color w:val="000000"/>
                <w:lang w:eastAsia="en-US"/>
              </w:rPr>
            </w:pPr>
            <w:r w:rsidRPr="00606134">
              <w:rPr>
                <w:color w:val="000000"/>
                <w:lang w:eastAsia="en-US"/>
              </w:rPr>
              <w:t>5000,00</w:t>
            </w:r>
          </w:p>
        </w:tc>
      </w:tr>
      <w:tr w:rsidR="00BC19CE" w:rsidRPr="00113287" w:rsidTr="00606134">
        <w:trPr>
          <w:trHeight w:val="729"/>
        </w:trPr>
        <w:tc>
          <w:tcPr>
            <w:tcW w:w="567" w:type="dxa"/>
          </w:tcPr>
          <w:p w:rsidR="00BC19CE" w:rsidRPr="00606134" w:rsidRDefault="00BC19CE" w:rsidP="00606134">
            <w:pPr>
              <w:jc w:val="center"/>
              <w:rPr>
                <w:color w:val="000000"/>
                <w:lang w:eastAsia="en-US"/>
              </w:rPr>
            </w:pPr>
            <w:r w:rsidRPr="00606134">
              <w:rPr>
                <w:color w:val="000000"/>
                <w:lang w:eastAsia="en-US"/>
              </w:rPr>
              <w:t>2</w:t>
            </w:r>
          </w:p>
        </w:tc>
        <w:tc>
          <w:tcPr>
            <w:tcW w:w="3121" w:type="dxa"/>
          </w:tcPr>
          <w:p w:rsidR="00BC19CE" w:rsidRPr="00606134" w:rsidRDefault="00BC19CE" w:rsidP="00606134">
            <w:pPr>
              <w:jc w:val="both"/>
              <w:rPr>
                <w:color w:val="000000"/>
                <w:lang w:eastAsia="en-US"/>
              </w:rPr>
            </w:pPr>
            <w:r w:rsidRPr="00606134">
              <w:rPr>
                <w:color w:val="000000"/>
                <w:lang w:eastAsia="en-US"/>
              </w:rPr>
              <w:t xml:space="preserve">ПО антивирус </w:t>
            </w:r>
            <w:r w:rsidRPr="00606134">
              <w:rPr>
                <w:color w:val="000000"/>
                <w:lang w:val="en-US" w:eastAsia="en-US"/>
              </w:rPr>
              <w:t>Dr</w:t>
            </w:r>
            <w:r w:rsidRPr="00606134">
              <w:rPr>
                <w:color w:val="000000"/>
                <w:lang w:eastAsia="en-US"/>
              </w:rPr>
              <w:t>.</w:t>
            </w:r>
            <w:r w:rsidRPr="00606134">
              <w:rPr>
                <w:color w:val="000000"/>
                <w:lang w:val="en-US" w:eastAsia="en-US"/>
              </w:rPr>
              <w:t>Web</w:t>
            </w:r>
            <w:r w:rsidRPr="00606134">
              <w:rPr>
                <w:color w:val="000000"/>
                <w:lang w:eastAsia="en-US"/>
              </w:rPr>
              <w:t xml:space="preserve"> </w:t>
            </w:r>
            <w:r w:rsidRPr="00606134">
              <w:rPr>
                <w:color w:val="000000"/>
                <w:lang w:val="en-US" w:eastAsia="en-US"/>
              </w:rPr>
              <w:t>PRO</w:t>
            </w:r>
          </w:p>
        </w:tc>
        <w:tc>
          <w:tcPr>
            <w:tcW w:w="1930" w:type="dxa"/>
          </w:tcPr>
          <w:p w:rsidR="00BC19CE" w:rsidRPr="00606134" w:rsidRDefault="00BC19CE" w:rsidP="00606134">
            <w:pPr>
              <w:jc w:val="center"/>
              <w:rPr>
                <w:color w:val="000000"/>
                <w:lang w:eastAsia="en-US"/>
              </w:rPr>
            </w:pPr>
            <w:r w:rsidRPr="00606134">
              <w:rPr>
                <w:color w:val="000000"/>
                <w:lang w:eastAsia="en-US"/>
              </w:rPr>
              <w:t>усл. ед</w:t>
            </w:r>
          </w:p>
        </w:tc>
        <w:tc>
          <w:tcPr>
            <w:tcW w:w="1753" w:type="dxa"/>
          </w:tcPr>
          <w:p w:rsidR="00BC19CE" w:rsidRPr="00606134" w:rsidRDefault="00BC19CE" w:rsidP="00606134">
            <w:pPr>
              <w:jc w:val="center"/>
              <w:rPr>
                <w:color w:val="000000"/>
                <w:lang w:eastAsia="en-US"/>
              </w:rPr>
            </w:pPr>
            <w:r w:rsidRPr="00606134">
              <w:rPr>
                <w:color w:val="000000"/>
                <w:lang w:eastAsia="en-US"/>
              </w:rPr>
              <w:t>на 1 рабочее место</w:t>
            </w:r>
          </w:p>
        </w:tc>
        <w:tc>
          <w:tcPr>
            <w:tcW w:w="2410" w:type="dxa"/>
            <w:vAlign w:val="center"/>
          </w:tcPr>
          <w:p w:rsidR="00BC19CE" w:rsidRPr="00606134" w:rsidRDefault="00BC19CE" w:rsidP="00606134">
            <w:pPr>
              <w:jc w:val="center"/>
              <w:rPr>
                <w:color w:val="000000"/>
                <w:lang w:eastAsia="en-US"/>
              </w:rPr>
            </w:pPr>
            <w:r w:rsidRPr="00606134">
              <w:rPr>
                <w:color w:val="000000"/>
                <w:lang w:eastAsia="en-US"/>
              </w:rPr>
              <w:t>1000,00</w:t>
            </w:r>
          </w:p>
        </w:tc>
      </w:tr>
      <w:tr w:rsidR="00BC19CE" w:rsidRPr="00113287" w:rsidTr="00606134">
        <w:tc>
          <w:tcPr>
            <w:tcW w:w="9781" w:type="dxa"/>
            <w:gridSpan w:val="5"/>
          </w:tcPr>
          <w:p w:rsidR="00BC19CE" w:rsidRPr="00606134" w:rsidRDefault="00BC19CE" w:rsidP="00606134">
            <w:pPr>
              <w:jc w:val="center"/>
              <w:rPr>
                <w:rFonts w:ascii="Calibri" w:hAnsi="Calibri"/>
                <w:color w:val="000000"/>
                <w:lang w:eastAsia="en-US"/>
              </w:rPr>
            </w:pPr>
            <w:r w:rsidRPr="00606134">
              <w:rPr>
                <w:lang w:eastAsia="en-US"/>
              </w:rPr>
              <w:t>Муниципальное казенное учреждение Темрюкского городского поселения Темрюкского района «Цетрализованная бухгалтерия»</w:t>
            </w:r>
          </w:p>
        </w:tc>
      </w:tr>
      <w:tr w:rsidR="00BC19CE" w:rsidRPr="00113287" w:rsidTr="00606134">
        <w:tc>
          <w:tcPr>
            <w:tcW w:w="567" w:type="dxa"/>
          </w:tcPr>
          <w:p w:rsidR="00BC19CE" w:rsidRPr="00606134" w:rsidRDefault="00BC19CE" w:rsidP="00606134">
            <w:pPr>
              <w:jc w:val="center"/>
              <w:rPr>
                <w:color w:val="000000"/>
                <w:lang w:eastAsia="en-US"/>
              </w:rPr>
            </w:pPr>
            <w:r w:rsidRPr="00606134">
              <w:rPr>
                <w:color w:val="000000"/>
                <w:lang w:eastAsia="en-US"/>
              </w:rPr>
              <w:t>1</w:t>
            </w:r>
          </w:p>
        </w:tc>
        <w:tc>
          <w:tcPr>
            <w:tcW w:w="3121" w:type="dxa"/>
          </w:tcPr>
          <w:p w:rsidR="00BC19CE" w:rsidRPr="00606134" w:rsidRDefault="00BC19CE" w:rsidP="00606134">
            <w:pPr>
              <w:jc w:val="both"/>
              <w:rPr>
                <w:color w:val="000000"/>
                <w:lang w:eastAsia="en-US"/>
              </w:rPr>
            </w:pPr>
            <w:r w:rsidRPr="00606134">
              <w:rPr>
                <w:color w:val="000000"/>
                <w:lang w:eastAsia="en-US"/>
              </w:rPr>
              <w:t>Оказание услуг по ИТС БЮДЖЕТ ПРОФ (Информационно-технологическое сопровождение программы «1С:Предприятие»</w:t>
            </w:r>
          </w:p>
        </w:tc>
        <w:tc>
          <w:tcPr>
            <w:tcW w:w="1930" w:type="dxa"/>
          </w:tcPr>
          <w:p w:rsidR="00BC19CE" w:rsidRPr="00606134" w:rsidRDefault="00BC19CE" w:rsidP="00606134">
            <w:pPr>
              <w:jc w:val="center"/>
              <w:rPr>
                <w:color w:val="000000"/>
                <w:lang w:eastAsia="en-US"/>
              </w:rPr>
            </w:pPr>
            <w:r w:rsidRPr="00606134">
              <w:rPr>
                <w:color w:val="000000"/>
                <w:lang w:eastAsia="en-US"/>
              </w:rPr>
              <w:t>усл. ед</w:t>
            </w:r>
          </w:p>
        </w:tc>
        <w:tc>
          <w:tcPr>
            <w:tcW w:w="1753" w:type="dxa"/>
          </w:tcPr>
          <w:p w:rsidR="00BC19CE" w:rsidRPr="00606134" w:rsidRDefault="00BC19CE" w:rsidP="00606134">
            <w:pPr>
              <w:jc w:val="center"/>
              <w:rPr>
                <w:color w:val="000000"/>
                <w:lang w:eastAsia="en-US"/>
              </w:rPr>
            </w:pPr>
            <w:r w:rsidRPr="00606134">
              <w:rPr>
                <w:color w:val="000000"/>
                <w:lang w:eastAsia="en-US"/>
              </w:rPr>
              <w:t>1</w:t>
            </w:r>
          </w:p>
        </w:tc>
        <w:tc>
          <w:tcPr>
            <w:tcW w:w="2410" w:type="dxa"/>
          </w:tcPr>
          <w:p w:rsidR="00BC19CE" w:rsidRPr="00606134" w:rsidRDefault="00BC19CE" w:rsidP="00606134">
            <w:pPr>
              <w:jc w:val="center"/>
              <w:rPr>
                <w:color w:val="000000"/>
                <w:lang w:eastAsia="en-US"/>
              </w:rPr>
            </w:pPr>
            <w:r w:rsidRPr="00606134">
              <w:rPr>
                <w:color w:val="000000"/>
                <w:lang w:eastAsia="en-US"/>
              </w:rPr>
              <w:t>35 000,00</w:t>
            </w:r>
          </w:p>
        </w:tc>
      </w:tr>
      <w:tr w:rsidR="00BC19CE" w:rsidRPr="00CD21B9" w:rsidTr="00606134">
        <w:tc>
          <w:tcPr>
            <w:tcW w:w="567" w:type="dxa"/>
          </w:tcPr>
          <w:p w:rsidR="00BC19CE" w:rsidRPr="00606134" w:rsidRDefault="00BC19CE" w:rsidP="00606134">
            <w:pPr>
              <w:jc w:val="center"/>
              <w:rPr>
                <w:color w:val="000000"/>
                <w:lang w:eastAsia="en-US"/>
              </w:rPr>
            </w:pPr>
            <w:r w:rsidRPr="00606134">
              <w:rPr>
                <w:color w:val="000000"/>
                <w:lang w:eastAsia="en-US"/>
              </w:rPr>
              <w:t>1</w:t>
            </w:r>
          </w:p>
        </w:tc>
        <w:tc>
          <w:tcPr>
            <w:tcW w:w="3121" w:type="dxa"/>
          </w:tcPr>
          <w:p w:rsidR="00BC19CE" w:rsidRPr="00606134" w:rsidRDefault="00BC19CE" w:rsidP="00606134">
            <w:pPr>
              <w:jc w:val="center"/>
              <w:rPr>
                <w:color w:val="000000"/>
                <w:lang w:eastAsia="en-US"/>
              </w:rPr>
            </w:pPr>
            <w:r w:rsidRPr="00606134">
              <w:rPr>
                <w:color w:val="000000"/>
                <w:lang w:eastAsia="en-US"/>
              </w:rPr>
              <w:t>2</w:t>
            </w:r>
          </w:p>
        </w:tc>
        <w:tc>
          <w:tcPr>
            <w:tcW w:w="1930" w:type="dxa"/>
          </w:tcPr>
          <w:p w:rsidR="00BC19CE" w:rsidRPr="00606134" w:rsidRDefault="00BC19CE" w:rsidP="00606134">
            <w:pPr>
              <w:jc w:val="center"/>
              <w:rPr>
                <w:color w:val="000000"/>
                <w:lang w:eastAsia="en-US"/>
              </w:rPr>
            </w:pPr>
            <w:r w:rsidRPr="00606134">
              <w:rPr>
                <w:color w:val="000000"/>
                <w:lang w:eastAsia="en-US"/>
              </w:rPr>
              <w:t>3</w:t>
            </w:r>
          </w:p>
        </w:tc>
        <w:tc>
          <w:tcPr>
            <w:tcW w:w="1753" w:type="dxa"/>
          </w:tcPr>
          <w:p w:rsidR="00BC19CE" w:rsidRPr="00606134" w:rsidRDefault="00BC19CE" w:rsidP="00606134">
            <w:pPr>
              <w:jc w:val="center"/>
              <w:rPr>
                <w:color w:val="000000"/>
                <w:lang w:eastAsia="en-US"/>
              </w:rPr>
            </w:pPr>
            <w:r w:rsidRPr="00606134">
              <w:rPr>
                <w:color w:val="000000"/>
                <w:lang w:eastAsia="en-US"/>
              </w:rPr>
              <w:t>4</w:t>
            </w:r>
          </w:p>
        </w:tc>
        <w:tc>
          <w:tcPr>
            <w:tcW w:w="2410" w:type="dxa"/>
          </w:tcPr>
          <w:p w:rsidR="00BC19CE" w:rsidRPr="00606134" w:rsidRDefault="00BC19CE" w:rsidP="00606134">
            <w:pPr>
              <w:jc w:val="center"/>
              <w:rPr>
                <w:color w:val="000000"/>
                <w:lang w:eastAsia="en-US"/>
              </w:rPr>
            </w:pPr>
            <w:r w:rsidRPr="00606134">
              <w:rPr>
                <w:color w:val="000000"/>
                <w:lang w:eastAsia="en-US"/>
              </w:rPr>
              <w:t>5</w:t>
            </w:r>
          </w:p>
        </w:tc>
      </w:tr>
      <w:tr w:rsidR="00BC19CE" w:rsidRPr="00113287" w:rsidTr="00606134">
        <w:tc>
          <w:tcPr>
            <w:tcW w:w="567" w:type="dxa"/>
          </w:tcPr>
          <w:p w:rsidR="00BC19CE" w:rsidRPr="00606134" w:rsidRDefault="00BC19CE" w:rsidP="00606134">
            <w:pPr>
              <w:jc w:val="center"/>
              <w:rPr>
                <w:color w:val="000000"/>
                <w:lang w:eastAsia="en-US"/>
              </w:rPr>
            </w:pPr>
            <w:r w:rsidRPr="00606134">
              <w:rPr>
                <w:color w:val="000000"/>
                <w:lang w:eastAsia="en-US"/>
              </w:rPr>
              <w:t>2</w:t>
            </w:r>
          </w:p>
        </w:tc>
        <w:tc>
          <w:tcPr>
            <w:tcW w:w="3121" w:type="dxa"/>
          </w:tcPr>
          <w:p w:rsidR="00BC19CE" w:rsidRPr="00606134" w:rsidRDefault="00BC19CE" w:rsidP="00606134">
            <w:pPr>
              <w:jc w:val="both"/>
              <w:rPr>
                <w:color w:val="000000"/>
                <w:lang w:eastAsia="en-US"/>
              </w:rPr>
            </w:pPr>
            <w:r w:rsidRPr="00606134">
              <w:rPr>
                <w:color w:val="000000"/>
                <w:lang w:eastAsia="en-US"/>
              </w:rPr>
              <w:t>Оказание услуг по сопровождению «1С Предприятие»</w:t>
            </w:r>
          </w:p>
        </w:tc>
        <w:tc>
          <w:tcPr>
            <w:tcW w:w="1930" w:type="dxa"/>
          </w:tcPr>
          <w:p w:rsidR="00BC19CE" w:rsidRPr="00606134" w:rsidRDefault="00BC19CE" w:rsidP="00606134">
            <w:pPr>
              <w:jc w:val="center"/>
              <w:rPr>
                <w:color w:val="000000"/>
                <w:lang w:eastAsia="en-US"/>
              </w:rPr>
            </w:pPr>
            <w:r w:rsidRPr="00606134">
              <w:rPr>
                <w:color w:val="000000"/>
                <w:lang w:eastAsia="en-US"/>
              </w:rPr>
              <w:t>усл. ед.</w:t>
            </w:r>
          </w:p>
        </w:tc>
        <w:tc>
          <w:tcPr>
            <w:tcW w:w="1753" w:type="dxa"/>
          </w:tcPr>
          <w:p w:rsidR="00BC19CE" w:rsidRPr="00606134" w:rsidRDefault="00BC19CE" w:rsidP="00606134">
            <w:pPr>
              <w:jc w:val="center"/>
              <w:rPr>
                <w:color w:val="000000"/>
                <w:lang w:eastAsia="en-US"/>
              </w:rPr>
            </w:pPr>
            <w:r w:rsidRPr="00606134">
              <w:rPr>
                <w:color w:val="000000"/>
                <w:lang w:eastAsia="en-US"/>
              </w:rPr>
              <w:t>1</w:t>
            </w:r>
          </w:p>
        </w:tc>
        <w:tc>
          <w:tcPr>
            <w:tcW w:w="2410" w:type="dxa"/>
          </w:tcPr>
          <w:p w:rsidR="00BC19CE" w:rsidRPr="00606134" w:rsidRDefault="00BC19CE" w:rsidP="00606134">
            <w:pPr>
              <w:jc w:val="center"/>
              <w:rPr>
                <w:color w:val="000000"/>
                <w:lang w:eastAsia="en-US"/>
              </w:rPr>
            </w:pPr>
            <w:r w:rsidRPr="00606134">
              <w:rPr>
                <w:color w:val="000000"/>
                <w:lang w:eastAsia="en-US"/>
              </w:rPr>
              <w:t>172800,0</w:t>
            </w:r>
          </w:p>
        </w:tc>
      </w:tr>
      <w:tr w:rsidR="00BC19CE" w:rsidRPr="00113287" w:rsidTr="00606134">
        <w:tc>
          <w:tcPr>
            <w:tcW w:w="567" w:type="dxa"/>
          </w:tcPr>
          <w:p w:rsidR="00BC19CE" w:rsidRPr="00606134" w:rsidRDefault="00BC19CE" w:rsidP="00606134">
            <w:pPr>
              <w:jc w:val="center"/>
              <w:rPr>
                <w:color w:val="000000"/>
                <w:lang w:eastAsia="en-US"/>
              </w:rPr>
            </w:pPr>
            <w:r w:rsidRPr="00606134">
              <w:rPr>
                <w:color w:val="000000"/>
                <w:lang w:eastAsia="en-US"/>
              </w:rPr>
              <w:t>3</w:t>
            </w:r>
          </w:p>
        </w:tc>
        <w:tc>
          <w:tcPr>
            <w:tcW w:w="3121" w:type="dxa"/>
          </w:tcPr>
          <w:p w:rsidR="00BC19CE" w:rsidRPr="00606134" w:rsidRDefault="00BC19CE" w:rsidP="00606134">
            <w:pPr>
              <w:jc w:val="both"/>
              <w:rPr>
                <w:color w:val="000000"/>
                <w:lang w:eastAsia="en-US"/>
              </w:rPr>
            </w:pPr>
            <w:r w:rsidRPr="00606134">
              <w:rPr>
                <w:color w:val="000000"/>
                <w:lang w:eastAsia="en-US"/>
              </w:rPr>
              <w:t>Приобретение программного обеспечения антивирус Касперского</w:t>
            </w:r>
          </w:p>
        </w:tc>
        <w:tc>
          <w:tcPr>
            <w:tcW w:w="1930" w:type="dxa"/>
          </w:tcPr>
          <w:p w:rsidR="00BC19CE" w:rsidRPr="00606134" w:rsidRDefault="00BC19CE" w:rsidP="00606134">
            <w:pPr>
              <w:jc w:val="center"/>
              <w:rPr>
                <w:color w:val="000000"/>
                <w:lang w:eastAsia="en-US"/>
              </w:rPr>
            </w:pPr>
            <w:r w:rsidRPr="00606134">
              <w:rPr>
                <w:color w:val="000000"/>
                <w:lang w:eastAsia="en-US"/>
              </w:rPr>
              <w:t>усл. ед</w:t>
            </w:r>
          </w:p>
        </w:tc>
        <w:tc>
          <w:tcPr>
            <w:tcW w:w="1753" w:type="dxa"/>
          </w:tcPr>
          <w:p w:rsidR="00BC19CE" w:rsidRPr="00606134" w:rsidRDefault="00BC19CE" w:rsidP="00606134">
            <w:pPr>
              <w:jc w:val="center"/>
              <w:rPr>
                <w:color w:val="000000"/>
                <w:lang w:eastAsia="en-US"/>
              </w:rPr>
            </w:pPr>
            <w:r w:rsidRPr="00606134">
              <w:rPr>
                <w:color w:val="000000"/>
                <w:lang w:eastAsia="en-US"/>
              </w:rPr>
              <w:t>1</w:t>
            </w:r>
          </w:p>
        </w:tc>
        <w:tc>
          <w:tcPr>
            <w:tcW w:w="2410" w:type="dxa"/>
          </w:tcPr>
          <w:p w:rsidR="00BC19CE" w:rsidRPr="00606134" w:rsidRDefault="00BC19CE" w:rsidP="00606134">
            <w:pPr>
              <w:jc w:val="center"/>
              <w:rPr>
                <w:color w:val="000000"/>
                <w:lang w:eastAsia="en-US"/>
              </w:rPr>
            </w:pPr>
            <w:r w:rsidRPr="00606134">
              <w:rPr>
                <w:color w:val="000000"/>
                <w:lang w:eastAsia="en-US"/>
              </w:rPr>
              <w:t>14000,0</w:t>
            </w:r>
          </w:p>
        </w:tc>
      </w:tr>
      <w:tr w:rsidR="00BC19CE" w:rsidRPr="00113287" w:rsidTr="00606134">
        <w:tc>
          <w:tcPr>
            <w:tcW w:w="567" w:type="dxa"/>
          </w:tcPr>
          <w:p w:rsidR="00BC19CE" w:rsidRPr="00606134" w:rsidRDefault="00BC19CE" w:rsidP="00606134">
            <w:pPr>
              <w:jc w:val="center"/>
              <w:rPr>
                <w:color w:val="000000"/>
                <w:lang w:eastAsia="en-US"/>
              </w:rPr>
            </w:pPr>
            <w:r w:rsidRPr="00606134">
              <w:rPr>
                <w:color w:val="000000"/>
                <w:lang w:eastAsia="en-US"/>
              </w:rPr>
              <w:t>4</w:t>
            </w:r>
          </w:p>
        </w:tc>
        <w:tc>
          <w:tcPr>
            <w:tcW w:w="3121" w:type="dxa"/>
          </w:tcPr>
          <w:p w:rsidR="00BC19CE" w:rsidRPr="00606134" w:rsidRDefault="00BC19CE" w:rsidP="00606134">
            <w:pPr>
              <w:jc w:val="both"/>
              <w:rPr>
                <w:color w:val="000000"/>
                <w:lang w:eastAsia="en-US"/>
              </w:rPr>
            </w:pPr>
            <w:r w:rsidRPr="00606134">
              <w:rPr>
                <w:color w:val="000000"/>
                <w:lang w:eastAsia="en-US"/>
              </w:rPr>
              <w:t>Право использования программы «Контур-Экстерн» (продление), абонентское обслуживание</w:t>
            </w:r>
          </w:p>
        </w:tc>
        <w:tc>
          <w:tcPr>
            <w:tcW w:w="1930" w:type="dxa"/>
          </w:tcPr>
          <w:p w:rsidR="00BC19CE" w:rsidRPr="00606134" w:rsidRDefault="00BC19CE" w:rsidP="00606134">
            <w:pPr>
              <w:jc w:val="center"/>
              <w:rPr>
                <w:color w:val="000000"/>
                <w:lang w:eastAsia="en-US"/>
              </w:rPr>
            </w:pPr>
            <w:r w:rsidRPr="00606134">
              <w:rPr>
                <w:color w:val="000000"/>
                <w:lang w:eastAsia="en-US"/>
              </w:rPr>
              <w:t>усл. ед</w:t>
            </w:r>
          </w:p>
        </w:tc>
        <w:tc>
          <w:tcPr>
            <w:tcW w:w="1753" w:type="dxa"/>
          </w:tcPr>
          <w:p w:rsidR="00BC19CE" w:rsidRPr="00606134" w:rsidRDefault="00BC19CE" w:rsidP="00606134">
            <w:pPr>
              <w:jc w:val="center"/>
              <w:rPr>
                <w:color w:val="000000"/>
                <w:lang w:eastAsia="en-US"/>
              </w:rPr>
            </w:pPr>
            <w:r w:rsidRPr="00606134">
              <w:rPr>
                <w:color w:val="000000"/>
                <w:lang w:eastAsia="en-US"/>
              </w:rPr>
              <w:t>1</w:t>
            </w:r>
          </w:p>
        </w:tc>
        <w:tc>
          <w:tcPr>
            <w:tcW w:w="2410" w:type="dxa"/>
          </w:tcPr>
          <w:p w:rsidR="00BC19CE" w:rsidRPr="00606134" w:rsidRDefault="00BC19CE" w:rsidP="00606134">
            <w:pPr>
              <w:jc w:val="center"/>
              <w:rPr>
                <w:color w:val="000000"/>
                <w:lang w:eastAsia="en-US"/>
              </w:rPr>
            </w:pPr>
            <w:r w:rsidRPr="00606134">
              <w:rPr>
                <w:color w:val="000000"/>
                <w:lang w:eastAsia="en-US"/>
              </w:rPr>
              <w:t>15000,0</w:t>
            </w:r>
          </w:p>
        </w:tc>
      </w:tr>
      <w:tr w:rsidR="00BC19CE" w:rsidRPr="00D77C0E" w:rsidTr="00606134">
        <w:tc>
          <w:tcPr>
            <w:tcW w:w="567" w:type="dxa"/>
          </w:tcPr>
          <w:p w:rsidR="00BC19CE" w:rsidRPr="00606134" w:rsidRDefault="00BC19CE" w:rsidP="00606134">
            <w:pPr>
              <w:jc w:val="center"/>
              <w:rPr>
                <w:color w:val="000000"/>
                <w:lang w:eastAsia="en-US"/>
              </w:rPr>
            </w:pPr>
            <w:r w:rsidRPr="00606134">
              <w:rPr>
                <w:color w:val="000000"/>
                <w:lang w:eastAsia="en-US"/>
              </w:rPr>
              <w:t>5</w:t>
            </w:r>
          </w:p>
        </w:tc>
        <w:tc>
          <w:tcPr>
            <w:tcW w:w="3121" w:type="dxa"/>
          </w:tcPr>
          <w:p w:rsidR="00BC19CE" w:rsidRPr="00606134" w:rsidRDefault="00BC19CE" w:rsidP="00606134">
            <w:pPr>
              <w:jc w:val="both"/>
              <w:rPr>
                <w:color w:val="000000"/>
                <w:lang w:eastAsia="en-US"/>
              </w:rPr>
            </w:pPr>
            <w:r w:rsidRPr="00606134">
              <w:rPr>
                <w:shd w:val="clear" w:color="auto" w:fill="FFFFFF"/>
                <w:lang w:eastAsia="en-US"/>
              </w:rPr>
              <w:t>Приобретение лицензий на право использования СКЗИ "КриптоПро CSP" версии 4.0 на одном рабочем месте</w:t>
            </w:r>
          </w:p>
        </w:tc>
        <w:tc>
          <w:tcPr>
            <w:tcW w:w="1930" w:type="dxa"/>
          </w:tcPr>
          <w:p w:rsidR="00BC19CE" w:rsidRPr="00606134" w:rsidRDefault="00BC19CE" w:rsidP="00606134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06134">
              <w:rPr>
                <w:lang w:eastAsia="en-US"/>
              </w:rPr>
              <w:t>шт.</w:t>
            </w:r>
          </w:p>
        </w:tc>
        <w:tc>
          <w:tcPr>
            <w:tcW w:w="1753" w:type="dxa"/>
          </w:tcPr>
          <w:p w:rsidR="00BC19CE" w:rsidRPr="00606134" w:rsidRDefault="00BC19CE" w:rsidP="00606134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06134">
              <w:rPr>
                <w:lang w:eastAsia="en-US"/>
              </w:rPr>
              <w:t>6</w:t>
            </w:r>
          </w:p>
        </w:tc>
        <w:tc>
          <w:tcPr>
            <w:tcW w:w="2410" w:type="dxa"/>
          </w:tcPr>
          <w:p w:rsidR="00BC19CE" w:rsidRPr="00606134" w:rsidRDefault="00BC19CE" w:rsidP="00606134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06134">
              <w:rPr>
                <w:lang w:eastAsia="en-US"/>
              </w:rPr>
              <w:t>1 800,00</w:t>
            </w:r>
          </w:p>
        </w:tc>
      </w:tr>
    </w:tbl>
    <w:p w:rsidR="00BC19CE" w:rsidRDefault="00BC19CE" w:rsidP="001E2199">
      <w:pPr>
        <w:widowControl w:val="0"/>
        <w:autoSpaceDE w:val="0"/>
        <w:autoSpaceDN w:val="0"/>
        <w:adjustRightInd w:val="0"/>
        <w:ind w:firstLine="709"/>
        <w:jc w:val="both"/>
        <w:rPr>
          <w:lang w:eastAsia="en-US"/>
        </w:rPr>
      </w:pPr>
    </w:p>
    <w:p w:rsidR="00BC19CE" w:rsidRDefault="00BC19CE" w:rsidP="001E2199">
      <w:pPr>
        <w:widowControl w:val="0"/>
        <w:autoSpaceDE w:val="0"/>
        <w:autoSpaceDN w:val="0"/>
        <w:adjustRightInd w:val="0"/>
        <w:ind w:firstLine="709"/>
        <w:jc w:val="both"/>
        <w:rPr>
          <w:lang w:eastAsia="en-US"/>
        </w:rPr>
      </w:pPr>
      <w:r>
        <w:rPr>
          <w:lang w:eastAsia="en-US"/>
        </w:rPr>
        <w:t>____________________________</w:t>
      </w:r>
    </w:p>
    <w:p w:rsidR="00BC19CE" w:rsidRPr="001E2199" w:rsidRDefault="00BC19CE" w:rsidP="00644702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lang w:eastAsia="en-US"/>
        </w:rPr>
      </w:pPr>
      <w:r w:rsidRPr="001E2199">
        <w:rPr>
          <w:lang w:eastAsia="en-US"/>
        </w:rPr>
        <w:t xml:space="preserve">Примечание. </w:t>
      </w:r>
      <w:r>
        <w:rPr>
          <w:lang w:eastAsia="en-US"/>
        </w:rPr>
        <w:t>*</w:t>
      </w:r>
    </w:p>
    <w:p w:rsidR="00BC19CE" w:rsidRDefault="00BC19CE" w:rsidP="001E2199">
      <w:pPr>
        <w:widowControl w:val="0"/>
        <w:autoSpaceDE w:val="0"/>
        <w:autoSpaceDN w:val="0"/>
        <w:adjustRightInd w:val="0"/>
        <w:ind w:firstLine="709"/>
        <w:jc w:val="both"/>
        <w:rPr>
          <w:lang w:eastAsia="en-US"/>
        </w:rPr>
      </w:pPr>
    </w:p>
    <w:p w:rsidR="00BC19CE" w:rsidRPr="001E2199" w:rsidRDefault="00BC19CE" w:rsidP="001E2199">
      <w:pPr>
        <w:widowControl w:val="0"/>
        <w:autoSpaceDE w:val="0"/>
        <w:autoSpaceDN w:val="0"/>
        <w:adjustRightInd w:val="0"/>
        <w:ind w:firstLine="709"/>
        <w:jc w:val="both"/>
      </w:pPr>
      <w:r w:rsidRPr="001E2199">
        <w:rPr>
          <w:lang w:eastAsia="en-US"/>
        </w:rPr>
        <w:t>Состав и стоимость услуг по сопровождению и приобретению программного обеспечения</w:t>
      </w:r>
      <w:r>
        <w:rPr>
          <w:lang w:eastAsia="en-US"/>
        </w:rPr>
        <w:t>,</w:t>
      </w:r>
      <w:r w:rsidRPr="00D77C0E">
        <w:rPr>
          <w:lang w:eastAsia="en-US"/>
        </w:rPr>
        <w:t xml:space="preserve"> простых (неисключительных) лицензий на использование программного обеспечения по защите информации</w:t>
      </w:r>
      <w:r w:rsidRPr="001E2199">
        <w:rPr>
          <w:lang w:eastAsia="en-US"/>
        </w:rPr>
        <w:t xml:space="preserve"> для </w:t>
      </w:r>
      <w:r w:rsidRPr="00113287">
        <w:rPr>
          <w:lang w:eastAsia="en-US"/>
        </w:rPr>
        <w:t>администрации Темрюкского городского поселения Темрюкского района</w:t>
      </w:r>
      <w:r>
        <w:rPr>
          <w:lang w:eastAsia="en-US"/>
        </w:rPr>
        <w:t>,</w:t>
      </w:r>
      <w:r w:rsidRPr="00113287">
        <w:rPr>
          <w:lang w:eastAsia="en-US"/>
        </w:rPr>
        <w:t xml:space="preserve"> в том числе подведомственных ей казенных учреждений</w:t>
      </w:r>
      <w:r w:rsidRPr="001E2199">
        <w:rPr>
          <w:lang w:eastAsia="en-US"/>
        </w:rPr>
        <w:t>, может отличаться от приведенного в зависимости от решаемых задач. При этом закупка программного обеспечения,</w:t>
      </w:r>
      <w:r w:rsidRPr="00D77C0E">
        <w:rPr>
          <w:lang w:eastAsia="en-US"/>
        </w:rPr>
        <w:t xml:space="preserve"> простых (неисключительных) лицензий на использование программного обеспечения по защите информации</w:t>
      </w:r>
      <w:r>
        <w:rPr>
          <w:lang w:eastAsia="en-US"/>
        </w:rPr>
        <w:t>,</w:t>
      </w:r>
      <w:r w:rsidRPr="001E2199">
        <w:rPr>
          <w:lang w:eastAsia="en-US"/>
        </w:rPr>
        <w:t xml:space="preserve"> не указанная в настоящем Приложении, осуществляется в пределах доведенных лимитов бюджетных обязательств </w:t>
      </w:r>
      <w:r w:rsidRPr="001E2199">
        <w:t>по соответствующему коду классификации расходов бюджетов и их стоимость определяется методом сопоставимых рыночных цен (анализа рынка).</w:t>
      </w:r>
    </w:p>
    <w:p w:rsidR="00BC19CE" w:rsidRDefault="00BC19CE" w:rsidP="00B30E52">
      <w:pPr>
        <w:pStyle w:val="NoSpacing"/>
        <w:jc w:val="center"/>
        <w:rPr>
          <w:rFonts w:ascii="Times New Roman" w:hAnsi="Times New Roman" w:cs="Times New Roman"/>
          <w:lang w:eastAsia="en-US"/>
        </w:rPr>
      </w:pPr>
    </w:p>
    <w:p w:rsidR="00BC19CE" w:rsidRDefault="00BC19CE" w:rsidP="00B30E52">
      <w:pPr>
        <w:pStyle w:val="NoSpacing"/>
        <w:jc w:val="center"/>
        <w:rPr>
          <w:rFonts w:ascii="Times New Roman" w:hAnsi="Times New Roman" w:cs="Times New Roman"/>
          <w:lang w:eastAsia="en-US"/>
        </w:rPr>
      </w:pPr>
    </w:p>
    <w:p w:rsidR="00BC19CE" w:rsidRDefault="00BC19CE" w:rsidP="00B30E52">
      <w:pPr>
        <w:pStyle w:val="NoSpacing"/>
        <w:jc w:val="center"/>
        <w:rPr>
          <w:rFonts w:ascii="Times New Roman" w:hAnsi="Times New Roman" w:cs="Times New Roman"/>
          <w:lang w:eastAsia="en-US"/>
        </w:rPr>
      </w:pPr>
    </w:p>
    <w:p w:rsidR="00BC19CE" w:rsidRDefault="00BC19CE" w:rsidP="00B30E52">
      <w:pPr>
        <w:pStyle w:val="NoSpacing"/>
        <w:jc w:val="center"/>
        <w:rPr>
          <w:rFonts w:ascii="Times New Roman" w:hAnsi="Times New Roman" w:cs="Times New Roman"/>
          <w:lang w:eastAsia="en-US"/>
        </w:rPr>
      </w:pPr>
    </w:p>
    <w:p w:rsidR="00BC19CE" w:rsidRPr="00D630FE" w:rsidRDefault="00BC19CE" w:rsidP="00644702">
      <w:pPr>
        <w:outlineLvl w:val="0"/>
        <w:rPr>
          <w:sz w:val="28"/>
          <w:szCs w:val="28"/>
        </w:rPr>
      </w:pPr>
      <w:r w:rsidRPr="00D630FE">
        <w:rPr>
          <w:sz w:val="28"/>
          <w:szCs w:val="28"/>
        </w:rPr>
        <w:t>Заместитель главы</w:t>
      </w:r>
    </w:p>
    <w:p w:rsidR="00BC19CE" w:rsidRPr="00D630FE" w:rsidRDefault="00BC19CE" w:rsidP="00D630FE">
      <w:pPr>
        <w:rPr>
          <w:sz w:val="28"/>
          <w:szCs w:val="28"/>
        </w:rPr>
      </w:pPr>
      <w:r w:rsidRPr="00D630FE">
        <w:rPr>
          <w:sz w:val="28"/>
          <w:szCs w:val="28"/>
        </w:rPr>
        <w:t>Темрюкского городского поселения</w:t>
      </w:r>
    </w:p>
    <w:p w:rsidR="00BC19CE" w:rsidRPr="00D630FE" w:rsidRDefault="00BC19CE" w:rsidP="00D630FE">
      <w:pPr>
        <w:rPr>
          <w:sz w:val="28"/>
          <w:szCs w:val="28"/>
        </w:rPr>
      </w:pPr>
      <w:r w:rsidRPr="00D630FE">
        <w:rPr>
          <w:sz w:val="28"/>
          <w:szCs w:val="28"/>
        </w:rPr>
        <w:t>Темрюкского района                                                                             А.В. Румянцева</w:t>
      </w:r>
    </w:p>
    <w:p w:rsidR="00BC19CE" w:rsidRDefault="00BC19CE" w:rsidP="0055721E">
      <w:pPr>
        <w:jc w:val="center"/>
      </w:pPr>
    </w:p>
    <w:p w:rsidR="00BC19CE" w:rsidRDefault="00BC19CE" w:rsidP="0055721E">
      <w:pPr>
        <w:jc w:val="center"/>
      </w:pPr>
    </w:p>
    <w:p w:rsidR="00BC19CE" w:rsidRDefault="00BC19CE" w:rsidP="0055721E">
      <w:pPr>
        <w:jc w:val="center"/>
      </w:pPr>
    </w:p>
    <w:p w:rsidR="00BC19CE" w:rsidRDefault="00BC19CE" w:rsidP="0055721E">
      <w:pPr>
        <w:jc w:val="center"/>
      </w:pPr>
    </w:p>
    <w:p w:rsidR="00BC19CE" w:rsidRDefault="00BC19CE" w:rsidP="0055721E">
      <w:pPr>
        <w:jc w:val="center"/>
      </w:pPr>
    </w:p>
    <w:p w:rsidR="00BC19CE" w:rsidRDefault="00BC19CE" w:rsidP="0055721E">
      <w:pPr>
        <w:jc w:val="center"/>
      </w:pPr>
    </w:p>
    <w:p w:rsidR="00BC19CE" w:rsidRDefault="00BC19CE" w:rsidP="0055721E">
      <w:pPr>
        <w:jc w:val="center"/>
      </w:pPr>
    </w:p>
    <w:p w:rsidR="00BC19CE" w:rsidRDefault="00BC19CE" w:rsidP="0055721E">
      <w:pPr>
        <w:jc w:val="center"/>
      </w:pPr>
    </w:p>
    <w:p w:rsidR="00BC19CE" w:rsidRDefault="00BC19CE" w:rsidP="0055721E">
      <w:pPr>
        <w:jc w:val="center"/>
      </w:pPr>
    </w:p>
    <w:p w:rsidR="00BC19CE" w:rsidRDefault="00BC19CE" w:rsidP="0055721E">
      <w:pPr>
        <w:jc w:val="center"/>
      </w:pPr>
    </w:p>
    <w:p w:rsidR="00BC19CE" w:rsidRDefault="00BC19CE" w:rsidP="0055721E">
      <w:pPr>
        <w:jc w:val="center"/>
      </w:pPr>
    </w:p>
    <w:p w:rsidR="00BC19CE" w:rsidRDefault="00BC19CE" w:rsidP="0055721E">
      <w:pPr>
        <w:jc w:val="center"/>
      </w:pPr>
    </w:p>
    <w:p w:rsidR="00BC19CE" w:rsidRDefault="00BC19CE" w:rsidP="0055721E">
      <w:pPr>
        <w:jc w:val="center"/>
      </w:pPr>
    </w:p>
    <w:p w:rsidR="00BC19CE" w:rsidRDefault="00BC19CE" w:rsidP="0055721E">
      <w:pPr>
        <w:jc w:val="center"/>
      </w:pPr>
    </w:p>
    <w:p w:rsidR="00BC19CE" w:rsidRPr="004B1B6B" w:rsidRDefault="00BC19CE" w:rsidP="00644702">
      <w:pPr>
        <w:pStyle w:val="ConsPlusNormal"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</w:t>
      </w:r>
      <w:r w:rsidRPr="004B1B6B">
        <w:rPr>
          <w:rFonts w:ascii="Times New Roman" w:hAnsi="Times New Roman" w:cs="Times New Roman"/>
          <w:sz w:val="28"/>
          <w:szCs w:val="28"/>
        </w:rPr>
        <w:t>ПРИЛОЖЕНИЕ</w:t>
      </w:r>
      <w:r>
        <w:rPr>
          <w:rFonts w:ascii="Times New Roman" w:hAnsi="Times New Roman" w:cs="Times New Roman"/>
          <w:sz w:val="28"/>
          <w:szCs w:val="28"/>
        </w:rPr>
        <w:t xml:space="preserve"> № 17</w:t>
      </w:r>
    </w:p>
    <w:p w:rsidR="00BC19CE" w:rsidRDefault="00BC19CE" w:rsidP="000E6D1D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BC19CE" w:rsidRDefault="00BC19CE" w:rsidP="00644702">
      <w:pPr>
        <w:pStyle w:val="ConsPlusNormal"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УТВЕРЖДЕНЫ</w:t>
      </w:r>
    </w:p>
    <w:p w:rsidR="00BC19CE" w:rsidRDefault="00BC19CE" w:rsidP="000E6D1D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постановлением администрации                                                                                                                                                                                         </w:t>
      </w:r>
    </w:p>
    <w:p w:rsidR="00BC19CE" w:rsidRDefault="00BC19CE" w:rsidP="000E6D1D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Темрюкского городского поселения </w:t>
      </w:r>
    </w:p>
    <w:p w:rsidR="00BC19CE" w:rsidRDefault="00BC19CE" w:rsidP="000E6D1D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Темрюкского района</w:t>
      </w:r>
    </w:p>
    <w:p w:rsidR="00BC19CE" w:rsidRDefault="00BC19CE" w:rsidP="000E6D1D">
      <w:pPr>
        <w:ind w:left="5529" w:right="139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7A5CC4">
        <w:rPr>
          <w:sz w:val="28"/>
          <w:szCs w:val="28"/>
        </w:rPr>
        <w:t xml:space="preserve">от   </w:t>
      </w:r>
      <w:r w:rsidRPr="007A5CC4">
        <w:rPr>
          <w:sz w:val="28"/>
          <w:szCs w:val="28"/>
          <w:u w:val="single"/>
        </w:rPr>
        <w:t xml:space="preserve">11.10.2016      </w:t>
      </w:r>
      <w:r w:rsidRPr="007A5CC4">
        <w:rPr>
          <w:sz w:val="28"/>
          <w:szCs w:val="28"/>
        </w:rPr>
        <w:t xml:space="preserve">№    </w:t>
      </w:r>
      <w:r w:rsidRPr="007A5CC4">
        <w:rPr>
          <w:sz w:val="28"/>
          <w:szCs w:val="28"/>
          <w:u w:val="single"/>
        </w:rPr>
        <w:t xml:space="preserve">  1268  </w:t>
      </w:r>
    </w:p>
    <w:p w:rsidR="00BC19CE" w:rsidRDefault="00BC19CE" w:rsidP="00DF0B9A">
      <w:pPr>
        <w:jc w:val="center"/>
      </w:pPr>
    </w:p>
    <w:p w:rsidR="00BC19CE" w:rsidRPr="008C03D5" w:rsidRDefault="00BC19CE" w:rsidP="00DF0B9A">
      <w:pPr>
        <w:jc w:val="center"/>
      </w:pPr>
    </w:p>
    <w:p w:rsidR="00BC19CE" w:rsidRPr="000E6D1D" w:rsidRDefault="00BC19CE" w:rsidP="00644702">
      <w:pPr>
        <w:jc w:val="center"/>
        <w:outlineLvl w:val="0"/>
        <w:rPr>
          <w:b/>
          <w:sz w:val="28"/>
          <w:szCs w:val="28"/>
        </w:rPr>
      </w:pPr>
      <w:r w:rsidRPr="000E6D1D">
        <w:rPr>
          <w:b/>
          <w:sz w:val="28"/>
          <w:szCs w:val="28"/>
        </w:rPr>
        <w:t>НОРМАТИВЫ</w:t>
      </w:r>
    </w:p>
    <w:p w:rsidR="00BC19CE" w:rsidRPr="000E6D1D" w:rsidRDefault="00BC19CE" w:rsidP="003E39B6">
      <w:pPr>
        <w:widowControl w:val="0"/>
        <w:autoSpaceDE w:val="0"/>
        <w:autoSpaceDN w:val="0"/>
        <w:adjustRightInd w:val="0"/>
        <w:ind w:left="567" w:right="566"/>
        <w:jc w:val="center"/>
        <w:rPr>
          <w:b/>
          <w:sz w:val="28"/>
          <w:szCs w:val="28"/>
        </w:rPr>
      </w:pPr>
      <w:r w:rsidRPr="000E6D1D">
        <w:rPr>
          <w:b/>
          <w:sz w:val="28"/>
          <w:szCs w:val="28"/>
        </w:rPr>
        <w:t xml:space="preserve">обеспечения функций администрации Темрюкского городского поселения Темрюкского района в том числе подведомственных ей </w:t>
      </w:r>
      <w:r>
        <w:rPr>
          <w:b/>
          <w:sz w:val="28"/>
          <w:szCs w:val="28"/>
        </w:rPr>
        <w:t xml:space="preserve">муниципальных </w:t>
      </w:r>
      <w:r w:rsidRPr="000E6D1D">
        <w:rPr>
          <w:b/>
          <w:sz w:val="28"/>
          <w:szCs w:val="28"/>
        </w:rPr>
        <w:t>казенных учреждений, применяемые при расчете нормативных затрат на приобретение мониторов</w:t>
      </w:r>
    </w:p>
    <w:p w:rsidR="00BC19CE" w:rsidRPr="00F32634" w:rsidRDefault="00BC19CE" w:rsidP="003E39B6">
      <w:pPr>
        <w:autoSpaceDE w:val="0"/>
        <w:autoSpaceDN w:val="0"/>
        <w:adjustRightInd w:val="0"/>
        <w:ind w:left="567" w:right="566"/>
        <w:rPr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019"/>
        <w:gridCol w:w="1843"/>
        <w:gridCol w:w="1453"/>
        <w:gridCol w:w="4358"/>
      </w:tblGrid>
      <w:tr w:rsidR="00BC19CE" w:rsidRPr="00F32634" w:rsidTr="00606134">
        <w:tc>
          <w:tcPr>
            <w:tcW w:w="2127" w:type="dxa"/>
          </w:tcPr>
          <w:p w:rsidR="00BC19CE" w:rsidRPr="00606134" w:rsidRDefault="00BC19CE" w:rsidP="00606134">
            <w:pPr>
              <w:widowControl w:val="0"/>
              <w:autoSpaceDE w:val="0"/>
              <w:autoSpaceDN w:val="0"/>
              <w:adjustRightInd w:val="0"/>
              <w:ind w:left="33"/>
              <w:jc w:val="center"/>
            </w:pPr>
            <w:r w:rsidRPr="00606134">
              <w:t>Наименование</w:t>
            </w:r>
          </w:p>
        </w:tc>
        <w:tc>
          <w:tcPr>
            <w:tcW w:w="1843" w:type="dxa"/>
          </w:tcPr>
          <w:p w:rsidR="00BC19CE" w:rsidRPr="00606134" w:rsidRDefault="00BC19CE" w:rsidP="00606134">
            <w:pPr>
              <w:widowControl w:val="0"/>
              <w:autoSpaceDE w:val="0"/>
              <w:autoSpaceDN w:val="0"/>
              <w:adjustRightInd w:val="0"/>
              <w:ind w:left="33"/>
              <w:jc w:val="center"/>
            </w:pPr>
            <w:r w:rsidRPr="00606134">
              <w:t>Количество мониторов на 1 сотрудника, шт.</w:t>
            </w:r>
          </w:p>
        </w:tc>
        <w:tc>
          <w:tcPr>
            <w:tcW w:w="1453" w:type="dxa"/>
          </w:tcPr>
          <w:p w:rsidR="00BC19CE" w:rsidRPr="00606134" w:rsidRDefault="00BC19CE" w:rsidP="00606134">
            <w:pPr>
              <w:widowControl w:val="0"/>
              <w:autoSpaceDE w:val="0"/>
              <w:autoSpaceDN w:val="0"/>
              <w:adjustRightInd w:val="0"/>
              <w:ind w:left="33"/>
              <w:jc w:val="center"/>
            </w:pPr>
            <w:r w:rsidRPr="00606134">
              <w:t>Цена одного монитора,</w:t>
            </w:r>
          </w:p>
          <w:p w:rsidR="00BC19CE" w:rsidRPr="00606134" w:rsidRDefault="00BC19CE" w:rsidP="00606134">
            <w:pPr>
              <w:widowControl w:val="0"/>
              <w:autoSpaceDE w:val="0"/>
              <w:autoSpaceDN w:val="0"/>
              <w:adjustRightInd w:val="0"/>
              <w:ind w:left="33"/>
              <w:jc w:val="center"/>
            </w:pPr>
            <w:r w:rsidRPr="00606134">
              <w:t>руб./год</w:t>
            </w:r>
          </w:p>
        </w:tc>
        <w:tc>
          <w:tcPr>
            <w:tcW w:w="4358" w:type="dxa"/>
          </w:tcPr>
          <w:p w:rsidR="00BC19CE" w:rsidRPr="00606134" w:rsidRDefault="00BC19CE" w:rsidP="00606134">
            <w:pPr>
              <w:widowControl w:val="0"/>
              <w:autoSpaceDE w:val="0"/>
              <w:autoSpaceDN w:val="0"/>
              <w:adjustRightInd w:val="0"/>
              <w:ind w:left="33"/>
              <w:jc w:val="center"/>
            </w:pPr>
            <w:r w:rsidRPr="00606134">
              <w:t xml:space="preserve">Наименование должностей </w:t>
            </w:r>
          </w:p>
        </w:tc>
      </w:tr>
      <w:tr w:rsidR="00BC19CE" w:rsidRPr="00F32634" w:rsidTr="00606134">
        <w:tc>
          <w:tcPr>
            <w:tcW w:w="2127" w:type="dxa"/>
          </w:tcPr>
          <w:p w:rsidR="00BC19CE" w:rsidRPr="00606134" w:rsidRDefault="00BC19CE" w:rsidP="0060613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06134">
              <w:t>1</w:t>
            </w:r>
          </w:p>
        </w:tc>
        <w:tc>
          <w:tcPr>
            <w:tcW w:w="1843" w:type="dxa"/>
          </w:tcPr>
          <w:p w:rsidR="00BC19CE" w:rsidRPr="00606134" w:rsidRDefault="00BC19CE" w:rsidP="0060613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06134">
              <w:t>2</w:t>
            </w:r>
          </w:p>
        </w:tc>
        <w:tc>
          <w:tcPr>
            <w:tcW w:w="1453" w:type="dxa"/>
          </w:tcPr>
          <w:p w:rsidR="00BC19CE" w:rsidRPr="00606134" w:rsidRDefault="00BC19CE" w:rsidP="0060613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06134">
              <w:t>3</w:t>
            </w:r>
          </w:p>
        </w:tc>
        <w:tc>
          <w:tcPr>
            <w:tcW w:w="4358" w:type="dxa"/>
          </w:tcPr>
          <w:p w:rsidR="00BC19CE" w:rsidRPr="00606134" w:rsidRDefault="00BC19CE" w:rsidP="0060613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06134">
              <w:t>4</w:t>
            </w:r>
          </w:p>
        </w:tc>
      </w:tr>
      <w:tr w:rsidR="00BC19CE" w:rsidRPr="00F32634" w:rsidTr="00606134">
        <w:trPr>
          <w:trHeight w:val="403"/>
        </w:trPr>
        <w:tc>
          <w:tcPr>
            <w:tcW w:w="2127" w:type="dxa"/>
          </w:tcPr>
          <w:p w:rsidR="00BC19CE" w:rsidRPr="00606134" w:rsidRDefault="00BC19CE" w:rsidP="00606134">
            <w:pPr>
              <w:widowControl w:val="0"/>
              <w:autoSpaceDE w:val="0"/>
              <w:autoSpaceDN w:val="0"/>
              <w:adjustRightInd w:val="0"/>
            </w:pPr>
            <w:r w:rsidRPr="00606134">
              <w:t>Монитор с диагональю не более «24» дюймов</w:t>
            </w:r>
          </w:p>
        </w:tc>
        <w:tc>
          <w:tcPr>
            <w:tcW w:w="1843" w:type="dxa"/>
          </w:tcPr>
          <w:p w:rsidR="00BC19CE" w:rsidRPr="00606134" w:rsidRDefault="00BC19CE" w:rsidP="0060613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06134">
              <w:t>1</w:t>
            </w:r>
          </w:p>
        </w:tc>
        <w:tc>
          <w:tcPr>
            <w:tcW w:w="1453" w:type="dxa"/>
          </w:tcPr>
          <w:p w:rsidR="00BC19CE" w:rsidRPr="00606134" w:rsidRDefault="00BC19CE" w:rsidP="0060613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06134">
              <w:t>15 000,00</w:t>
            </w:r>
          </w:p>
        </w:tc>
        <w:tc>
          <w:tcPr>
            <w:tcW w:w="4358" w:type="dxa"/>
          </w:tcPr>
          <w:p w:rsidR="00BC19CE" w:rsidRPr="00606134" w:rsidRDefault="00BC19CE" w:rsidP="00606134">
            <w:pPr>
              <w:widowControl w:val="0"/>
              <w:autoSpaceDE w:val="0"/>
              <w:autoSpaceDN w:val="0"/>
              <w:adjustRightInd w:val="0"/>
              <w:ind w:right="566"/>
            </w:pPr>
            <w:r w:rsidRPr="00606134">
              <w:t xml:space="preserve">должности категории «руководители», </w:t>
            </w:r>
          </w:p>
          <w:p w:rsidR="00BC19CE" w:rsidRPr="00606134" w:rsidRDefault="00BC19CE" w:rsidP="00606134">
            <w:pPr>
              <w:widowControl w:val="0"/>
              <w:autoSpaceDE w:val="0"/>
              <w:autoSpaceDN w:val="0"/>
              <w:adjustRightInd w:val="0"/>
              <w:ind w:right="566"/>
              <w:rPr>
                <w:color w:val="548DD4"/>
              </w:rPr>
            </w:pPr>
            <w:r w:rsidRPr="00606134">
              <w:t xml:space="preserve"> должности категории  «специалисты»</w:t>
            </w:r>
          </w:p>
        </w:tc>
      </w:tr>
    </w:tbl>
    <w:p w:rsidR="00BC19CE" w:rsidRDefault="00BC19CE" w:rsidP="003E39B6">
      <w:pPr>
        <w:tabs>
          <w:tab w:val="left" w:pos="9639"/>
        </w:tabs>
        <w:rPr>
          <w:sz w:val="28"/>
          <w:szCs w:val="28"/>
        </w:rPr>
      </w:pPr>
    </w:p>
    <w:p w:rsidR="00BC19CE" w:rsidRPr="00F32634" w:rsidRDefault="00BC19CE" w:rsidP="003E39B6">
      <w:pPr>
        <w:tabs>
          <w:tab w:val="left" w:pos="9639"/>
        </w:tabs>
        <w:rPr>
          <w:sz w:val="28"/>
          <w:szCs w:val="28"/>
        </w:rPr>
      </w:pPr>
      <w:r w:rsidRPr="00F32634">
        <w:rPr>
          <w:sz w:val="28"/>
          <w:szCs w:val="28"/>
        </w:rPr>
        <w:t xml:space="preserve">____________________________ </w:t>
      </w:r>
    </w:p>
    <w:p w:rsidR="00BC19CE" w:rsidRPr="003E39B6" w:rsidRDefault="00BC19CE" w:rsidP="003E39B6">
      <w:pPr>
        <w:tabs>
          <w:tab w:val="left" w:pos="0"/>
        </w:tabs>
        <w:ind w:firstLine="709"/>
      </w:pPr>
      <w:r w:rsidRPr="003E39B6">
        <w:t>Примечание.</w:t>
      </w:r>
    </w:p>
    <w:p w:rsidR="00BC19CE" w:rsidRPr="003E39B6" w:rsidRDefault="00BC19CE" w:rsidP="003E39B6">
      <w:pPr>
        <w:tabs>
          <w:tab w:val="left" w:pos="0"/>
        </w:tabs>
        <w:ind w:firstLine="709"/>
        <w:jc w:val="both"/>
      </w:pPr>
      <w:r w:rsidRPr="003E39B6">
        <w:t>Приобретение мониторов осуществляется в пределах доведенных лимитов бюджетных обязательств по соответствующему коду классификации расходов бюджетов.</w:t>
      </w:r>
    </w:p>
    <w:p w:rsidR="00BC19CE" w:rsidRDefault="00BC19CE" w:rsidP="003E39B6">
      <w:pPr>
        <w:tabs>
          <w:tab w:val="left" w:pos="8317"/>
        </w:tabs>
        <w:jc w:val="both"/>
        <w:rPr>
          <w:sz w:val="28"/>
          <w:szCs w:val="28"/>
        </w:rPr>
      </w:pPr>
    </w:p>
    <w:p w:rsidR="00BC19CE" w:rsidRDefault="00BC19CE" w:rsidP="003E39B6">
      <w:pPr>
        <w:pStyle w:val="NoSpacing"/>
        <w:jc w:val="center"/>
      </w:pPr>
    </w:p>
    <w:p w:rsidR="00BC19CE" w:rsidRDefault="00BC19CE" w:rsidP="003E39B6">
      <w:pPr>
        <w:pStyle w:val="NoSpacing"/>
        <w:jc w:val="center"/>
      </w:pPr>
    </w:p>
    <w:p w:rsidR="00BC19CE" w:rsidRDefault="00BC19CE" w:rsidP="00B92459">
      <w:pPr>
        <w:ind w:left="5670"/>
        <w:jc w:val="center"/>
      </w:pPr>
    </w:p>
    <w:p w:rsidR="00BC19CE" w:rsidRPr="00D630FE" w:rsidRDefault="00BC19CE" w:rsidP="00644702">
      <w:pPr>
        <w:outlineLvl w:val="0"/>
        <w:rPr>
          <w:sz w:val="28"/>
          <w:szCs w:val="28"/>
        </w:rPr>
      </w:pPr>
      <w:r w:rsidRPr="00D630FE">
        <w:rPr>
          <w:sz w:val="28"/>
          <w:szCs w:val="28"/>
        </w:rPr>
        <w:t>Заместитель главы</w:t>
      </w:r>
    </w:p>
    <w:p w:rsidR="00BC19CE" w:rsidRPr="00D630FE" w:rsidRDefault="00BC19CE" w:rsidP="00D630FE">
      <w:pPr>
        <w:rPr>
          <w:sz w:val="28"/>
          <w:szCs w:val="28"/>
        </w:rPr>
      </w:pPr>
      <w:r w:rsidRPr="00D630FE">
        <w:rPr>
          <w:sz w:val="28"/>
          <w:szCs w:val="28"/>
        </w:rPr>
        <w:t>Темрюкского городского поселения</w:t>
      </w:r>
    </w:p>
    <w:p w:rsidR="00BC19CE" w:rsidRPr="00D630FE" w:rsidRDefault="00BC19CE" w:rsidP="00D630FE">
      <w:pPr>
        <w:rPr>
          <w:sz w:val="28"/>
          <w:szCs w:val="28"/>
        </w:rPr>
      </w:pPr>
      <w:r w:rsidRPr="00D630FE">
        <w:rPr>
          <w:sz w:val="28"/>
          <w:szCs w:val="28"/>
        </w:rPr>
        <w:t>Темрюкского района                                                                             А.В. Румянцева</w:t>
      </w:r>
    </w:p>
    <w:p w:rsidR="00BC19CE" w:rsidRDefault="00BC19CE" w:rsidP="00B92459">
      <w:pPr>
        <w:ind w:left="5670"/>
        <w:jc w:val="center"/>
      </w:pPr>
    </w:p>
    <w:p w:rsidR="00BC19CE" w:rsidRDefault="00BC19CE" w:rsidP="00B92459">
      <w:pPr>
        <w:ind w:left="5670"/>
        <w:jc w:val="center"/>
      </w:pPr>
    </w:p>
    <w:p w:rsidR="00BC19CE" w:rsidRDefault="00BC19CE" w:rsidP="00B92459">
      <w:pPr>
        <w:ind w:left="5670"/>
        <w:jc w:val="center"/>
      </w:pPr>
    </w:p>
    <w:p w:rsidR="00BC19CE" w:rsidRDefault="00BC19CE" w:rsidP="00B92459">
      <w:pPr>
        <w:ind w:left="5670"/>
        <w:jc w:val="center"/>
      </w:pPr>
    </w:p>
    <w:p w:rsidR="00BC19CE" w:rsidRDefault="00BC19CE" w:rsidP="00B92459">
      <w:pPr>
        <w:ind w:left="5670"/>
        <w:jc w:val="center"/>
      </w:pPr>
    </w:p>
    <w:p w:rsidR="00BC19CE" w:rsidRDefault="00BC19CE" w:rsidP="00B92459">
      <w:pPr>
        <w:ind w:left="5670"/>
        <w:jc w:val="center"/>
      </w:pPr>
    </w:p>
    <w:p w:rsidR="00BC19CE" w:rsidRDefault="00BC19CE" w:rsidP="00B92459">
      <w:pPr>
        <w:ind w:left="5670"/>
        <w:jc w:val="center"/>
      </w:pPr>
    </w:p>
    <w:p w:rsidR="00BC19CE" w:rsidRDefault="00BC19CE" w:rsidP="00B92459">
      <w:pPr>
        <w:ind w:left="5670"/>
        <w:jc w:val="center"/>
      </w:pPr>
    </w:p>
    <w:p w:rsidR="00BC19CE" w:rsidRDefault="00BC19CE" w:rsidP="00B92459">
      <w:pPr>
        <w:ind w:left="5670"/>
        <w:jc w:val="center"/>
      </w:pPr>
    </w:p>
    <w:p w:rsidR="00BC19CE" w:rsidRDefault="00BC19CE" w:rsidP="00B92459">
      <w:pPr>
        <w:ind w:left="5670"/>
        <w:jc w:val="center"/>
      </w:pPr>
    </w:p>
    <w:p w:rsidR="00BC19CE" w:rsidRDefault="00BC19CE" w:rsidP="00B92459">
      <w:pPr>
        <w:ind w:left="5670"/>
        <w:jc w:val="center"/>
      </w:pPr>
    </w:p>
    <w:p w:rsidR="00BC19CE" w:rsidRDefault="00BC19CE" w:rsidP="00B92459">
      <w:pPr>
        <w:ind w:left="5670"/>
        <w:jc w:val="center"/>
      </w:pPr>
    </w:p>
    <w:p w:rsidR="00BC19CE" w:rsidRPr="004B1B6B" w:rsidRDefault="00BC19CE" w:rsidP="00644702">
      <w:pPr>
        <w:pStyle w:val="ConsPlusNormal"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</w:t>
      </w:r>
      <w:r w:rsidRPr="004B1B6B">
        <w:rPr>
          <w:rFonts w:ascii="Times New Roman" w:hAnsi="Times New Roman" w:cs="Times New Roman"/>
          <w:sz w:val="28"/>
          <w:szCs w:val="28"/>
        </w:rPr>
        <w:t>ПРИЛОЖЕНИЕ</w:t>
      </w:r>
      <w:r>
        <w:rPr>
          <w:rFonts w:ascii="Times New Roman" w:hAnsi="Times New Roman" w:cs="Times New Roman"/>
          <w:sz w:val="28"/>
          <w:szCs w:val="28"/>
        </w:rPr>
        <w:t xml:space="preserve"> № 18</w:t>
      </w:r>
    </w:p>
    <w:p w:rsidR="00BC19CE" w:rsidRDefault="00BC19CE" w:rsidP="000E6D1D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BC19CE" w:rsidRDefault="00BC19CE" w:rsidP="00644702">
      <w:pPr>
        <w:pStyle w:val="ConsPlusNormal"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УТВЕРЖДЕНЫ</w:t>
      </w:r>
    </w:p>
    <w:p w:rsidR="00BC19CE" w:rsidRDefault="00BC19CE" w:rsidP="000E6D1D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постановлением администрации                                                                                                                                                                                         </w:t>
      </w:r>
    </w:p>
    <w:p w:rsidR="00BC19CE" w:rsidRDefault="00BC19CE" w:rsidP="000E6D1D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Темрюкского городского поселения </w:t>
      </w:r>
    </w:p>
    <w:p w:rsidR="00BC19CE" w:rsidRDefault="00BC19CE" w:rsidP="000E6D1D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Темрюкского района</w:t>
      </w:r>
    </w:p>
    <w:p w:rsidR="00BC19CE" w:rsidRDefault="00BC19CE" w:rsidP="000E6D1D">
      <w:pPr>
        <w:ind w:left="5529" w:right="139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7A5CC4">
        <w:rPr>
          <w:sz w:val="28"/>
          <w:szCs w:val="28"/>
        </w:rPr>
        <w:t xml:space="preserve">от   </w:t>
      </w:r>
      <w:r w:rsidRPr="007A5CC4">
        <w:rPr>
          <w:sz w:val="28"/>
          <w:szCs w:val="28"/>
          <w:u w:val="single"/>
        </w:rPr>
        <w:t xml:space="preserve">11.10.2016      </w:t>
      </w:r>
      <w:r w:rsidRPr="007A5CC4">
        <w:rPr>
          <w:sz w:val="28"/>
          <w:szCs w:val="28"/>
        </w:rPr>
        <w:t xml:space="preserve">№    </w:t>
      </w:r>
      <w:r w:rsidRPr="007A5CC4">
        <w:rPr>
          <w:sz w:val="28"/>
          <w:szCs w:val="28"/>
          <w:u w:val="single"/>
        </w:rPr>
        <w:t xml:space="preserve">  1268  </w:t>
      </w:r>
    </w:p>
    <w:p w:rsidR="00BC19CE" w:rsidRDefault="00BC19CE" w:rsidP="0078387A">
      <w:pPr>
        <w:jc w:val="center"/>
      </w:pPr>
    </w:p>
    <w:p w:rsidR="00BC19CE" w:rsidRPr="005233AC" w:rsidRDefault="00BC19CE" w:rsidP="0078387A">
      <w:pPr>
        <w:jc w:val="center"/>
      </w:pPr>
    </w:p>
    <w:p w:rsidR="00BC19CE" w:rsidRPr="000E6D1D" w:rsidRDefault="00BC19CE" w:rsidP="00644702">
      <w:pPr>
        <w:jc w:val="center"/>
        <w:outlineLvl w:val="0"/>
        <w:rPr>
          <w:b/>
          <w:sz w:val="28"/>
          <w:szCs w:val="28"/>
        </w:rPr>
      </w:pPr>
      <w:r w:rsidRPr="000E6D1D">
        <w:rPr>
          <w:b/>
          <w:sz w:val="28"/>
          <w:szCs w:val="28"/>
        </w:rPr>
        <w:t>НОРМАТИВЫ</w:t>
      </w:r>
    </w:p>
    <w:p w:rsidR="00BC19CE" w:rsidRDefault="00BC19CE" w:rsidP="0078387A">
      <w:pPr>
        <w:widowControl w:val="0"/>
        <w:autoSpaceDE w:val="0"/>
        <w:autoSpaceDN w:val="0"/>
        <w:adjustRightInd w:val="0"/>
        <w:ind w:right="-1"/>
        <w:jc w:val="center"/>
        <w:rPr>
          <w:b/>
          <w:sz w:val="28"/>
          <w:szCs w:val="28"/>
        </w:rPr>
      </w:pPr>
      <w:r w:rsidRPr="000E6D1D">
        <w:rPr>
          <w:b/>
          <w:sz w:val="28"/>
          <w:szCs w:val="28"/>
        </w:rPr>
        <w:t xml:space="preserve">обеспечения функций администрации Темрюкского городского поселения Темрюкского района в том числе подведомственных ей </w:t>
      </w:r>
      <w:r>
        <w:rPr>
          <w:b/>
          <w:sz w:val="28"/>
          <w:szCs w:val="28"/>
        </w:rPr>
        <w:t xml:space="preserve">муниципальных </w:t>
      </w:r>
      <w:r w:rsidRPr="000E6D1D">
        <w:rPr>
          <w:b/>
          <w:sz w:val="28"/>
          <w:szCs w:val="28"/>
        </w:rPr>
        <w:t>казенных учреждений, применяемые при расчете нормативных затрат на приобретение системных блоков</w:t>
      </w:r>
    </w:p>
    <w:p w:rsidR="00BC19CE" w:rsidRPr="00043F27" w:rsidRDefault="00BC19CE" w:rsidP="0078387A">
      <w:pPr>
        <w:widowControl w:val="0"/>
        <w:autoSpaceDE w:val="0"/>
        <w:autoSpaceDN w:val="0"/>
        <w:adjustRightInd w:val="0"/>
        <w:ind w:left="851" w:right="1133"/>
        <w:jc w:val="center"/>
        <w:rPr>
          <w:sz w:val="28"/>
          <w:szCs w:val="28"/>
        </w:rPr>
      </w:pPr>
    </w:p>
    <w:tbl>
      <w:tblPr>
        <w:tblW w:w="9923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279"/>
        <w:gridCol w:w="1450"/>
        <w:gridCol w:w="2123"/>
        <w:gridCol w:w="3963"/>
      </w:tblGrid>
      <w:tr w:rsidR="00BC19CE" w:rsidRPr="00043F27" w:rsidTr="00606134">
        <w:tc>
          <w:tcPr>
            <w:tcW w:w="2387" w:type="dxa"/>
          </w:tcPr>
          <w:p w:rsidR="00BC19CE" w:rsidRPr="00606134" w:rsidRDefault="00BC19CE" w:rsidP="0060613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06134">
              <w:t xml:space="preserve">Наименование </w:t>
            </w:r>
          </w:p>
        </w:tc>
        <w:tc>
          <w:tcPr>
            <w:tcW w:w="1450" w:type="dxa"/>
          </w:tcPr>
          <w:p w:rsidR="00BC19CE" w:rsidRPr="00606134" w:rsidRDefault="00BC19CE" w:rsidP="0060613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06134">
              <w:t>Количество системных блоков на 1 сотрудника, шт.</w:t>
            </w:r>
          </w:p>
        </w:tc>
        <w:tc>
          <w:tcPr>
            <w:tcW w:w="2123" w:type="dxa"/>
          </w:tcPr>
          <w:p w:rsidR="00BC19CE" w:rsidRPr="00606134" w:rsidRDefault="00BC19CE" w:rsidP="00606134">
            <w:pPr>
              <w:widowControl w:val="0"/>
              <w:autoSpaceDE w:val="0"/>
              <w:autoSpaceDN w:val="0"/>
              <w:adjustRightInd w:val="0"/>
              <w:ind w:left="-64" w:right="-108" w:hanging="44"/>
              <w:jc w:val="center"/>
            </w:pPr>
            <w:r w:rsidRPr="00606134">
              <w:t>Цена одного системного блока, руб./год</w:t>
            </w:r>
          </w:p>
        </w:tc>
        <w:tc>
          <w:tcPr>
            <w:tcW w:w="3963" w:type="dxa"/>
          </w:tcPr>
          <w:p w:rsidR="00BC19CE" w:rsidRPr="00606134" w:rsidRDefault="00BC19CE" w:rsidP="00606134">
            <w:pPr>
              <w:widowControl w:val="0"/>
              <w:autoSpaceDE w:val="0"/>
              <w:autoSpaceDN w:val="0"/>
              <w:adjustRightInd w:val="0"/>
              <w:ind w:left="-108" w:right="-153"/>
              <w:jc w:val="center"/>
            </w:pPr>
            <w:r w:rsidRPr="00606134">
              <w:t>Наименование должностей</w:t>
            </w:r>
          </w:p>
        </w:tc>
      </w:tr>
      <w:tr w:rsidR="00BC19CE" w:rsidRPr="00043F27" w:rsidTr="00606134">
        <w:trPr>
          <w:trHeight w:val="338"/>
        </w:trPr>
        <w:tc>
          <w:tcPr>
            <w:tcW w:w="2387" w:type="dxa"/>
            <w:vAlign w:val="center"/>
          </w:tcPr>
          <w:p w:rsidR="00BC19CE" w:rsidRPr="00606134" w:rsidRDefault="00BC19CE" w:rsidP="0060613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06134">
              <w:t>1</w:t>
            </w:r>
          </w:p>
        </w:tc>
        <w:tc>
          <w:tcPr>
            <w:tcW w:w="1450" w:type="dxa"/>
            <w:vAlign w:val="center"/>
          </w:tcPr>
          <w:p w:rsidR="00BC19CE" w:rsidRPr="00606134" w:rsidRDefault="00BC19CE" w:rsidP="0060613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06134">
              <w:t>2</w:t>
            </w:r>
          </w:p>
        </w:tc>
        <w:tc>
          <w:tcPr>
            <w:tcW w:w="2123" w:type="dxa"/>
            <w:vAlign w:val="center"/>
          </w:tcPr>
          <w:p w:rsidR="00BC19CE" w:rsidRPr="00606134" w:rsidRDefault="00BC19CE" w:rsidP="00606134">
            <w:pPr>
              <w:widowControl w:val="0"/>
              <w:tabs>
                <w:tab w:val="left" w:pos="369"/>
                <w:tab w:val="center" w:pos="645"/>
              </w:tabs>
              <w:autoSpaceDE w:val="0"/>
              <w:autoSpaceDN w:val="0"/>
              <w:adjustRightInd w:val="0"/>
              <w:jc w:val="center"/>
            </w:pPr>
            <w:r w:rsidRPr="00606134">
              <w:t>3</w:t>
            </w:r>
          </w:p>
        </w:tc>
        <w:tc>
          <w:tcPr>
            <w:tcW w:w="3963" w:type="dxa"/>
            <w:vAlign w:val="center"/>
          </w:tcPr>
          <w:p w:rsidR="00BC19CE" w:rsidRPr="00606134" w:rsidRDefault="00BC19CE" w:rsidP="0060613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06134">
              <w:t>4</w:t>
            </w:r>
          </w:p>
        </w:tc>
      </w:tr>
      <w:tr w:rsidR="00BC19CE" w:rsidRPr="00043F27" w:rsidTr="00606134">
        <w:trPr>
          <w:trHeight w:val="1629"/>
        </w:trPr>
        <w:tc>
          <w:tcPr>
            <w:tcW w:w="2387" w:type="dxa"/>
          </w:tcPr>
          <w:p w:rsidR="00BC19CE" w:rsidRPr="00606134" w:rsidRDefault="00BC19CE" w:rsidP="00606134">
            <w:pPr>
              <w:widowControl w:val="0"/>
              <w:autoSpaceDE w:val="0"/>
              <w:autoSpaceDN w:val="0"/>
              <w:adjustRightInd w:val="0"/>
            </w:pPr>
            <w:r w:rsidRPr="00606134">
              <w:t xml:space="preserve">Системный блок на базе процессора </w:t>
            </w:r>
            <w:r w:rsidRPr="00606134">
              <w:rPr>
                <w:lang w:val="en-US"/>
              </w:rPr>
              <w:t>i</w:t>
            </w:r>
            <w:r w:rsidRPr="00606134">
              <w:t>5</w:t>
            </w:r>
          </w:p>
        </w:tc>
        <w:tc>
          <w:tcPr>
            <w:tcW w:w="1450" w:type="dxa"/>
          </w:tcPr>
          <w:p w:rsidR="00BC19CE" w:rsidRPr="00606134" w:rsidRDefault="00BC19CE" w:rsidP="0060613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06134">
              <w:t>1</w:t>
            </w:r>
          </w:p>
        </w:tc>
        <w:tc>
          <w:tcPr>
            <w:tcW w:w="2123" w:type="dxa"/>
          </w:tcPr>
          <w:p w:rsidR="00BC19CE" w:rsidRPr="00606134" w:rsidRDefault="00BC19CE" w:rsidP="00606134">
            <w:pPr>
              <w:widowControl w:val="0"/>
              <w:autoSpaceDE w:val="0"/>
              <w:autoSpaceDN w:val="0"/>
              <w:adjustRightInd w:val="0"/>
              <w:ind w:left="-1219" w:right="-1316"/>
              <w:jc w:val="center"/>
            </w:pPr>
            <w:r w:rsidRPr="00606134">
              <w:t>40 000,00</w:t>
            </w:r>
          </w:p>
        </w:tc>
        <w:tc>
          <w:tcPr>
            <w:tcW w:w="3963" w:type="dxa"/>
          </w:tcPr>
          <w:p w:rsidR="00BC19CE" w:rsidRPr="00606134" w:rsidRDefault="00BC19CE" w:rsidP="00606134">
            <w:pPr>
              <w:pStyle w:val="ConsPlusNormal"/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606134">
              <w:rPr>
                <w:rFonts w:ascii="Times New Roman" w:hAnsi="Times New Roman"/>
                <w:sz w:val="22"/>
                <w:szCs w:val="22"/>
              </w:rPr>
              <w:t xml:space="preserve">должности категории «руководители», </w:t>
            </w:r>
          </w:p>
          <w:p w:rsidR="00BC19CE" w:rsidRPr="00606134" w:rsidRDefault="00BC19CE" w:rsidP="00606134">
            <w:pPr>
              <w:pStyle w:val="ConsPlusNormal"/>
              <w:ind w:firstLine="0"/>
              <w:rPr>
                <w:rFonts w:ascii="Times New Roman" w:hAnsi="Times New Roman" w:cs="Times New Roman"/>
                <w:color w:val="548DD4"/>
                <w:sz w:val="24"/>
                <w:szCs w:val="24"/>
              </w:rPr>
            </w:pPr>
            <w:r w:rsidRPr="00606134">
              <w:rPr>
                <w:rFonts w:ascii="Times New Roman" w:hAnsi="Times New Roman"/>
                <w:sz w:val="22"/>
                <w:szCs w:val="22"/>
              </w:rPr>
              <w:t xml:space="preserve"> должности категории  «специалисты»</w:t>
            </w:r>
          </w:p>
        </w:tc>
      </w:tr>
    </w:tbl>
    <w:p w:rsidR="00BC19CE" w:rsidRDefault="00BC19CE" w:rsidP="0078387A">
      <w:pPr>
        <w:rPr>
          <w:sz w:val="28"/>
          <w:szCs w:val="28"/>
        </w:rPr>
      </w:pPr>
    </w:p>
    <w:p w:rsidR="00BC19CE" w:rsidRPr="00043F27" w:rsidRDefault="00BC19CE" w:rsidP="0078387A">
      <w:pPr>
        <w:rPr>
          <w:sz w:val="28"/>
          <w:szCs w:val="28"/>
        </w:rPr>
      </w:pPr>
      <w:r w:rsidRPr="00043F27">
        <w:rPr>
          <w:sz w:val="28"/>
          <w:szCs w:val="28"/>
        </w:rPr>
        <w:t>_________________________</w:t>
      </w:r>
    </w:p>
    <w:p w:rsidR="00BC19CE" w:rsidRPr="0078387A" w:rsidRDefault="00BC19CE" w:rsidP="0078387A">
      <w:pPr>
        <w:ind w:firstLine="454"/>
      </w:pPr>
      <w:r w:rsidRPr="0078387A">
        <w:t>Примечание.</w:t>
      </w:r>
    </w:p>
    <w:p w:rsidR="00BC19CE" w:rsidRPr="0078387A" w:rsidRDefault="00BC19CE" w:rsidP="0078387A">
      <w:pPr>
        <w:ind w:right="-143" w:firstLine="454"/>
        <w:jc w:val="both"/>
      </w:pPr>
      <w:r w:rsidRPr="0078387A">
        <w:t>Приобретение системных блоков осуществляется в пределах доведенных лимитов бюджетных обязательств по соответствующему коду классификации расходов бюджетов.</w:t>
      </w:r>
    </w:p>
    <w:p w:rsidR="00BC19CE" w:rsidRDefault="00BC19CE" w:rsidP="0078387A">
      <w:pPr>
        <w:rPr>
          <w:sz w:val="28"/>
          <w:szCs w:val="28"/>
        </w:rPr>
      </w:pPr>
    </w:p>
    <w:p w:rsidR="00BC19CE" w:rsidRDefault="00BC19CE" w:rsidP="0078387A">
      <w:pPr>
        <w:widowControl w:val="0"/>
        <w:autoSpaceDE w:val="0"/>
        <w:autoSpaceDN w:val="0"/>
        <w:adjustRightInd w:val="0"/>
        <w:ind w:left="567" w:right="566"/>
        <w:jc w:val="center"/>
      </w:pPr>
    </w:p>
    <w:p w:rsidR="00BC19CE" w:rsidRDefault="00BC19CE" w:rsidP="0078387A">
      <w:pPr>
        <w:widowControl w:val="0"/>
        <w:autoSpaceDE w:val="0"/>
        <w:autoSpaceDN w:val="0"/>
        <w:adjustRightInd w:val="0"/>
        <w:ind w:left="567" w:right="566"/>
        <w:jc w:val="center"/>
      </w:pPr>
    </w:p>
    <w:p w:rsidR="00BC19CE" w:rsidRDefault="00BC19CE" w:rsidP="00B92459">
      <w:pPr>
        <w:ind w:left="5670"/>
        <w:jc w:val="center"/>
      </w:pPr>
    </w:p>
    <w:p w:rsidR="00BC19CE" w:rsidRPr="00D630FE" w:rsidRDefault="00BC19CE" w:rsidP="00644702">
      <w:pPr>
        <w:outlineLvl w:val="0"/>
        <w:rPr>
          <w:sz w:val="28"/>
          <w:szCs w:val="28"/>
        </w:rPr>
      </w:pPr>
      <w:r w:rsidRPr="00D630FE">
        <w:rPr>
          <w:sz w:val="28"/>
          <w:szCs w:val="28"/>
        </w:rPr>
        <w:t>Заместитель главы</w:t>
      </w:r>
    </w:p>
    <w:p w:rsidR="00BC19CE" w:rsidRPr="00D630FE" w:rsidRDefault="00BC19CE" w:rsidP="00D630FE">
      <w:pPr>
        <w:rPr>
          <w:sz w:val="28"/>
          <w:szCs w:val="28"/>
        </w:rPr>
      </w:pPr>
      <w:r w:rsidRPr="00D630FE">
        <w:rPr>
          <w:sz w:val="28"/>
          <w:szCs w:val="28"/>
        </w:rPr>
        <w:t>Темрюкского городского поселения</w:t>
      </w:r>
    </w:p>
    <w:p w:rsidR="00BC19CE" w:rsidRPr="00D630FE" w:rsidRDefault="00BC19CE" w:rsidP="00D630FE">
      <w:pPr>
        <w:rPr>
          <w:sz w:val="28"/>
          <w:szCs w:val="28"/>
        </w:rPr>
      </w:pPr>
      <w:r w:rsidRPr="00D630FE">
        <w:rPr>
          <w:sz w:val="28"/>
          <w:szCs w:val="28"/>
        </w:rPr>
        <w:t>Темрюкского района                                                                             А.В. Румянцева</w:t>
      </w:r>
    </w:p>
    <w:p w:rsidR="00BC19CE" w:rsidRDefault="00BC19CE" w:rsidP="00B92459">
      <w:pPr>
        <w:ind w:left="5670"/>
        <w:jc w:val="center"/>
      </w:pPr>
    </w:p>
    <w:p w:rsidR="00BC19CE" w:rsidRDefault="00BC19CE" w:rsidP="00B92459">
      <w:pPr>
        <w:ind w:left="5670"/>
        <w:jc w:val="center"/>
      </w:pPr>
    </w:p>
    <w:p w:rsidR="00BC19CE" w:rsidRDefault="00BC19CE" w:rsidP="00B92459">
      <w:pPr>
        <w:ind w:left="5670"/>
        <w:jc w:val="center"/>
      </w:pPr>
    </w:p>
    <w:p w:rsidR="00BC19CE" w:rsidRDefault="00BC19CE" w:rsidP="00B92459">
      <w:pPr>
        <w:ind w:left="5670"/>
        <w:jc w:val="center"/>
      </w:pPr>
    </w:p>
    <w:p w:rsidR="00BC19CE" w:rsidRDefault="00BC19CE" w:rsidP="00B92459">
      <w:pPr>
        <w:ind w:left="5670"/>
        <w:jc w:val="center"/>
      </w:pPr>
    </w:p>
    <w:p w:rsidR="00BC19CE" w:rsidRDefault="00BC19CE" w:rsidP="00B92459">
      <w:pPr>
        <w:ind w:left="5670"/>
        <w:jc w:val="center"/>
      </w:pPr>
    </w:p>
    <w:p w:rsidR="00BC19CE" w:rsidRDefault="00BC19CE" w:rsidP="00B92459">
      <w:pPr>
        <w:ind w:left="5670"/>
        <w:jc w:val="center"/>
      </w:pPr>
    </w:p>
    <w:p w:rsidR="00BC19CE" w:rsidRDefault="00BC19CE" w:rsidP="00B92459">
      <w:pPr>
        <w:ind w:left="5670"/>
        <w:jc w:val="center"/>
      </w:pPr>
    </w:p>
    <w:p w:rsidR="00BC19CE" w:rsidRDefault="00BC19CE" w:rsidP="00B92459">
      <w:pPr>
        <w:ind w:left="5670"/>
        <w:jc w:val="center"/>
      </w:pPr>
    </w:p>
    <w:p w:rsidR="00BC19CE" w:rsidRPr="004B1B6B" w:rsidRDefault="00BC19CE" w:rsidP="00644702">
      <w:pPr>
        <w:pStyle w:val="ConsPlusNormal"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</w:t>
      </w:r>
      <w:r w:rsidRPr="004B1B6B">
        <w:rPr>
          <w:rFonts w:ascii="Times New Roman" w:hAnsi="Times New Roman" w:cs="Times New Roman"/>
          <w:sz w:val="28"/>
          <w:szCs w:val="28"/>
        </w:rPr>
        <w:t>ПРИЛОЖЕНИЕ</w:t>
      </w:r>
      <w:r>
        <w:rPr>
          <w:rFonts w:ascii="Times New Roman" w:hAnsi="Times New Roman" w:cs="Times New Roman"/>
          <w:sz w:val="28"/>
          <w:szCs w:val="28"/>
        </w:rPr>
        <w:t xml:space="preserve"> № 19</w:t>
      </w:r>
    </w:p>
    <w:p w:rsidR="00BC19CE" w:rsidRDefault="00BC19CE" w:rsidP="005339EF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BC19CE" w:rsidRDefault="00BC19CE" w:rsidP="00644702">
      <w:pPr>
        <w:pStyle w:val="ConsPlusNormal"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УТВЕРЖДЕНЫ</w:t>
      </w:r>
    </w:p>
    <w:p w:rsidR="00BC19CE" w:rsidRDefault="00BC19CE" w:rsidP="005339EF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постановлением администрации                                                                                                                                                                                         </w:t>
      </w:r>
    </w:p>
    <w:p w:rsidR="00BC19CE" w:rsidRDefault="00BC19CE" w:rsidP="005339EF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Темрюкского городского поселения </w:t>
      </w:r>
    </w:p>
    <w:p w:rsidR="00BC19CE" w:rsidRDefault="00BC19CE" w:rsidP="005339EF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Темрюкского района</w:t>
      </w:r>
    </w:p>
    <w:p w:rsidR="00BC19CE" w:rsidRDefault="00BC19CE" w:rsidP="005339EF">
      <w:pPr>
        <w:ind w:left="5529" w:right="139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7A5CC4">
        <w:rPr>
          <w:sz w:val="28"/>
          <w:szCs w:val="28"/>
        </w:rPr>
        <w:t xml:space="preserve">от   </w:t>
      </w:r>
      <w:r w:rsidRPr="007A5CC4">
        <w:rPr>
          <w:sz w:val="28"/>
          <w:szCs w:val="28"/>
          <w:u w:val="single"/>
        </w:rPr>
        <w:t xml:space="preserve">11.10.2016      </w:t>
      </w:r>
      <w:r w:rsidRPr="007A5CC4">
        <w:rPr>
          <w:sz w:val="28"/>
          <w:szCs w:val="28"/>
        </w:rPr>
        <w:t xml:space="preserve">№    </w:t>
      </w:r>
      <w:r w:rsidRPr="007A5CC4">
        <w:rPr>
          <w:sz w:val="28"/>
          <w:szCs w:val="28"/>
          <w:u w:val="single"/>
        </w:rPr>
        <w:t xml:space="preserve">  1268  </w:t>
      </w:r>
    </w:p>
    <w:p w:rsidR="00BC19CE" w:rsidRPr="005233AC" w:rsidRDefault="00BC19CE" w:rsidP="00AB6034">
      <w:pPr>
        <w:jc w:val="center"/>
      </w:pPr>
    </w:p>
    <w:p w:rsidR="00BC19CE" w:rsidRDefault="00BC19CE" w:rsidP="00AB6034">
      <w:pPr>
        <w:jc w:val="center"/>
      </w:pPr>
    </w:p>
    <w:p w:rsidR="00BC19CE" w:rsidRPr="00F91FFF" w:rsidRDefault="00BC19CE" w:rsidP="00644702">
      <w:pPr>
        <w:jc w:val="center"/>
        <w:outlineLvl w:val="0"/>
        <w:rPr>
          <w:b/>
          <w:sz w:val="28"/>
          <w:szCs w:val="28"/>
        </w:rPr>
      </w:pPr>
      <w:r w:rsidRPr="00F91FFF">
        <w:rPr>
          <w:b/>
          <w:sz w:val="28"/>
          <w:szCs w:val="28"/>
        </w:rPr>
        <w:t>НОРМАТИВЫ</w:t>
      </w:r>
    </w:p>
    <w:p w:rsidR="00BC19CE" w:rsidRDefault="00BC19CE" w:rsidP="00AB6034">
      <w:pPr>
        <w:widowControl w:val="0"/>
        <w:autoSpaceDE w:val="0"/>
        <w:autoSpaceDN w:val="0"/>
        <w:adjustRightInd w:val="0"/>
        <w:ind w:firstLine="851"/>
        <w:jc w:val="center"/>
        <w:rPr>
          <w:b/>
          <w:sz w:val="28"/>
          <w:szCs w:val="28"/>
        </w:rPr>
      </w:pPr>
      <w:r w:rsidRPr="00F91FFF">
        <w:rPr>
          <w:b/>
          <w:sz w:val="28"/>
          <w:szCs w:val="28"/>
        </w:rPr>
        <w:t xml:space="preserve">обеспечения функций администрации Темрюкского городского поселения Темрюкского района в том числе подведомственных ей </w:t>
      </w:r>
      <w:r>
        <w:rPr>
          <w:b/>
          <w:sz w:val="28"/>
          <w:szCs w:val="28"/>
        </w:rPr>
        <w:t xml:space="preserve">муниципальных </w:t>
      </w:r>
      <w:r w:rsidRPr="00F91FFF">
        <w:rPr>
          <w:b/>
          <w:sz w:val="28"/>
          <w:szCs w:val="28"/>
        </w:rPr>
        <w:t>казенных учреждений, применяемые при расчете нормативных затрат на приобретение других запасных частей для вычислительной техники</w:t>
      </w:r>
    </w:p>
    <w:p w:rsidR="00BC19CE" w:rsidRDefault="00BC19CE" w:rsidP="00AB6034">
      <w:pPr>
        <w:widowControl w:val="0"/>
        <w:autoSpaceDE w:val="0"/>
        <w:autoSpaceDN w:val="0"/>
        <w:adjustRightInd w:val="0"/>
        <w:ind w:firstLine="851"/>
        <w:jc w:val="center"/>
        <w:rPr>
          <w:b/>
          <w:sz w:val="28"/>
          <w:szCs w:val="28"/>
        </w:rPr>
      </w:pPr>
    </w:p>
    <w:tbl>
      <w:tblPr>
        <w:tblW w:w="986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279"/>
        <w:gridCol w:w="1582"/>
        <w:gridCol w:w="2123"/>
        <w:gridCol w:w="3776"/>
      </w:tblGrid>
      <w:tr w:rsidR="00BC19CE" w:rsidRPr="00043F27" w:rsidTr="00606134">
        <w:tc>
          <w:tcPr>
            <w:tcW w:w="2387" w:type="dxa"/>
          </w:tcPr>
          <w:p w:rsidR="00BC19CE" w:rsidRPr="00606134" w:rsidRDefault="00BC19CE" w:rsidP="0060613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06134">
              <w:t xml:space="preserve">Наименование </w:t>
            </w:r>
          </w:p>
        </w:tc>
        <w:tc>
          <w:tcPr>
            <w:tcW w:w="1582" w:type="dxa"/>
          </w:tcPr>
          <w:p w:rsidR="00BC19CE" w:rsidRPr="00606134" w:rsidRDefault="00BC19CE" w:rsidP="0060613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06134">
              <w:t>Количество на 1 сотрудника, шт.</w:t>
            </w:r>
          </w:p>
        </w:tc>
        <w:tc>
          <w:tcPr>
            <w:tcW w:w="2123" w:type="dxa"/>
          </w:tcPr>
          <w:p w:rsidR="00BC19CE" w:rsidRPr="00606134" w:rsidRDefault="00BC19CE" w:rsidP="00606134">
            <w:pPr>
              <w:widowControl w:val="0"/>
              <w:autoSpaceDE w:val="0"/>
              <w:autoSpaceDN w:val="0"/>
              <w:adjustRightInd w:val="0"/>
              <w:ind w:left="-64" w:right="-108" w:hanging="44"/>
              <w:jc w:val="center"/>
            </w:pPr>
            <w:r w:rsidRPr="00606134">
              <w:t>Цена 1 единицы товара, руб.</w:t>
            </w:r>
          </w:p>
        </w:tc>
        <w:tc>
          <w:tcPr>
            <w:tcW w:w="3776" w:type="dxa"/>
          </w:tcPr>
          <w:p w:rsidR="00BC19CE" w:rsidRPr="00606134" w:rsidRDefault="00BC19CE" w:rsidP="00606134">
            <w:pPr>
              <w:widowControl w:val="0"/>
              <w:autoSpaceDE w:val="0"/>
              <w:autoSpaceDN w:val="0"/>
              <w:adjustRightInd w:val="0"/>
              <w:ind w:left="-108" w:right="-153"/>
              <w:jc w:val="center"/>
            </w:pPr>
            <w:r w:rsidRPr="00606134">
              <w:t>Наименование должностей</w:t>
            </w:r>
          </w:p>
        </w:tc>
      </w:tr>
      <w:tr w:rsidR="00BC19CE" w:rsidRPr="00043F27" w:rsidTr="00606134">
        <w:trPr>
          <w:trHeight w:val="338"/>
        </w:trPr>
        <w:tc>
          <w:tcPr>
            <w:tcW w:w="2387" w:type="dxa"/>
            <w:vAlign w:val="center"/>
          </w:tcPr>
          <w:p w:rsidR="00BC19CE" w:rsidRPr="00606134" w:rsidRDefault="00BC19CE" w:rsidP="0060613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06134">
              <w:t>1</w:t>
            </w:r>
          </w:p>
        </w:tc>
        <w:tc>
          <w:tcPr>
            <w:tcW w:w="1582" w:type="dxa"/>
            <w:vAlign w:val="center"/>
          </w:tcPr>
          <w:p w:rsidR="00BC19CE" w:rsidRPr="00606134" w:rsidRDefault="00BC19CE" w:rsidP="0060613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06134">
              <w:t>2</w:t>
            </w:r>
          </w:p>
        </w:tc>
        <w:tc>
          <w:tcPr>
            <w:tcW w:w="2123" w:type="dxa"/>
            <w:vAlign w:val="center"/>
          </w:tcPr>
          <w:p w:rsidR="00BC19CE" w:rsidRPr="00606134" w:rsidRDefault="00BC19CE" w:rsidP="00606134">
            <w:pPr>
              <w:widowControl w:val="0"/>
              <w:tabs>
                <w:tab w:val="left" w:pos="369"/>
                <w:tab w:val="center" w:pos="645"/>
              </w:tabs>
              <w:autoSpaceDE w:val="0"/>
              <w:autoSpaceDN w:val="0"/>
              <w:adjustRightInd w:val="0"/>
              <w:jc w:val="center"/>
            </w:pPr>
            <w:r w:rsidRPr="00606134">
              <w:t>3</w:t>
            </w:r>
          </w:p>
        </w:tc>
        <w:tc>
          <w:tcPr>
            <w:tcW w:w="3776" w:type="dxa"/>
            <w:vAlign w:val="center"/>
          </w:tcPr>
          <w:p w:rsidR="00BC19CE" w:rsidRPr="00606134" w:rsidRDefault="00BC19CE" w:rsidP="0060613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06134">
              <w:t>4</w:t>
            </w:r>
          </w:p>
        </w:tc>
      </w:tr>
      <w:tr w:rsidR="00BC19CE" w:rsidRPr="00043F27" w:rsidTr="00606134">
        <w:trPr>
          <w:trHeight w:val="619"/>
        </w:trPr>
        <w:tc>
          <w:tcPr>
            <w:tcW w:w="2387" w:type="dxa"/>
          </w:tcPr>
          <w:p w:rsidR="00BC19CE" w:rsidRPr="00606134" w:rsidRDefault="00BC19CE" w:rsidP="00606134">
            <w:pPr>
              <w:jc w:val="both"/>
            </w:pPr>
            <w:r w:rsidRPr="00606134">
              <w:t>Манипулятор «мышь»</w:t>
            </w:r>
          </w:p>
        </w:tc>
        <w:tc>
          <w:tcPr>
            <w:tcW w:w="1582" w:type="dxa"/>
          </w:tcPr>
          <w:p w:rsidR="00BC19CE" w:rsidRPr="00606134" w:rsidRDefault="00BC19CE" w:rsidP="0060613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06134">
              <w:t xml:space="preserve">1 </w:t>
            </w:r>
          </w:p>
        </w:tc>
        <w:tc>
          <w:tcPr>
            <w:tcW w:w="2123" w:type="dxa"/>
          </w:tcPr>
          <w:p w:rsidR="00BC19CE" w:rsidRPr="00606134" w:rsidRDefault="00BC19CE" w:rsidP="00606134">
            <w:pPr>
              <w:jc w:val="center"/>
            </w:pPr>
            <w:r w:rsidRPr="00606134">
              <w:t>450,00</w:t>
            </w:r>
          </w:p>
        </w:tc>
        <w:tc>
          <w:tcPr>
            <w:tcW w:w="3776" w:type="dxa"/>
          </w:tcPr>
          <w:p w:rsidR="00BC19CE" w:rsidRPr="00606134" w:rsidRDefault="00BC19CE" w:rsidP="00606134">
            <w:pPr>
              <w:pStyle w:val="ConsPlusNormal"/>
              <w:ind w:firstLine="0"/>
              <w:rPr>
                <w:rFonts w:ascii="Times New Roman" w:hAnsi="Times New Roman" w:cs="Times New Roman"/>
                <w:color w:val="548DD4"/>
                <w:sz w:val="24"/>
                <w:szCs w:val="24"/>
              </w:rPr>
            </w:pPr>
            <w:r w:rsidRPr="00606134">
              <w:rPr>
                <w:rFonts w:ascii="Times New Roman" w:hAnsi="Times New Roman"/>
                <w:sz w:val="22"/>
                <w:szCs w:val="22"/>
              </w:rPr>
              <w:t xml:space="preserve">Все должности </w:t>
            </w:r>
          </w:p>
        </w:tc>
      </w:tr>
      <w:tr w:rsidR="00BC19CE" w:rsidRPr="00043F27" w:rsidTr="00606134">
        <w:trPr>
          <w:trHeight w:val="415"/>
        </w:trPr>
        <w:tc>
          <w:tcPr>
            <w:tcW w:w="2387" w:type="dxa"/>
          </w:tcPr>
          <w:p w:rsidR="00BC19CE" w:rsidRPr="00606134" w:rsidRDefault="00BC19CE" w:rsidP="00606134">
            <w:pPr>
              <w:jc w:val="both"/>
            </w:pPr>
            <w:r w:rsidRPr="00606134">
              <w:t xml:space="preserve">Клавиатура </w:t>
            </w:r>
          </w:p>
        </w:tc>
        <w:tc>
          <w:tcPr>
            <w:tcW w:w="1582" w:type="dxa"/>
          </w:tcPr>
          <w:p w:rsidR="00BC19CE" w:rsidRPr="00606134" w:rsidRDefault="00BC19CE" w:rsidP="0060613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06134">
              <w:t>1</w:t>
            </w:r>
          </w:p>
        </w:tc>
        <w:tc>
          <w:tcPr>
            <w:tcW w:w="2123" w:type="dxa"/>
          </w:tcPr>
          <w:p w:rsidR="00BC19CE" w:rsidRPr="00606134" w:rsidRDefault="00BC19CE" w:rsidP="00606134">
            <w:pPr>
              <w:jc w:val="center"/>
            </w:pPr>
            <w:r w:rsidRPr="00606134">
              <w:t>400,00</w:t>
            </w:r>
          </w:p>
        </w:tc>
        <w:tc>
          <w:tcPr>
            <w:tcW w:w="3776" w:type="dxa"/>
          </w:tcPr>
          <w:p w:rsidR="00BC19CE" w:rsidRPr="00606134" w:rsidRDefault="00BC19CE" w:rsidP="00606134">
            <w:pPr>
              <w:pStyle w:val="ConsPlusNormal"/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606134">
              <w:rPr>
                <w:rFonts w:ascii="Times New Roman" w:hAnsi="Times New Roman"/>
                <w:sz w:val="22"/>
                <w:szCs w:val="22"/>
              </w:rPr>
              <w:t>Все должности</w:t>
            </w:r>
          </w:p>
        </w:tc>
      </w:tr>
      <w:tr w:rsidR="00BC19CE" w:rsidRPr="00043F27" w:rsidTr="00606134">
        <w:trPr>
          <w:trHeight w:val="422"/>
        </w:trPr>
        <w:tc>
          <w:tcPr>
            <w:tcW w:w="2387" w:type="dxa"/>
          </w:tcPr>
          <w:p w:rsidR="00BC19CE" w:rsidRPr="00606134" w:rsidRDefault="00BC19CE" w:rsidP="00606134">
            <w:pPr>
              <w:jc w:val="both"/>
            </w:pPr>
            <w:r w:rsidRPr="00606134">
              <w:t>Сетевой фильтр 3м</w:t>
            </w:r>
          </w:p>
        </w:tc>
        <w:tc>
          <w:tcPr>
            <w:tcW w:w="1582" w:type="dxa"/>
          </w:tcPr>
          <w:p w:rsidR="00BC19CE" w:rsidRPr="00606134" w:rsidRDefault="00BC19CE" w:rsidP="0060613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06134">
              <w:t>1</w:t>
            </w:r>
          </w:p>
        </w:tc>
        <w:tc>
          <w:tcPr>
            <w:tcW w:w="2123" w:type="dxa"/>
          </w:tcPr>
          <w:p w:rsidR="00BC19CE" w:rsidRPr="00606134" w:rsidRDefault="00BC19CE" w:rsidP="00606134">
            <w:pPr>
              <w:jc w:val="center"/>
            </w:pPr>
            <w:r w:rsidRPr="00606134">
              <w:t>300,0</w:t>
            </w:r>
          </w:p>
        </w:tc>
        <w:tc>
          <w:tcPr>
            <w:tcW w:w="3776" w:type="dxa"/>
          </w:tcPr>
          <w:p w:rsidR="00BC19CE" w:rsidRPr="00606134" w:rsidRDefault="00BC19CE" w:rsidP="00606134">
            <w:pPr>
              <w:pStyle w:val="ConsPlusNormal"/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606134">
              <w:rPr>
                <w:rFonts w:ascii="Times New Roman" w:hAnsi="Times New Roman"/>
                <w:sz w:val="22"/>
                <w:szCs w:val="22"/>
              </w:rPr>
              <w:t>Все должности</w:t>
            </w:r>
          </w:p>
        </w:tc>
      </w:tr>
      <w:tr w:rsidR="00BC19CE" w:rsidRPr="00043F27" w:rsidTr="00606134">
        <w:trPr>
          <w:trHeight w:val="414"/>
        </w:trPr>
        <w:tc>
          <w:tcPr>
            <w:tcW w:w="2387" w:type="dxa"/>
          </w:tcPr>
          <w:p w:rsidR="00BC19CE" w:rsidRPr="00606134" w:rsidRDefault="00BC19CE" w:rsidP="00606134">
            <w:pPr>
              <w:jc w:val="both"/>
            </w:pPr>
            <w:r w:rsidRPr="00606134">
              <w:t>Блок питания</w:t>
            </w:r>
          </w:p>
        </w:tc>
        <w:tc>
          <w:tcPr>
            <w:tcW w:w="1582" w:type="dxa"/>
          </w:tcPr>
          <w:p w:rsidR="00BC19CE" w:rsidRPr="00606134" w:rsidRDefault="00BC19CE" w:rsidP="0060613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06134">
              <w:t>1</w:t>
            </w:r>
          </w:p>
        </w:tc>
        <w:tc>
          <w:tcPr>
            <w:tcW w:w="2123" w:type="dxa"/>
          </w:tcPr>
          <w:p w:rsidR="00BC19CE" w:rsidRPr="00606134" w:rsidRDefault="00BC19CE" w:rsidP="00606134">
            <w:pPr>
              <w:jc w:val="center"/>
            </w:pPr>
            <w:r w:rsidRPr="00606134">
              <w:t>2000,0</w:t>
            </w:r>
          </w:p>
        </w:tc>
        <w:tc>
          <w:tcPr>
            <w:tcW w:w="3776" w:type="dxa"/>
          </w:tcPr>
          <w:p w:rsidR="00BC19CE" w:rsidRPr="00606134" w:rsidRDefault="00BC19CE" w:rsidP="00606134">
            <w:pPr>
              <w:pStyle w:val="ConsPlusNormal"/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606134">
              <w:rPr>
                <w:rFonts w:ascii="Times New Roman" w:hAnsi="Times New Roman"/>
                <w:sz w:val="22"/>
                <w:szCs w:val="22"/>
              </w:rPr>
              <w:t>Все должности</w:t>
            </w:r>
          </w:p>
        </w:tc>
      </w:tr>
      <w:tr w:rsidR="00BC19CE" w:rsidRPr="00043F27" w:rsidTr="00606134">
        <w:trPr>
          <w:trHeight w:val="419"/>
        </w:trPr>
        <w:tc>
          <w:tcPr>
            <w:tcW w:w="2387" w:type="dxa"/>
          </w:tcPr>
          <w:p w:rsidR="00BC19CE" w:rsidRPr="00606134" w:rsidRDefault="00BC19CE" w:rsidP="00606134">
            <w:pPr>
              <w:jc w:val="both"/>
              <w:rPr>
                <w:lang w:val="en-US"/>
              </w:rPr>
            </w:pPr>
            <w:r w:rsidRPr="00606134">
              <w:t xml:space="preserve">Привод </w:t>
            </w:r>
            <w:r w:rsidRPr="00606134">
              <w:rPr>
                <w:lang w:val="en-US"/>
              </w:rPr>
              <w:t>DVD</w:t>
            </w:r>
          </w:p>
        </w:tc>
        <w:tc>
          <w:tcPr>
            <w:tcW w:w="1582" w:type="dxa"/>
          </w:tcPr>
          <w:p w:rsidR="00BC19CE" w:rsidRPr="00606134" w:rsidRDefault="00BC19CE" w:rsidP="0060613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06134">
              <w:t>1</w:t>
            </w:r>
          </w:p>
        </w:tc>
        <w:tc>
          <w:tcPr>
            <w:tcW w:w="2123" w:type="dxa"/>
          </w:tcPr>
          <w:p w:rsidR="00BC19CE" w:rsidRPr="00606134" w:rsidRDefault="00BC19CE" w:rsidP="00606134">
            <w:pPr>
              <w:jc w:val="center"/>
            </w:pPr>
            <w:r w:rsidRPr="00606134">
              <w:rPr>
                <w:lang w:val="en-US"/>
              </w:rPr>
              <w:t>1000</w:t>
            </w:r>
            <w:r w:rsidRPr="00606134">
              <w:t>,0</w:t>
            </w:r>
          </w:p>
        </w:tc>
        <w:tc>
          <w:tcPr>
            <w:tcW w:w="3776" w:type="dxa"/>
          </w:tcPr>
          <w:p w:rsidR="00BC19CE" w:rsidRPr="00606134" w:rsidRDefault="00BC19CE" w:rsidP="00606134">
            <w:pPr>
              <w:pStyle w:val="ConsPlusNormal"/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606134">
              <w:rPr>
                <w:rFonts w:ascii="Times New Roman" w:hAnsi="Times New Roman"/>
                <w:sz w:val="22"/>
                <w:szCs w:val="22"/>
              </w:rPr>
              <w:t>Все должности</w:t>
            </w:r>
          </w:p>
        </w:tc>
      </w:tr>
      <w:tr w:rsidR="00BC19CE" w:rsidRPr="00043F27" w:rsidTr="00606134">
        <w:trPr>
          <w:trHeight w:val="551"/>
        </w:trPr>
        <w:tc>
          <w:tcPr>
            <w:tcW w:w="2387" w:type="dxa"/>
          </w:tcPr>
          <w:p w:rsidR="00BC19CE" w:rsidRPr="00606134" w:rsidRDefault="00BC19CE" w:rsidP="00606134">
            <w:pPr>
              <w:jc w:val="both"/>
            </w:pPr>
            <w:r w:rsidRPr="00606134">
              <w:t xml:space="preserve">Клавиатура для ноутбука </w:t>
            </w:r>
          </w:p>
        </w:tc>
        <w:tc>
          <w:tcPr>
            <w:tcW w:w="1582" w:type="dxa"/>
          </w:tcPr>
          <w:p w:rsidR="00BC19CE" w:rsidRPr="00606134" w:rsidRDefault="00BC19CE" w:rsidP="0060613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06134">
              <w:t>1</w:t>
            </w:r>
          </w:p>
        </w:tc>
        <w:tc>
          <w:tcPr>
            <w:tcW w:w="2123" w:type="dxa"/>
          </w:tcPr>
          <w:p w:rsidR="00BC19CE" w:rsidRPr="00606134" w:rsidRDefault="00BC19CE" w:rsidP="00606134">
            <w:pPr>
              <w:jc w:val="center"/>
            </w:pPr>
            <w:r w:rsidRPr="00606134">
              <w:t>1500,0</w:t>
            </w:r>
          </w:p>
        </w:tc>
        <w:tc>
          <w:tcPr>
            <w:tcW w:w="3776" w:type="dxa"/>
          </w:tcPr>
          <w:p w:rsidR="00BC19CE" w:rsidRPr="00606134" w:rsidRDefault="00BC19CE" w:rsidP="00606134">
            <w:pPr>
              <w:pStyle w:val="ConsPlusNormal"/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606134">
              <w:rPr>
                <w:rFonts w:ascii="Times New Roman" w:hAnsi="Times New Roman"/>
                <w:sz w:val="22"/>
                <w:szCs w:val="22"/>
              </w:rPr>
              <w:t>Все должности</w:t>
            </w:r>
          </w:p>
        </w:tc>
      </w:tr>
      <w:tr w:rsidR="00BC19CE" w:rsidRPr="00043F27" w:rsidTr="00606134">
        <w:trPr>
          <w:trHeight w:val="551"/>
        </w:trPr>
        <w:tc>
          <w:tcPr>
            <w:tcW w:w="2387" w:type="dxa"/>
          </w:tcPr>
          <w:p w:rsidR="00BC19CE" w:rsidRPr="00606134" w:rsidRDefault="00BC19CE" w:rsidP="00606134">
            <w:pPr>
              <w:jc w:val="both"/>
            </w:pPr>
            <w:r w:rsidRPr="00606134">
              <w:t>Батарея аккумулятор для ноутбука</w:t>
            </w:r>
          </w:p>
        </w:tc>
        <w:tc>
          <w:tcPr>
            <w:tcW w:w="1582" w:type="dxa"/>
          </w:tcPr>
          <w:p w:rsidR="00BC19CE" w:rsidRPr="00606134" w:rsidRDefault="00BC19CE" w:rsidP="0060613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06134">
              <w:t>1</w:t>
            </w:r>
          </w:p>
        </w:tc>
        <w:tc>
          <w:tcPr>
            <w:tcW w:w="2123" w:type="dxa"/>
          </w:tcPr>
          <w:p w:rsidR="00BC19CE" w:rsidRPr="00606134" w:rsidRDefault="00BC19CE" w:rsidP="00606134">
            <w:pPr>
              <w:jc w:val="center"/>
            </w:pPr>
            <w:r w:rsidRPr="00606134">
              <w:t>4000,0</w:t>
            </w:r>
          </w:p>
        </w:tc>
        <w:tc>
          <w:tcPr>
            <w:tcW w:w="3776" w:type="dxa"/>
          </w:tcPr>
          <w:p w:rsidR="00BC19CE" w:rsidRPr="00606134" w:rsidRDefault="00BC19CE" w:rsidP="00606134">
            <w:pPr>
              <w:pStyle w:val="ConsPlusNormal"/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606134">
              <w:rPr>
                <w:rFonts w:ascii="Times New Roman" w:hAnsi="Times New Roman"/>
                <w:sz w:val="22"/>
                <w:szCs w:val="22"/>
              </w:rPr>
              <w:t xml:space="preserve">Все должности </w:t>
            </w:r>
          </w:p>
        </w:tc>
      </w:tr>
    </w:tbl>
    <w:p w:rsidR="00BC19CE" w:rsidRDefault="00BC19CE" w:rsidP="00AB6034">
      <w:pPr>
        <w:widowControl w:val="0"/>
        <w:autoSpaceDE w:val="0"/>
        <w:autoSpaceDN w:val="0"/>
        <w:adjustRightInd w:val="0"/>
        <w:ind w:firstLine="851"/>
        <w:jc w:val="center"/>
        <w:rPr>
          <w:b/>
          <w:sz w:val="28"/>
          <w:szCs w:val="28"/>
        </w:rPr>
      </w:pPr>
    </w:p>
    <w:p w:rsidR="00BC19CE" w:rsidRPr="00043F27" w:rsidRDefault="00BC19CE" w:rsidP="00C4474C">
      <w:pPr>
        <w:rPr>
          <w:sz w:val="28"/>
          <w:szCs w:val="28"/>
        </w:rPr>
      </w:pPr>
      <w:r w:rsidRPr="00043F27">
        <w:rPr>
          <w:sz w:val="28"/>
          <w:szCs w:val="28"/>
        </w:rPr>
        <w:t>_________________________</w:t>
      </w:r>
    </w:p>
    <w:p w:rsidR="00BC19CE" w:rsidRPr="0078387A" w:rsidRDefault="00BC19CE" w:rsidP="00C4474C">
      <w:pPr>
        <w:ind w:firstLine="454"/>
      </w:pPr>
      <w:r w:rsidRPr="0078387A">
        <w:t>Примечание.</w:t>
      </w:r>
    </w:p>
    <w:p w:rsidR="00BC19CE" w:rsidRPr="0078387A" w:rsidRDefault="00BC19CE" w:rsidP="00C4474C">
      <w:pPr>
        <w:ind w:right="-143" w:firstLine="454"/>
        <w:jc w:val="both"/>
      </w:pPr>
      <w:r w:rsidRPr="0078387A">
        <w:t xml:space="preserve">Приобретение </w:t>
      </w:r>
      <w:r w:rsidRPr="00C4474C">
        <w:t>запасных ча</w:t>
      </w:r>
      <w:r>
        <w:t xml:space="preserve">стей для вычислительной техники </w:t>
      </w:r>
      <w:r w:rsidRPr="0078387A">
        <w:t>осуществляется в пределах доведенных лимитов бюджетных обязательств по соответствующему коду классификации расходов бюджетов.</w:t>
      </w:r>
    </w:p>
    <w:p w:rsidR="00BC19CE" w:rsidRDefault="00BC19CE" w:rsidP="00C4474C">
      <w:pPr>
        <w:rPr>
          <w:sz w:val="28"/>
          <w:szCs w:val="28"/>
        </w:rPr>
      </w:pPr>
    </w:p>
    <w:p w:rsidR="00BC19CE" w:rsidRDefault="00BC19CE" w:rsidP="00C4474C">
      <w:pPr>
        <w:widowControl w:val="0"/>
        <w:autoSpaceDE w:val="0"/>
        <w:autoSpaceDN w:val="0"/>
        <w:adjustRightInd w:val="0"/>
        <w:ind w:left="567" w:right="566"/>
        <w:jc w:val="center"/>
      </w:pPr>
    </w:p>
    <w:p w:rsidR="00BC19CE" w:rsidRDefault="00BC19CE" w:rsidP="00C4474C">
      <w:pPr>
        <w:widowControl w:val="0"/>
        <w:autoSpaceDE w:val="0"/>
        <w:autoSpaceDN w:val="0"/>
        <w:adjustRightInd w:val="0"/>
        <w:ind w:left="567" w:right="566"/>
        <w:jc w:val="center"/>
      </w:pPr>
    </w:p>
    <w:p w:rsidR="00BC19CE" w:rsidRPr="00D630FE" w:rsidRDefault="00BC19CE" w:rsidP="00644702">
      <w:pPr>
        <w:outlineLvl w:val="0"/>
        <w:rPr>
          <w:sz w:val="28"/>
          <w:szCs w:val="28"/>
        </w:rPr>
      </w:pPr>
      <w:r w:rsidRPr="00D630FE">
        <w:rPr>
          <w:sz w:val="28"/>
          <w:szCs w:val="28"/>
        </w:rPr>
        <w:t>Заместитель главы</w:t>
      </w:r>
    </w:p>
    <w:p w:rsidR="00BC19CE" w:rsidRPr="00D630FE" w:rsidRDefault="00BC19CE" w:rsidP="00D630FE">
      <w:pPr>
        <w:rPr>
          <w:sz w:val="28"/>
          <w:szCs w:val="28"/>
        </w:rPr>
      </w:pPr>
      <w:r w:rsidRPr="00D630FE">
        <w:rPr>
          <w:sz w:val="28"/>
          <w:szCs w:val="28"/>
        </w:rPr>
        <w:t>Темрюкского городского поселения</w:t>
      </w:r>
    </w:p>
    <w:p w:rsidR="00BC19CE" w:rsidRPr="00D630FE" w:rsidRDefault="00BC19CE" w:rsidP="00D630FE">
      <w:pPr>
        <w:rPr>
          <w:sz w:val="28"/>
          <w:szCs w:val="28"/>
        </w:rPr>
      </w:pPr>
      <w:r w:rsidRPr="00D630FE">
        <w:rPr>
          <w:sz w:val="28"/>
          <w:szCs w:val="28"/>
        </w:rPr>
        <w:t>Темрюкского района                                                                             А.В. Румянцева</w:t>
      </w:r>
    </w:p>
    <w:p w:rsidR="00BC19CE" w:rsidRDefault="00BC19CE" w:rsidP="00F91FFF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</w:t>
      </w:r>
    </w:p>
    <w:p w:rsidR="00BC19CE" w:rsidRDefault="00BC19CE" w:rsidP="00F91FFF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BC19CE" w:rsidRPr="004B1B6B" w:rsidRDefault="00BC19CE" w:rsidP="00644702">
      <w:pPr>
        <w:pStyle w:val="ConsPlusNormal"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</w:t>
      </w:r>
      <w:r w:rsidRPr="004B1B6B">
        <w:rPr>
          <w:rFonts w:ascii="Times New Roman" w:hAnsi="Times New Roman" w:cs="Times New Roman"/>
          <w:sz w:val="28"/>
          <w:szCs w:val="28"/>
        </w:rPr>
        <w:t>ПРИЛОЖЕНИЕ</w:t>
      </w:r>
      <w:r>
        <w:rPr>
          <w:rFonts w:ascii="Times New Roman" w:hAnsi="Times New Roman" w:cs="Times New Roman"/>
          <w:sz w:val="28"/>
          <w:szCs w:val="28"/>
        </w:rPr>
        <w:t xml:space="preserve"> № 20</w:t>
      </w:r>
    </w:p>
    <w:p w:rsidR="00BC19CE" w:rsidRDefault="00BC19CE" w:rsidP="00F91FFF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BC19CE" w:rsidRDefault="00BC19CE" w:rsidP="00644702">
      <w:pPr>
        <w:pStyle w:val="ConsPlusNormal"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УТВЕРЖДЕНЫ</w:t>
      </w:r>
    </w:p>
    <w:p w:rsidR="00BC19CE" w:rsidRDefault="00BC19CE" w:rsidP="00F91FFF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постановлением администрации                                                                                                                                                                                         </w:t>
      </w:r>
    </w:p>
    <w:p w:rsidR="00BC19CE" w:rsidRDefault="00BC19CE" w:rsidP="00F91FFF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Темрюкского городского поселения </w:t>
      </w:r>
    </w:p>
    <w:p w:rsidR="00BC19CE" w:rsidRDefault="00BC19CE" w:rsidP="00F91FFF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Темрюкского района</w:t>
      </w:r>
    </w:p>
    <w:p w:rsidR="00BC19CE" w:rsidRDefault="00BC19CE" w:rsidP="00F91FFF">
      <w:pPr>
        <w:ind w:left="5529" w:right="139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7A5CC4">
        <w:rPr>
          <w:sz w:val="28"/>
          <w:szCs w:val="28"/>
        </w:rPr>
        <w:t xml:space="preserve">от   </w:t>
      </w:r>
      <w:r w:rsidRPr="007A5CC4">
        <w:rPr>
          <w:sz w:val="28"/>
          <w:szCs w:val="28"/>
          <w:u w:val="single"/>
        </w:rPr>
        <w:t xml:space="preserve">11.10.2016      </w:t>
      </w:r>
      <w:r w:rsidRPr="007A5CC4">
        <w:rPr>
          <w:sz w:val="28"/>
          <w:szCs w:val="28"/>
        </w:rPr>
        <w:t xml:space="preserve">№    </w:t>
      </w:r>
      <w:r w:rsidRPr="007A5CC4">
        <w:rPr>
          <w:sz w:val="28"/>
          <w:szCs w:val="28"/>
          <w:u w:val="single"/>
        </w:rPr>
        <w:t xml:space="preserve">  1268  </w:t>
      </w:r>
    </w:p>
    <w:p w:rsidR="00BC19CE" w:rsidRPr="005233AC" w:rsidRDefault="00BC19CE" w:rsidP="006F3972">
      <w:pPr>
        <w:jc w:val="center"/>
      </w:pPr>
    </w:p>
    <w:p w:rsidR="00BC19CE" w:rsidRPr="005233AC" w:rsidRDefault="00BC19CE" w:rsidP="006F3972">
      <w:pPr>
        <w:jc w:val="center"/>
      </w:pPr>
    </w:p>
    <w:p w:rsidR="00BC19CE" w:rsidRPr="00F91FFF" w:rsidRDefault="00BC19CE" w:rsidP="00644702">
      <w:pPr>
        <w:jc w:val="center"/>
        <w:outlineLvl w:val="0"/>
        <w:rPr>
          <w:b/>
          <w:sz w:val="28"/>
          <w:szCs w:val="28"/>
        </w:rPr>
      </w:pPr>
      <w:r w:rsidRPr="00F91FFF">
        <w:rPr>
          <w:b/>
          <w:sz w:val="28"/>
          <w:szCs w:val="28"/>
        </w:rPr>
        <w:t>НОРМАТИВЫ</w:t>
      </w:r>
    </w:p>
    <w:p w:rsidR="00BC19CE" w:rsidRPr="00F91FFF" w:rsidRDefault="00BC19CE" w:rsidP="006F3972">
      <w:pPr>
        <w:widowControl w:val="0"/>
        <w:tabs>
          <w:tab w:val="left" w:pos="567"/>
        </w:tabs>
        <w:autoSpaceDE w:val="0"/>
        <w:autoSpaceDN w:val="0"/>
        <w:adjustRightInd w:val="0"/>
        <w:ind w:left="567" w:right="426"/>
        <w:jc w:val="center"/>
        <w:outlineLvl w:val="1"/>
        <w:rPr>
          <w:b/>
          <w:sz w:val="28"/>
          <w:szCs w:val="28"/>
        </w:rPr>
      </w:pPr>
      <w:r w:rsidRPr="00F91FFF">
        <w:rPr>
          <w:b/>
          <w:sz w:val="28"/>
          <w:szCs w:val="28"/>
        </w:rPr>
        <w:t xml:space="preserve">обеспечения функций администрации Темрюкского городского поселения Темрюкского района, в том числе подведомственных ей </w:t>
      </w:r>
      <w:r>
        <w:rPr>
          <w:b/>
          <w:sz w:val="28"/>
          <w:szCs w:val="28"/>
        </w:rPr>
        <w:t xml:space="preserve">муниципальных </w:t>
      </w:r>
      <w:r w:rsidRPr="00F91FFF">
        <w:rPr>
          <w:b/>
          <w:sz w:val="28"/>
          <w:szCs w:val="28"/>
        </w:rPr>
        <w:t xml:space="preserve">казенных учреждений, применяемые при расчете нормативных затрат на техническое обслуживание и </w:t>
      </w:r>
    </w:p>
    <w:p w:rsidR="00BC19CE" w:rsidRPr="00F91FFF" w:rsidRDefault="00BC19CE" w:rsidP="00F91FFF">
      <w:pPr>
        <w:widowControl w:val="0"/>
        <w:tabs>
          <w:tab w:val="left" w:pos="567"/>
        </w:tabs>
        <w:autoSpaceDE w:val="0"/>
        <w:autoSpaceDN w:val="0"/>
        <w:adjustRightInd w:val="0"/>
        <w:ind w:left="567" w:right="426"/>
        <w:jc w:val="center"/>
        <w:outlineLvl w:val="1"/>
        <w:rPr>
          <w:b/>
          <w:sz w:val="28"/>
          <w:szCs w:val="28"/>
        </w:rPr>
      </w:pPr>
      <w:r w:rsidRPr="00F91FFF">
        <w:rPr>
          <w:b/>
          <w:sz w:val="28"/>
          <w:szCs w:val="28"/>
        </w:rPr>
        <w:t>регл</w:t>
      </w:r>
      <w:r>
        <w:rPr>
          <w:b/>
          <w:sz w:val="28"/>
          <w:szCs w:val="28"/>
        </w:rPr>
        <w:t xml:space="preserve">аментно-профилактический ремонт </w:t>
      </w:r>
      <w:r w:rsidRPr="00F91FFF">
        <w:rPr>
          <w:b/>
          <w:sz w:val="28"/>
          <w:szCs w:val="28"/>
        </w:rPr>
        <w:t>систем бесперебойного питания</w:t>
      </w:r>
    </w:p>
    <w:p w:rsidR="00BC19CE" w:rsidRPr="007C770E" w:rsidRDefault="00BC19CE" w:rsidP="006F3972">
      <w:pPr>
        <w:widowControl w:val="0"/>
        <w:autoSpaceDE w:val="0"/>
        <w:autoSpaceDN w:val="0"/>
        <w:adjustRightInd w:val="0"/>
        <w:ind w:firstLine="851"/>
        <w:jc w:val="center"/>
        <w:rPr>
          <w:sz w:val="28"/>
          <w:szCs w:val="28"/>
        </w:rPr>
      </w:pPr>
    </w:p>
    <w:tbl>
      <w:tblPr>
        <w:tblW w:w="978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2119"/>
        <w:gridCol w:w="1459"/>
        <w:gridCol w:w="3827"/>
        <w:gridCol w:w="2268"/>
      </w:tblGrid>
      <w:tr w:rsidR="00BC19CE" w:rsidRPr="007C770E" w:rsidTr="00606134">
        <w:tc>
          <w:tcPr>
            <w:tcW w:w="2227" w:type="dxa"/>
          </w:tcPr>
          <w:p w:rsidR="00BC19CE" w:rsidRPr="00606134" w:rsidRDefault="00BC19CE" w:rsidP="00606134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606134">
              <w:rPr>
                <w:szCs w:val="28"/>
              </w:rPr>
              <w:t>Наименование</w:t>
            </w:r>
          </w:p>
        </w:tc>
        <w:tc>
          <w:tcPr>
            <w:tcW w:w="1459" w:type="dxa"/>
          </w:tcPr>
          <w:p w:rsidR="00BC19CE" w:rsidRPr="00606134" w:rsidRDefault="00BC19CE" w:rsidP="00606134">
            <w:pPr>
              <w:widowControl w:val="0"/>
              <w:autoSpaceDE w:val="0"/>
              <w:autoSpaceDN w:val="0"/>
              <w:adjustRightInd w:val="0"/>
              <w:ind w:firstLine="77"/>
              <w:jc w:val="center"/>
              <w:rPr>
                <w:szCs w:val="28"/>
              </w:rPr>
            </w:pPr>
            <w:r w:rsidRPr="00606134">
              <w:rPr>
                <w:szCs w:val="28"/>
              </w:rPr>
              <w:t>Количество модулей бесперебойного питания, шт.</w:t>
            </w:r>
          </w:p>
        </w:tc>
        <w:tc>
          <w:tcPr>
            <w:tcW w:w="3827" w:type="dxa"/>
          </w:tcPr>
          <w:p w:rsidR="00BC19CE" w:rsidRPr="00606134" w:rsidRDefault="00BC19CE" w:rsidP="00606134">
            <w:pPr>
              <w:widowControl w:val="0"/>
              <w:autoSpaceDE w:val="0"/>
              <w:autoSpaceDN w:val="0"/>
              <w:adjustRightInd w:val="0"/>
              <w:ind w:firstLine="77"/>
              <w:jc w:val="center"/>
              <w:rPr>
                <w:szCs w:val="28"/>
              </w:rPr>
            </w:pPr>
            <w:r w:rsidRPr="00606134">
              <w:rPr>
                <w:szCs w:val="28"/>
              </w:rPr>
              <w:t xml:space="preserve">Цена технического обслуживания и  регламентно - профилактического ремонта </w:t>
            </w:r>
          </w:p>
          <w:p w:rsidR="00BC19CE" w:rsidRPr="00606134" w:rsidRDefault="00BC19CE" w:rsidP="00606134">
            <w:pPr>
              <w:widowControl w:val="0"/>
              <w:autoSpaceDE w:val="0"/>
              <w:autoSpaceDN w:val="0"/>
              <w:adjustRightInd w:val="0"/>
              <w:ind w:firstLine="77"/>
              <w:jc w:val="center"/>
              <w:rPr>
                <w:szCs w:val="28"/>
              </w:rPr>
            </w:pPr>
            <w:r w:rsidRPr="00606134">
              <w:rPr>
                <w:szCs w:val="28"/>
              </w:rPr>
              <w:t>1 модуля бесперебойного питания, руб./год</w:t>
            </w:r>
          </w:p>
        </w:tc>
        <w:tc>
          <w:tcPr>
            <w:tcW w:w="2268" w:type="dxa"/>
          </w:tcPr>
          <w:p w:rsidR="00BC19CE" w:rsidRPr="00606134" w:rsidRDefault="00BC19CE" w:rsidP="0060613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06134">
              <w:t>Предельная стоимость технического обслуживания и регламентно - профилактического ремонта систем бесперебойного питания, руб./год</w:t>
            </w:r>
          </w:p>
        </w:tc>
      </w:tr>
      <w:tr w:rsidR="00BC19CE" w:rsidRPr="007C770E" w:rsidTr="00606134">
        <w:trPr>
          <w:trHeight w:val="359"/>
        </w:trPr>
        <w:tc>
          <w:tcPr>
            <w:tcW w:w="2227" w:type="dxa"/>
          </w:tcPr>
          <w:p w:rsidR="00BC19CE" w:rsidRPr="00606134" w:rsidRDefault="00BC19CE" w:rsidP="00606134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606134">
              <w:rPr>
                <w:szCs w:val="28"/>
              </w:rPr>
              <w:t>1</w:t>
            </w:r>
          </w:p>
        </w:tc>
        <w:tc>
          <w:tcPr>
            <w:tcW w:w="1459" w:type="dxa"/>
          </w:tcPr>
          <w:p w:rsidR="00BC19CE" w:rsidRPr="00606134" w:rsidRDefault="00BC19CE" w:rsidP="00606134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606134">
              <w:rPr>
                <w:szCs w:val="28"/>
              </w:rPr>
              <w:t>2</w:t>
            </w:r>
          </w:p>
        </w:tc>
        <w:tc>
          <w:tcPr>
            <w:tcW w:w="3827" w:type="dxa"/>
          </w:tcPr>
          <w:p w:rsidR="00BC19CE" w:rsidRPr="00606134" w:rsidRDefault="00BC19CE" w:rsidP="00606134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606134">
              <w:rPr>
                <w:szCs w:val="28"/>
              </w:rPr>
              <w:t>3</w:t>
            </w:r>
          </w:p>
        </w:tc>
        <w:tc>
          <w:tcPr>
            <w:tcW w:w="2268" w:type="dxa"/>
          </w:tcPr>
          <w:p w:rsidR="00BC19CE" w:rsidRPr="00606134" w:rsidRDefault="00BC19CE" w:rsidP="00606134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606134">
              <w:rPr>
                <w:szCs w:val="28"/>
              </w:rPr>
              <w:t>4</w:t>
            </w:r>
          </w:p>
        </w:tc>
      </w:tr>
      <w:tr w:rsidR="00BC19CE" w:rsidRPr="007C770E" w:rsidTr="00606134">
        <w:tc>
          <w:tcPr>
            <w:tcW w:w="2227" w:type="dxa"/>
          </w:tcPr>
          <w:p w:rsidR="00BC19CE" w:rsidRPr="00606134" w:rsidRDefault="00BC19CE" w:rsidP="00606134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606134">
              <w:rPr>
                <w:szCs w:val="28"/>
              </w:rPr>
              <w:t>Техническое обслуживание и</w:t>
            </w:r>
          </w:p>
          <w:p w:rsidR="00BC19CE" w:rsidRPr="00606134" w:rsidRDefault="00BC19CE" w:rsidP="00606134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606134">
              <w:rPr>
                <w:szCs w:val="28"/>
              </w:rPr>
              <w:t>регламентно-профилактический ремонт систем бесперебойного питания</w:t>
            </w:r>
          </w:p>
        </w:tc>
        <w:tc>
          <w:tcPr>
            <w:tcW w:w="1459" w:type="dxa"/>
          </w:tcPr>
          <w:p w:rsidR="00BC19CE" w:rsidRPr="00606134" w:rsidRDefault="00BC19CE" w:rsidP="00606134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606134">
              <w:rPr>
                <w:szCs w:val="28"/>
              </w:rPr>
              <w:t>25*</w:t>
            </w:r>
          </w:p>
        </w:tc>
        <w:tc>
          <w:tcPr>
            <w:tcW w:w="3827" w:type="dxa"/>
          </w:tcPr>
          <w:p w:rsidR="00BC19CE" w:rsidRPr="00606134" w:rsidRDefault="00BC19CE" w:rsidP="00606134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606134">
              <w:rPr>
                <w:szCs w:val="28"/>
              </w:rPr>
              <w:t>1900,00</w:t>
            </w:r>
          </w:p>
        </w:tc>
        <w:tc>
          <w:tcPr>
            <w:tcW w:w="2268" w:type="dxa"/>
          </w:tcPr>
          <w:p w:rsidR="00BC19CE" w:rsidRPr="00606134" w:rsidRDefault="00BC19CE" w:rsidP="00606134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606134">
              <w:rPr>
                <w:szCs w:val="28"/>
              </w:rPr>
              <w:t>47 500,00</w:t>
            </w:r>
          </w:p>
        </w:tc>
      </w:tr>
    </w:tbl>
    <w:p w:rsidR="00BC19CE" w:rsidRPr="007C770E" w:rsidRDefault="00BC19CE" w:rsidP="006F3972">
      <w:pPr>
        <w:pStyle w:val="ConsPlusTitle"/>
        <w:tabs>
          <w:tab w:val="left" w:pos="0"/>
        </w:tabs>
        <w:ind w:right="-285"/>
        <w:jc w:val="both"/>
        <w:rPr>
          <w:b w:val="0"/>
          <w:sz w:val="28"/>
          <w:szCs w:val="28"/>
        </w:rPr>
      </w:pPr>
      <w:r w:rsidRPr="007C770E">
        <w:rPr>
          <w:b w:val="0"/>
          <w:sz w:val="28"/>
          <w:szCs w:val="28"/>
        </w:rPr>
        <w:t>_________________________</w:t>
      </w:r>
    </w:p>
    <w:p w:rsidR="00BC19CE" w:rsidRPr="005005B1" w:rsidRDefault="00BC19CE" w:rsidP="006F3972">
      <w:pPr>
        <w:widowControl w:val="0"/>
        <w:autoSpaceDE w:val="0"/>
        <w:autoSpaceDN w:val="0"/>
        <w:adjustRightInd w:val="0"/>
        <w:ind w:right="-1" w:firstLine="709"/>
        <w:jc w:val="both"/>
      </w:pPr>
      <w:r w:rsidRPr="005005B1">
        <w:rPr>
          <w:b/>
        </w:rPr>
        <w:t>*</w:t>
      </w:r>
      <w:r w:rsidRPr="005005B1">
        <w:t xml:space="preserve"> Фактическое количество моделей бесперебойного питания для администрации Темрюкского городского поселения Темрюкского района, в том числе подведомственных ей казенных учреждений может отличаться от приведенного в зависимости от решаемых им</w:t>
      </w:r>
      <w:r>
        <w:t>и</w:t>
      </w:r>
      <w:r w:rsidRPr="005005B1">
        <w:t xml:space="preserve"> задач. При этом количество моделей бесперебойного питания для  проведения технического обслуживания и регламентно - профилактического ремонта, не указанных в настоящем Приложении, осуществляется в пределах доведенных лимитов бюджетных обязательств по соответствующему коду классификации расходов бюджетов.</w:t>
      </w:r>
    </w:p>
    <w:p w:rsidR="00BC19CE" w:rsidRPr="007C770E" w:rsidRDefault="00BC19CE" w:rsidP="006F3972">
      <w:pPr>
        <w:ind w:firstLine="851"/>
        <w:rPr>
          <w:sz w:val="28"/>
          <w:szCs w:val="28"/>
        </w:rPr>
      </w:pPr>
    </w:p>
    <w:p w:rsidR="00BC19CE" w:rsidRDefault="00BC19CE" w:rsidP="006F3972">
      <w:pPr>
        <w:jc w:val="center"/>
      </w:pPr>
    </w:p>
    <w:p w:rsidR="00BC19CE" w:rsidRDefault="00BC19CE" w:rsidP="006F3972">
      <w:pPr>
        <w:jc w:val="center"/>
      </w:pPr>
    </w:p>
    <w:p w:rsidR="00BC19CE" w:rsidRPr="00D630FE" w:rsidRDefault="00BC19CE" w:rsidP="00644702">
      <w:pPr>
        <w:outlineLvl w:val="0"/>
        <w:rPr>
          <w:sz w:val="28"/>
          <w:szCs w:val="28"/>
        </w:rPr>
      </w:pPr>
      <w:r w:rsidRPr="00D630FE">
        <w:rPr>
          <w:sz w:val="28"/>
          <w:szCs w:val="28"/>
        </w:rPr>
        <w:t>Заместитель главы</w:t>
      </w:r>
    </w:p>
    <w:p w:rsidR="00BC19CE" w:rsidRPr="00D630FE" w:rsidRDefault="00BC19CE" w:rsidP="00D630FE">
      <w:pPr>
        <w:rPr>
          <w:sz w:val="28"/>
          <w:szCs w:val="28"/>
        </w:rPr>
      </w:pPr>
      <w:r w:rsidRPr="00D630FE">
        <w:rPr>
          <w:sz w:val="28"/>
          <w:szCs w:val="28"/>
        </w:rPr>
        <w:t>Темрюкского городского поселения</w:t>
      </w:r>
    </w:p>
    <w:p w:rsidR="00BC19CE" w:rsidRDefault="00BC19CE" w:rsidP="00C95245">
      <w:r w:rsidRPr="00D630FE">
        <w:rPr>
          <w:sz w:val="28"/>
          <w:szCs w:val="28"/>
        </w:rPr>
        <w:t>Темрюкского района                                                                             А.В. Румянцева</w:t>
      </w:r>
    </w:p>
    <w:p w:rsidR="00BC19CE" w:rsidRPr="004B1B6B" w:rsidRDefault="00BC19CE" w:rsidP="00644702">
      <w:pPr>
        <w:pStyle w:val="ConsPlusNormal"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</w:t>
      </w:r>
      <w:r w:rsidRPr="004B1B6B">
        <w:rPr>
          <w:rFonts w:ascii="Times New Roman" w:hAnsi="Times New Roman" w:cs="Times New Roman"/>
          <w:sz w:val="28"/>
          <w:szCs w:val="28"/>
        </w:rPr>
        <w:t>ПРИЛОЖЕНИЕ</w:t>
      </w:r>
      <w:r>
        <w:rPr>
          <w:rFonts w:ascii="Times New Roman" w:hAnsi="Times New Roman" w:cs="Times New Roman"/>
          <w:sz w:val="28"/>
          <w:szCs w:val="28"/>
        </w:rPr>
        <w:t xml:space="preserve"> № 21</w:t>
      </w:r>
    </w:p>
    <w:p w:rsidR="00BC19CE" w:rsidRDefault="00BC19CE" w:rsidP="00F91FFF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BC19CE" w:rsidRDefault="00BC19CE" w:rsidP="00644702">
      <w:pPr>
        <w:pStyle w:val="ConsPlusNormal"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УТВЕРЖДЕНЫ</w:t>
      </w:r>
    </w:p>
    <w:p w:rsidR="00BC19CE" w:rsidRDefault="00BC19CE" w:rsidP="00F91FFF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постановлением администрации                                                                                                                                                                                         </w:t>
      </w:r>
    </w:p>
    <w:p w:rsidR="00BC19CE" w:rsidRDefault="00BC19CE" w:rsidP="00F91FFF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Темрюкского городского поселения </w:t>
      </w:r>
    </w:p>
    <w:p w:rsidR="00BC19CE" w:rsidRDefault="00BC19CE" w:rsidP="00F91FFF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Темрюкского района</w:t>
      </w:r>
    </w:p>
    <w:p w:rsidR="00BC19CE" w:rsidRDefault="00BC19CE" w:rsidP="00F91FFF">
      <w:pPr>
        <w:ind w:left="5529" w:right="139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7A5CC4">
        <w:rPr>
          <w:sz w:val="28"/>
          <w:szCs w:val="28"/>
        </w:rPr>
        <w:t xml:space="preserve">от   </w:t>
      </w:r>
      <w:r w:rsidRPr="007A5CC4">
        <w:rPr>
          <w:sz w:val="28"/>
          <w:szCs w:val="28"/>
          <w:u w:val="single"/>
        </w:rPr>
        <w:t xml:space="preserve">11.10.2016      </w:t>
      </w:r>
      <w:r w:rsidRPr="007A5CC4">
        <w:rPr>
          <w:sz w:val="28"/>
          <w:szCs w:val="28"/>
        </w:rPr>
        <w:t xml:space="preserve">№    </w:t>
      </w:r>
      <w:r w:rsidRPr="007A5CC4">
        <w:rPr>
          <w:sz w:val="28"/>
          <w:szCs w:val="28"/>
          <w:u w:val="single"/>
        </w:rPr>
        <w:t xml:space="preserve">  1268  </w:t>
      </w:r>
    </w:p>
    <w:p w:rsidR="00BC19CE" w:rsidRPr="005233AC" w:rsidRDefault="00BC19CE" w:rsidP="00BC5DD9">
      <w:pPr>
        <w:jc w:val="center"/>
      </w:pPr>
    </w:p>
    <w:p w:rsidR="00BC19CE" w:rsidRDefault="00BC19CE" w:rsidP="00BC5DD9">
      <w:pPr>
        <w:jc w:val="center"/>
      </w:pPr>
    </w:p>
    <w:p w:rsidR="00BC19CE" w:rsidRPr="00F91FFF" w:rsidRDefault="00BC19CE" w:rsidP="00644702">
      <w:pPr>
        <w:jc w:val="center"/>
        <w:outlineLvl w:val="0"/>
        <w:rPr>
          <w:b/>
          <w:sz w:val="28"/>
          <w:szCs w:val="28"/>
        </w:rPr>
      </w:pPr>
      <w:r w:rsidRPr="00F91FFF">
        <w:rPr>
          <w:b/>
          <w:sz w:val="28"/>
          <w:szCs w:val="28"/>
        </w:rPr>
        <w:t>НОРМАТИВЫ</w:t>
      </w:r>
    </w:p>
    <w:p w:rsidR="00BC19CE" w:rsidRPr="00F91FFF" w:rsidRDefault="00BC19CE" w:rsidP="00F91FFF">
      <w:pPr>
        <w:widowControl w:val="0"/>
        <w:tabs>
          <w:tab w:val="left" w:pos="9356"/>
        </w:tabs>
        <w:autoSpaceDE w:val="0"/>
        <w:autoSpaceDN w:val="0"/>
        <w:adjustRightInd w:val="0"/>
        <w:ind w:left="567" w:right="426"/>
        <w:jc w:val="center"/>
        <w:rPr>
          <w:b/>
          <w:sz w:val="28"/>
          <w:szCs w:val="28"/>
        </w:rPr>
      </w:pPr>
      <w:r w:rsidRPr="00F91FFF">
        <w:rPr>
          <w:b/>
          <w:sz w:val="28"/>
          <w:szCs w:val="28"/>
        </w:rPr>
        <w:t xml:space="preserve">обеспечения функций администрации Темрюкского городского поселения Темрюкского района, в том числе подведомственных ей </w:t>
      </w:r>
      <w:r>
        <w:rPr>
          <w:b/>
          <w:sz w:val="28"/>
          <w:szCs w:val="28"/>
        </w:rPr>
        <w:t xml:space="preserve">муниципальных </w:t>
      </w:r>
      <w:r w:rsidRPr="00F91FFF">
        <w:rPr>
          <w:b/>
          <w:sz w:val="28"/>
          <w:szCs w:val="28"/>
        </w:rPr>
        <w:t>казенных учреждений, применяемые пр</w:t>
      </w:r>
      <w:r>
        <w:rPr>
          <w:b/>
          <w:sz w:val="28"/>
          <w:szCs w:val="28"/>
        </w:rPr>
        <w:t xml:space="preserve">и расчете нормативных затрат на </w:t>
      </w:r>
      <w:r w:rsidRPr="00F91FFF">
        <w:rPr>
          <w:b/>
          <w:sz w:val="28"/>
          <w:szCs w:val="28"/>
        </w:rPr>
        <w:t>техническое обслуживание, ре</w:t>
      </w:r>
      <w:r>
        <w:rPr>
          <w:b/>
          <w:sz w:val="28"/>
          <w:szCs w:val="28"/>
        </w:rPr>
        <w:t xml:space="preserve">гламентно-профилактический </w:t>
      </w:r>
      <w:r w:rsidRPr="00F91FFF">
        <w:rPr>
          <w:b/>
          <w:sz w:val="28"/>
          <w:szCs w:val="28"/>
        </w:rPr>
        <w:t>ремонт вычислительной техники, принтеров, многофункциональных устройств и копировальных аппаратов и иной оргтехники, с приобретением необходимых запасных частей</w:t>
      </w:r>
    </w:p>
    <w:p w:rsidR="00BC19CE" w:rsidRPr="00B8351E" w:rsidRDefault="00BC19CE" w:rsidP="00482141">
      <w:pPr>
        <w:widowControl w:val="0"/>
        <w:tabs>
          <w:tab w:val="left" w:pos="9639"/>
        </w:tabs>
        <w:autoSpaceDE w:val="0"/>
        <w:autoSpaceDN w:val="0"/>
        <w:adjustRightInd w:val="0"/>
        <w:ind w:right="-1"/>
        <w:jc w:val="center"/>
        <w:rPr>
          <w:b/>
          <w:sz w:val="28"/>
          <w:szCs w:val="28"/>
        </w:rPr>
      </w:pPr>
    </w:p>
    <w:tbl>
      <w:tblPr>
        <w:tblW w:w="978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459"/>
        <w:gridCol w:w="1560"/>
        <w:gridCol w:w="1701"/>
        <w:gridCol w:w="1843"/>
        <w:gridCol w:w="1701"/>
        <w:gridCol w:w="2409"/>
      </w:tblGrid>
      <w:tr w:rsidR="00BC19CE" w:rsidRPr="001B2734" w:rsidTr="00606134">
        <w:trPr>
          <w:trHeight w:val="2699"/>
        </w:trPr>
        <w:tc>
          <w:tcPr>
            <w:tcW w:w="567" w:type="dxa"/>
          </w:tcPr>
          <w:p w:rsidR="00BC19CE" w:rsidRPr="00606134" w:rsidRDefault="00BC19CE" w:rsidP="00606134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606134">
              <w:rPr>
                <w:szCs w:val="28"/>
              </w:rPr>
              <w:t>№</w:t>
            </w:r>
          </w:p>
          <w:p w:rsidR="00BC19CE" w:rsidRPr="00606134" w:rsidRDefault="00BC19CE" w:rsidP="00606134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606134">
              <w:rPr>
                <w:szCs w:val="28"/>
              </w:rPr>
              <w:t>п/п</w:t>
            </w:r>
          </w:p>
        </w:tc>
        <w:tc>
          <w:tcPr>
            <w:tcW w:w="1560" w:type="dxa"/>
          </w:tcPr>
          <w:p w:rsidR="00BC19CE" w:rsidRPr="00606134" w:rsidRDefault="00BC19CE" w:rsidP="00606134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606134">
              <w:rPr>
                <w:szCs w:val="28"/>
              </w:rPr>
              <w:t>Наименование</w:t>
            </w:r>
          </w:p>
        </w:tc>
        <w:tc>
          <w:tcPr>
            <w:tcW w:w="1701" w:type="dxa"/>
          </w:tcPr>
          <w:p w:rsidR="00BC19CE" w:rsidRPr="00606134" w:rsidRDefault="00BC19CE" w:rsidP="00606134">
            <w:pPr>
              <w:widowControl w:val="0"/>
              <w:tabs>
                <w:tab w:val="left" w:pos="9639"/>
              </w:tabs>
              <w:autoSpaceDE w:val="0"/>
              <w:autoSpaceDN w:val="0"/>
              <w:adjustRightInd w:val="0"/>
              <w:ind w:right="-1"/>
              <w:jc w:val="center"/>
              <w:rPr>
                <w:szCs w:val="28"/>
              </w:rPr>
            </w:pPr>
            <w:r w:rsidRPr="00606134">
              <w:t>Количество  оргтехники на проведение технического обслуживания, регламентно-профилактического , шт.</w:t>
            </w:r>
          </w:p>
        </w:tc>
        <w:tc>
          <w:tcPr>
            <w:tcW w:w="1843" w:type="dxa"/>
          </w:tcPr>
          <w:p w:rsidR="00BC19CE" w:rsidRPr="00606134" w:rsidRDefault="00BC19CE" w:rsidP="00606134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szCs w:val="28"/>
              </w:rPr>
            </w:pPr>
            <w:r w:rsidRPr="00606134">
              <w:t xml:space="preserve">Цена технического обслуживания, </w:t>
            </w:r>
            <w:r w:rsidRPr="00606134">
              <w:rPr>
                <w:szCs w:val="28"/>
              </w:rPr>
              <w:t>руб./год*</w:t>
            </w:r>
          </w:p>
        </w:tc>
        <w:tc>
          <w:tcPr>
            <w:tcW w:w="1701" w:type="dxa"/>
          </w:tcPr>
          <w:p w:rsidR="00BC19CE" w:rsidRPr="00606134" w:rsidRDefault="00BC19CE" w:rsidP="00606134">
            <w:pPr>
              <w:widowControl w:val="0"/>
              <w:autoSpaceDE w:val="0"/>
              <w:autoSpaceDN w:val="0"/>
              <w:adjustRightInd w:val="0"/>
              <w:ind w:left="-108"/>
              <w:jc w:val="center"/>
            </w:pPr>
            <w:r w:rsidRPr="00606134">
              <w:t>Цена регламентно-</w:t>
            </w:r>
            <w:r w:rsidRPr="00606134">
              <w:rPr>
                <w:szCs w:val="28"/>
              </w:rPr>
              <w:t>профилактического ремонта</w:t>
            </w:r>
            <w:r w:rsidRPr="00606134">
              <w:t xml:space="preserve"> , *</w:t>
            </w:r>
            <w:r w:rsidRPr="00606134">
              <w:rPr>
                <w:szCs w:val="28"/>
              </w:rPr>
              <w:t>руб./год</w:t>
            </w:r>
          </w:p>
        </w:tc>
        <w:tc>
          <w:tcPr>
            <w:tcW w:w="2409" w:type="dxa"/>
          </w:tcPr>
          <w:p w:rsidR="00BC19CE" w:rsidRPr="00606134" w:rsidRDefault="00BC19CE" w:rsidP="00606134">
            <w:pPr>
              <w:widowControl w:val="0"/>
              <w:autoSpaceDE w:val="0"/>
              <w:autoSpaceDN w:val="0"/>
              <w:adjustRightInd w:val="0"/>
              <w:ind w:left="-108"/>
              <w:jc w:val="center"/>
            </w:pPr>
            <w:r w:rsidRPr="00606134">
              <w:t xml:space="preserve">Предельная стоимость технического обслуживания и регламентно - профилактического ремонта оргтехники, руб./год   </w:t>
            </w:r>
          </w:p>
        </w:tc>
      </w:tr>
      <w:tr w:rsidR="00BC19CE" w:rsidRPr="001B2734" w:rsidTr="00606134">
        <w:tc>
          <w:tcPr>
            <w:tcW w:w="567" w:type="dxa"/>
          </w:tcPr>
          <w:p w:rsidR="00BC19CE" w:rsidRPr="00606134" w:rsidRDefault="00BC19CE" w:rsidP="00606134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606134">
              <w:rPr>
                <w:szCs w:val="28"/>
              </w:rPr>
              <w:t>1</w:t>
            </w:r>
          </w:p>
        </w:tc>
        <w:tc>
          <w:tcPr>
            <w:tcW w:w="1560" w:type="dxa"/>
          </w:tcPr>
          <w:p w:rsidR="00BC19CE" w:rsidRPr="00606134" w:rsidRDefault="00BC19CE" w:rsidP="00606134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606134">
              <w:rPr>
                <w:szCs w:val="28"/>
              </w:rPr>
              <w:t>2</w:t>
            </w:r>
          </w:p>
        </w:tc>
        <w:tc>
          <w:tcPr>
            <w:tcW w:w="1701" w:type="dxa"/>
          </w:tcPr>
          <w:p w:rsidR="00BC19CE" w:rsidRPr="00606134" w:rsidRDefault="00BC19CE" w:rsidP="00606134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606134">
              <w:rPr>
                <w:szCs w:val="28"/>
              </w:rPr>
              <w:t>3</w:t>
            </w:r>
          </w:p>
        </w:tc>
        <w:tc>
          <w:tcPr>
            <w:tcW w:w="1843" w:type="dxa"/>
          </w:tcPr>
          <w:p w:rsidR="00BC19CE" w:rsidRPr="00606134" w:rsidRDefault="00BC19CE" w:rsidP="00606134">
            <w:pPr>
              <w:widowControl w:val="0"/>
              <w:autoSpaceDE w:val="0"/>
              <w:autoSpaceDN w:val="0"/>
              <w:adjustRightInd w:val="0"/>
              <w:ind w:left="-817" w:firstLine="894"/>
              <w:jc w:val="center"/>
              <w:rPr>
                <w:szCs w:val="28"/>
              </w:rPr>
            </w:pPr>
            <w:r w:rsidRPr="00606134">
              <w:rPr>
                <w:szCs w:val="28"/>
              </w:rPr>
              <w:t>4</w:t>
            </w:r>
          </w:p>
        </w:tc>
        <w:tc>
          <w:tcPr>
            <w:tcW w:w="1701" w:type="dxa"/>
          </w:tcPr>
          <w:p w:rsidR="00BC19CE" w:rsidRPr="00606134" w:rsidRDefault="00BC19CE" w:rsidP="00606134">
            <w:pPr>
              <w:widowControl w:val="0"/>
              <w:autoSpaceDE w:val="0"/>
              <w:autoSpaceDN w:val="0"/>
              <w:adjustRightInd w:val="0"/>
              <w:ind w:left="-817" w:firstLine="894"/>
              <w:jc w:val="center"/>
              <w:rPr>
                <w:szCs w:val="28"/>
              </w:rPr>
            </w:pPr>
            <w:r w:rsidRPr="00606134">
              <w:rPr>
                <w:szCs w:val="28"/>
              </w:rPr>
              <w:t>5</w:t>
            </w:r>
          </w:p>
        </w:tc>
        <w:tc>
          <w:tcPr>
            <w:tcW w:w="2409" w:type="dxa"/>
          </w:tcPr>
          <w:p w:rsidR="00BC19CE" w:rsidRPr="00606134" w:rsidRDefault="00BC19CE" w:rsidP="00606134">
            <w:pPr>
              <w:widowControl w:val="0"/>
              <w:autoSpaceDE w:val="0"/>
              <w:autoSpaceDN w:val="0"/>
              <w:adjustRightInd w:val="0"/>
              <w:ind w:left="-817" w:firstLine="894"/>
              <w:jc w:val="center"/>
              <w:rPr>
                <w:szCs w:val="28"/>
              </w:rPr>
            </w:pPr>
            <w:r w:rsidRPr="00606134">
              <w:rPr>
                <w:szCs w:val="28"/>
              </w:rPr>
              <w:t>6</w:t>
            </w:r>
          </w:p>
        </w:tc>
      </w:tr>
      <w:tr w:rsidR="00BC19CE" w:rsidRPr="001B2734" w:rsidTr="00606134">
        <w:tc>
          <w:tcPr>
            <w:tcW w:w="567" w:type="dxa"/>
          </w:tcPr>
          <w:p w:rsidR="00BC19CE" w:rsidRPr="00606134" w:rsidRDefault="00BC19CE" w:rsidP="00606134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606134">
              <w:rPr>
                <w:szCs w:val="28"/>
              </w:rPr>
              <w:t>1</w:t>
            </w:r>
          </w:p>
        </w:tc>
        <w:tc>
          <w:tcPr>
            <w:tcW w:w="1560" w:type="dxa"/>
          </w:tcPr>
          <w:p w:rsidR="00BC19CE" w:rsidRPr="00606134" w:rsidRDefault="00BC19CE" w:rsidP="00606134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606134">
              <w:rPr>
                <w:szCs w:val="28"/>
              </w:rPr>
              <w:t xml:space="preserve">Персональный компьютер </w:t>
            </w:r>
          </w:p>
        </w:tc>
        <w:tc>
          <w:tcPr>
            <w:tcW w:w="1701" w:type="dxa"/>
          </w:tcPr>
          <w:p w:rsidR="00BC19CE" w:rsidRPr="00606134" w:rsidRDefault="00BC19CE" w:rsidP="00606134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606134">
              <w:rPr>
                <w:szCs w:val="28"/>
              </w:rPr>
              <w:t xml:space="preserve">Из расчета на 1 единицу </w:t>
            </w:r>
          </w:p>
        </w:tc>
        <w:tc>
          <w:tcPr>
            <w:tcW w:w="1843" w:type="dxa"/>
          </w:tcPr>
          <w:p w:rsidR="00BC19CE" w:rsidRPr="00606134" w:rsidRDefault="00BC19CE" w:rsidP="00606134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606134">
              <w:rPr>
                <w:szCs w:val="28"/>
              </w:rPr>
              <w:t>500,00</w:t>
            </w:r>
          </w:p>
        </w:tc>
        <w:tc>
          <w:tcPr>
            <w:tcW w:w="1701" w:type="dxa"/>
          </w:tcPr>
          <w:p w:rsidR="00BC19CE" w:rsidRPr="00606134" w:rsidRDefault="00BC19CE" w:rsidP="00606134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606134">
              <w:rPr>
                <w:szCs w:val="28"/>
              </w:rPr>
              <w:t>5000,00</w:t>
            </w:r>
          </w:p>
        </w:tc>
        <w:tc>
          <w:tcPr>
            <w:tcW w:w="2409" w:type="dxa"/>
          </w:tcPr>
          <w:p w:rsidR="00BC19CE" w:rsidRPr="00606134" w:rsidRDefault="00BC19CE" w:rsidP="00606134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606134">
              <w:rPr>
                <w:szCs w:val="28"/>
              </w:rPr>
              <w:t>5500,0</w:t>
            </w:r>
          </w:p>
        </w:tc>
      </w:tr>
      <w:tr w:rsidR="00BC19CE" w:rsidRPr="006E0F74" w:rsidTr="00606134">
        <w:tc>
          <w:tcPr>
            <w:tcW w:w="567" w:type="dxa"/>
          </w:tcPr>
          <w:p w:rsidR="00BC19CE" w:rsidRPr="00606134" w:rsidRDefault="00BC19CE" w:rsidP="00606134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606134">
              <w:rPr>
                <w:szCs w:val="28"/>
              </w:rPr>
              <w:t>2</w:t>
            </w:r>
          </w:p>
        </w:tc>
        <w:tc>
          <w:tcPr>
            <w:tcW w:w="1560" w:type="dxa"/>
          </w:tcPr>
          <w:p w:rsidR="00BC19CE" w:rsidRPr="00606134" w:rsidRDefault="00BC19CE" w:rsidP="00606134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606134">
              <w:rPr>
                <w:szCs w:val="28"/>
              </w:rPr>
              <w:t>Монитор</w:t>
            </w:r>
          </w:p>
        </w:tc>
        <w:tc>
          <w:tcPr>
            <w:tcW w:w="1701" w:type="dxa"/>
          </w:tcPr>
          <w:p w:rsidR="00BC19CE" w:rsidRPr="00606134" w:rsidRDefault="00BC19CE" w:rsidP="00606134">
            <w:pPr>
              <w:widowControl w:val="0"/>
              <w:autoSpaceDE w:val="0"/>
              <w:autoSpaceDN w:val="0"/>
              <w:adjustRightInd w:val="0"/>
              <w:ind w:left="-108" w:firstLine="108"/>
              <w:jc w:val="center"/>
              <w:rPr>
                <w:szCs w:val="28"/>
              </w:rPr>
            </w:pPr>
            <w:r w:rsidRPr="00606134">
              <w:rPr>
                <w:szCs w:val="28"/>
              </w:rPr>
              <w:t>Из расчета на 1 единицу</w:t>
            </w:r>
          </w:p>
        </w:tc>
        <w:tc>
          <w:tcPr>
            <w:tcW w:w="1843" w:type="dxa"/>
          </w:tcPr>
          <w:p w:rsidR="00BC19CE" w:rsidRPr="00606134" w:rsidRDefault="00BC19CE" w:rsidP="00606134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606134">
              <w:rPr>
                <w:szCs w:val="28"/>
              </w:rPr>
              <w:t>-</w:t>
            </w:r>
          </w:p>
        </w:tc>
        <w:tc>
          <w:tcPr>
            <w:tcW w:w="1701" w:type="dxa"/>
          </w:tcPr>
          <w:p w:rsidR="00BC19CE" w:rsidRPr="00606134" w:rsidRDefault="00BC19CE" w:rsidP="00606134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606134">
              <w:rPr>
                <w:szCs w:val="28"/>
              </w:rPr>
              <w:t>2500,00</w:t>
            </w:r>
          </w:p>
        </w:tc>
        <w:tc>
          <w:tcPr>
            <w:tcW w:w="2409" w:type="dxa"/>
          </w:tcPr>
          <w:p w:rsidR="00BC19CE" w:rsidRPr="00606134" w:rsidRDefault="00BC19CE" w:rsidP="00606134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606134">
              <w:rPr>
                <w:szCs w:val="28"/>
              </w:rPr>
              <w:t>2500,00</w:t>
            </w:r>
          </w:p>
        </w:tc>
      </w:tr>
      <w:tr w:rsidR="00BC19CE" w:rsidRPr="001B2734" w:rsidTr="00606134">
        <w:tc>
          <w:tcPr>
            <w:tcW w:w="567" w:type="dxa"/>
          </w:tcPr>
          <w:p w:rsidR="00BC19CE" w:rsidRPr="00606134" w:rsidRDefault="00BC19CE" w:rsidP="00606134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606134">
              <w:rPr>
                <w:szCs w:val="28"/>
              </w:rPr>
              <w:t>3</w:t>
            </w:r>
          </w:p>
        </w:tc>
        <w:tc>
          <w:tcPr>
            <w:tcW w:w="1560" w:type="dxa"/>
          </w:tcPr>
          <w:p w:rsidR="00BC19CE" w:rsidRPr="00606134" w:rsidRDefault="00BC19CE" w:rsidP="00606134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606134">
              <w:rPr>
                <w:szCs w:val="28"/>
              </w:rPr>
              <w:t>Ноутбук</w:t>
            </w:r>
          </w:p>
        </w:tc>
        <w:tc>
          <w:tcPr>
            <w:tcW w:w="1701" w:type="dxa"/>
          </w:tcPr>
          <w:p w:rsidR="00BC19CE" w:rsidRPr="00606134" w:rsidRDefault="00BC19CE" w:rsidP="00606134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606134">
              <w:rPr>
                <w:szCs w:val="28"/>
              </w:rPr>
              <w:t xml:space="preserve">Из расчета на 1 единицу </w:t>
            </w:r>
          </w:p>
        </w:tc>
        <w:tc>
          <w:tcPr>
            <w:tcW w:w="1843" w:type="dxa"/>
          </w:tcPr>
          <w:p w:rsidR="00BC19CE" w:rsidRPr="00606134" w:rsidRDefault="00BC19CE" w:rsidP="00606134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606134">
              <w:rPr>
                <w:szCs w:val="28"/>
              </w:rPr>
              <w:t>1000,00</w:t>
            </w:r>
          </w:p>
        </w:tc>
        <w:tc>
          <w:tcPr>
            <w:tcW w:w="1701" w:type="dxa"/>
          </w:tcPr>
          <w:p w:rsidR="00BC19CE" w:rsidRPr="00606134" w:rsidRDefault="00BC19CE" w:rsidP="00606134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606134">
              <w:rPr>
                <w:szCs w:val="28"/>
              </w:rPr>
              <w:t>9000,00</w:t>
            </w:r>
          </w:p>
        </w:tc>
        <w:tc>
          <w:tcPr>
            <w:tcW w:w="2409" w:type="dxa"/>
          </w:tcPr>
          <w:p w:rsidR="00BC19CE" w:rsidRPr="00606134" w:rsidRDefault="00BC19CE" w:rsidP="00606134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606134">
              <w:rPr>
                <w:szCs w:val="28"/>
              </w:rPr>
              <w:t>10000,0</w:t>
            </w:r>
          </w:p>
        </w:tc>
      </w:tr>
      <w:tr w:rsidR="00BC19CE" w:rsidRPr="00482141" w:rsidTr="00606134">
        <w:tc>
          <w:tcPr>
            <w:tcW w:w="567" w:type="dxa"/>
          </w:tcPr>
          <w:p w:rsidR="00BC19CE" w:rsidRPr="00606134" w:rsidRDefault="00BC19CE" w:rsidP="00606134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606134">
              <w:rPr>
                <w:szCs w:val="28"/>
              </w:rPr>
              <w:t>3</w:t>
            </w:r>
          </w:p>
        </w:tc>
        <w:tc>
          <w:tcPr>
            <w:tcW w:w="1560" w:type="dxa"/>
          </w:tcPr>
          <w:p w:rsidR="00BC19CE" w:rsidRPr="00606134" w:rsidRDefault="00BC19CE" w:rsidP="00606134">
            <w:pPr>
              <w:widowControl w:val="0"/>
              <w:autoSpaceDE w:val="0"/>
              <w:autoSpaceDN w:val="0"/>
              <w:adjustRightInd w:val="0"/>
            </w:pPr>
            <w:r w:rsidRPr="00606134">
              <w:t xml:space="preserve">Многофункциональное устройство </w:t>
            </w:r>
          </w:p>
        </w:tc>
        <w:tc>
          <w:tcPr>
            <w:tcW w:w="1701" w:type="dxa"/>
          </w:tcPr>
          <w:p w:rsidR="00BC19CE" w:rsidRPr="00606134" w:rsidRDefault="00BC19CE" w:rsidP="00606134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606134">
              <w:rPr>
                <w:szCs w:val="28"/>
              </w:rPr>
              <w:t>Из расчета на 1 единицу</w:t>
            </w:r>
          </w:p>
        </w:tc>
        <w:tc>
          <w:tcPr>
            <w:tcW w:w="1843" w:type="dxa"/>
          </w:tcPr>
          <w:p w:rsidR="00BC19CE" w:rsidRPr="00606134" w:rsidRDefault="00BC19CE" w:rsidP="0060613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06134">
              <w:t>2049,00</w:t>
            </w:r>
          </w:p>
        </w:tc>
        <w:tc>
          <w:tcPr>
            <w:tcW w:w="1701" w:type="dxa"/>
          </w:tcPr>
          <w:p w:rsidR="00BC19CE" w:rsidRPr="00606134" w:rsidRDefault="00BC19CE" w:rsidP="0060613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06134">
              <w:t>12000,00</w:t>
            </w:r>
          </w:p>
        </w:tc>
        <w:tc>
          <w:tcPr>
            <w:tcW w:w="2409" w:type="dxa"/>
          </w:tcPr>
          <w:p w:rsidR="00BC19CE" w:rsidRPr="00606134" w:rsidRDefault="00BC19CE" w:rsidP="0060613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06134">
              <w:t>14049,00</w:t>
            </w:r>
          </w:p>
        </w:tc>
      </w:tr>
      <w:tr w:rsidR="00BC19CE" w:rsidRPr="00482141" w:rsidTr="00606134">
        <w:tc>
          <w:tcPr>
            <w:tcW w:w="567" w:type="dxa"/>
          </w:tcPr>
          <w:p w:rsidR="00BC19CE" w:rsidRPr="00606134" w:rsidRDefault="00BC19CE" w:rsidP="00606134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606134">
              <w:rPr>
                <w:szCs w:val="28"/>
              </w:rPr>
              <w:t>4</w:t>
            </w:r>
          </w:p>
        </w:tc>
        <w:tc>
          <w:tcPr>
            <w:tcW w:w="1560" w:type="dxa"/>
            <w:vAlign w:val="center"/>
          </w:tcPr>
          <w:p w:rsidR="00BC19CE" w:rsidRPr="00606134" w:rsidRDefault="00BC19CE" w:rsidP="00606134">
            <w:pPr>
              <w:widowControl w:val="0"/>
              <w:autoSpaceDE w:val="0"/>
              <w:autoSpaceDN w:val="0"/>
              <w:adjustRightInd w:val="0"/>
            </w:pPr>
            <w:r w:rsidRPr="00606134">
              <w:t xml:space="preserve">Принтер лазерный  </w:t>
            </w:r>
          </w:p>
        </w:tc>
        <w:tc>
          <w:tcPr>
            <w:tcW w:w="1701" w:type="dxa"/>
          </w:tcPr>
          <w:p w:rsidR="00BC19CE" w:rsidRPr="00606134" w:rsidRDefault="00BC19CE" w:rsidP="0060613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/>
                <w:szCs w:val="28"/>
              </w:rPr>
            </w:pPr>
            <w:r w:rsidRPr="00606134">
              <w:rPr>
                <w:szCs w:val="28"/>
              </w:rPr>
              <w:t>Из расчета на 1 единицу</w:t>
            </w:r>
          </w:p>
        </w:tc>
        <w:tc>
          <w:tcPr>
            <w:tcW w:w="1843" w:type="dxa"/>
          </w:tcPr>
          <w:p w:rsidR="00BC19CE" w:rsidRPr="00606134" w:rsidRDefault="00BC19CE" w:rsidP="0060613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06134">
              <w:t>2246,00</w:t>
            </w:r>
          </w:p>
        </w:tc>
        <w:tc>
          <w:tcPr>
            <w:tcW w:w="1701" w:type="dxa"/>
          </w:tcPr>
          <w:p w:rsidR="00BC19CE" w:rsidRPr="00606134" w:rsidRDefault="00BC19CE" w:rsidP="0060613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06134">
              <w:t>4628,00</w:t>
            </w:r>
          </w:p>
        </w:tc>
        <w:tc>
          <w:tcPr>
            <w:tcW w:w="2409" w:type="dxa"/>
          </w:tcPr>
          <w:p w:rsidR="00BC19CE" w:rsidRPr="00606134" w:rsidRDefault="00BC19CE" w:rsidP="0060613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06134">
              <w:t>6874,00</w:t>
            </w:r>
          </w:p>
        </w:tc>
      </w:tr>
      <w:tr w:rsidR="00BC19CE" w:rsidRPr="00482141" w:rsidTr="00606134">
        <w:tc>
          <w:tcPr>
            <w:tcW w:w="567" w:type="dxa"/>
          </w:tcPr>
          <w:p w:rsidR="00BC19CE" w:rsidRPr="00606134" w:rsidRDefault="00BC19CE" w:rsidP="00606134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606134">
              <w:rPr>
                <w:szCs w:val="28"/>
              </w:rPr>
              <w:t>5</w:t>
            </w:r>
          </w:p>
        </w:tc>
        <w:tc>
          <w:tcPr>
            <w:tcW w:w="1560" w:type="dxa"/>
            <w:vAlign w:val="center"/>
          </w:tcPr>
          <w:p w:rsidR="00BC19CE" w:rsidRPr="00606134" w:rsidRDefault="00BC19CE" w:rsidP="00606134">
            <w:pPr>
              <w:widowControl w:val="0"/>
              <w:autoSpaceDE w:val="0"/>
              <w:autoSpaceDN w:val="0"/>
              <w:adjustRightInd w:val="0"/>
            </w:pPr>
            <w:r w:rsidRPr="00606134">
              <w:t xml:space="preserve">Факс </w:t>
            </w:r>
          </w:p>
        </w:tc>
        <w:tc>
          <w:tcPr>
            <w:tcW w:w="1701" w:type="dxa"/>
            <w:vAlign w:val="center"/>
          </w:tcPr>
          <w:p w:rsidR="00BC19CE" w:rsidRPr="00606134" w:rsidRDefault="00BC19CE" w:rsidP="0060613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06134">
              <w:rPr>
                <w:szCs w:val="28"/>
              </w:rPr>
              <w:t>Из расчета на 1 единицу</w:t>
            </w:r>
          </w:p>
        </w:tc>
        <w:tc>
          <w:tcPr>
            <w:tcW w:w="1843" w:type="dxa"/>
          </w:tcPr>
          <w:p w:rsidR="00BC19CE" w:rsidRPr="00606134" w:rsidRDefault="00BC19CE" w:rsidP="0060613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06134">
              <w:t>700,00</w:t>
            </w:r>
          </w:p>
        </w:tc>
        <w:tc>
          <w:tcPr>
            <w:tcW w:w="1701" w:type="dxa"/>
          </w:tcPr>
          <w:p w:rsidR="00BC19CE" w:rsidRPr="00606134" w:rsidRDefault="00BC19CE" w:rsidP="0060613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06134">
              <w:t>1500,00</w:t>
            </w:r>
          </w:p>
        </w:tc>
        <w:tc>
          <w:tcPr>
            <w:tcW w:w="2409" w:type="dxa"/>
          </w:tcPr>
          <w:p w:rsidR="00BC19CE" w:rsidRPr="00606134" w:rsidRDefault="00BC19CE" w:rsidP="0060613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06134">
              <w:t>2200,00</w:t>
            </w:r>
          </w:p>
        </w:tc>
      </w:tr>
    </w:tbl>
    <w:p w:rsidR="00BC19CE" w:rsidRDefault="00BC19CE" w:rsidP="00BC5DD9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BC19CE" w:rsidRPr="000E2EA4" w:rsidRDefault="00BC19CE" w:rsidP="00916833">
      <w:pPr>
        <w:rPr>
          <w:sz w:val="28"/>
          <w:szCs w:val="28"/>
        </w:rPr>
      </w:pPr>
      <w:r w:rsidRPr="000E2EA4">
        <w:rPr>
          <w:sz w:val="28"/>
          <w:szCs w:val="28"/>
        </w:rPr>
        <w:t>_________________________</w:t>
      </w:r>
    </w:p>
    <w:p w:rsidR="00BC19CE" w:rsidRPr="00916833" w:rsidRDefault="00BC19CE" w:rsidP="00916833">
      <w:pPr>
        <w:ind w:firstLine="709"/>
      </w:pPr>
      <w:r w:rsidRPr="00916833">
        <w:t>Примечание.</w:t>
      </w:r>
    </w:p>
    <w:p w:rsidR="00BC19CE" w:rsidRPr="00916833" w:rsidRDefault="00BC19CE" w:rsidP="00916833">
      <w:pPr>
        <w:widowControl w:val="0"/>
        <w:autoSpaceDE w:val="0"/>
        <w:autoSpaceDN w:val="0"/>
        <w:adjustRightInd w:val="0"/>
        <w:ind w:right="-1" w:firstLine="709"/>
        <w:jc w:val="both"/>
      </w:pPr>
      <w:r w:rsidRPr="00916833">
        <w:t>Фактическ</w:t>
      </w:r>
      <w:r>
        <w:t>ая</w:t>
      </w:r>
      <w:r w:rsidRPr="00916833">
        <w:t xml:space="preserve"> стоимость услуг, связанных с техническим  обслуживанием и регламентно - профилактическим ремонтом </w:t>
      </w:r>
      <w:r w:rsidRPr="00BC5DD9">
        <w:t>вычислительной техники</w:t>
      </w:r>
      <w:r>
        <w:t>, принтеров, многофункциональных устройств и копировальных аппаратов и иной оргтехники, с приобретением необходимых запасных частей администрацией</w:t>
      </w:r>
      <w:r w:rsidRPr="005233AC">
        <w:t xml:space="preserve"> Темрюкского городского поселения Темрюкского района, в том числе подведомственны</w:t>
      </w:r>
      <w:r>
        <w:t>ми</w:t>
      </w:r>
      <w:r w:rsidRPr="005233AC">
        <w:t xml:space="preserve"> </w:t>
      </w:r>
      <w:r>
        <w:t>ей</w:t>
      </w:r>
      <w:r w:rsidRPr="005233AC">
        <w:t xml:space="preserve"> казенны</w:t>
      </w:r>
      <w:r>
        <w:t>ми</w:t>
      </w:r>
      <w:r w:rsidRPr="005233AC">
        <w:t xml:space="preserve"> учреждени</w:t>
      </w:r>
      <w:r>
        <w:t xml:space="preserve">ями </w:t>
      </w:r>
      <w:r w:rsidRPr="00916833">
        <w:t>может отличаться от приведенного в зависимости от решаемых им</w:t>
      </w:r>
      <w:r>
        <w:t>и</w:t>
      </w:r>
      <w:r w:rsidRPr="00916833">
        <w:t xml:space="preserve"> задач. При этом стоимость услуг, не указанных в настоящем Приложении, осуществляется в пределах доведенных лимитов бюджетных обязательств по соответствующему коду классификации расходов бюджетов.</w:t>
      </w:r>
    </w:p>
    <w:p w:rsidR="00BC19CE" w:rsidRPr="00916833" w:rsidRDefault="00BC19CE" w:rsidP="00BC5DD9">
      <w:pPr>
        <w:widowControl w:val="0"/>
        <w:autoSpaceDE w:val="0"/>
        <w:autoSpaceDN w:val="0"/>
        <w:adjustRightInd w:val="0"/>
        <w:ind w:firstLine="540"/>
        <w:jc w:val="both"/>
      </w:pPr>
    </w:p>
    <w:p w:rsidR="00BC19CE" w:rsidRDefault="00BC19CE" w:rsidP="00BC5DD9">
      <w:pPr>
        <w:widowControl w:val="0"/>
        <w:tabs>
          <w:tab w:val="left" w:pos="9356"/>
        </w:tabs>
        <w:autoSpaceDE w:val="0"/>
        <w:autoSpaceDN w:val="0"/>
        <w:adjustRightInd w:val="0"/>
        <w:ind w:left="567" w:right="426"/>
        <w:jc w:val="center"/>
      </w:pPr>
    </w:p>
    <w:p w:rsidR="00BC19CE" w:rsidRDefault="00BC19CE" w:rsidP="00BC5DD9">
      <w:pPr>
        <w:widowControl w:val="0"/>
        <w:tabs>
          <w:tab w:val="left" w:pos="9356"/>
        </w:tabs>
        <w:autoSpaceDE w:val="0"/>
        <w:autoSpaceDN w:val="0"/>
        <w:adjustRightInd w:val="0"/>
        <w:ind w:left="567" w:right="426"/>
        <w:jc w:val="center"/>
      </w:pPr>
    </w:p>
    <w:p w:rsidR="00BC19CE" w:rsidRPr="00916833" w:rsidRDefault="00BC19CE" w:rsidP="00BC5DD9">
      <w:pPr>
        <w:widowControl w:val="0"/>
        <w:tabs>
          <w:tab w:val="left" w:pos="9356"/>
        </w:tabs>
        <w:autoSpaceDE w:val="0"/>
        <w:autoSpaceDN w:val="0"/>
        <w:adjustRightInd w:val="0"/>
        <w:ind w:left="567" w:right="426"/>
        <w:jc w:val="center"/>
      </w:pPr>
    </w:p>
    <w:p w:rsidR="00BC19CE" w:rsidRPr="00D630FE" w:rsidRDefault="00BC19CE" w:rsidP="00644702">
      <w:pPr>
        <w:outlineLvl w:val="0"/>
        <w:rPr>
          <w:sz w:val="28"/>
          <w:szCs w:val="28"/>
        </w:rPr>
      </w:pPr>
      <w:r w:rsidRPr="00D630FE">
        <w:rPr>
          <w:sz w:val="28"/>
          <w:szCs w:val="28"/>
        </w:rPr>
        <w:t>Заместитель главы</w:t>
      </w:r>
    </w:p>
    <w:p w:rsidR="00BC19CE" w:rsidRPr="00D630FE" w:rsidRDefault="00BC19CE" w:rsidP="00D630FE">
      <w:pPr>
        <w:rPr>
          <w:sz w:val="28"/>
          <w:szCs w:val="28"/>
        </w:rPr>
      </w:pPr>
      <w:r w:rsidRPr="00D630FE">
        <w:rPr>
          <w:sz w:val="28"/>
          <w:szCs w:val="28"/>
        </w:rPr>
        <w:t>Темрюкского городского поселения</w:t>
      </w:r>
    </w:p>
    <w:p w:rsidR="00BC19CE" w:rsidRPr="00D630FE" w:rsidRDefault="00BC19CE" w:rsidP="00D630FE">
      <w:pPr>
        <w:rPr>
          <w:sz w:val="28"/>
          <w:szCs w:val="28"/>
        </w:rPr>
      </w:pPr>
      <w:r w:rsidRPr="00D630FE">
        <w:rPr>
          <w:sz w:val="28"/>
          <w:szCs w:val="28"/>
        </w:rPr>
        <w:t>Темрюкского района                                                                             А.В. Румянцева</w:t>
      </w:r>
    </w:p>
    <w:p w:rsidR="00BC19CE" w:rsidRPr="00916833" w:rsidRDefault="00BC19CE" w:rsidP="00AB6034">
      <w:pPr>
        <w:widowControl w:val="0"/>
        <w:autoSpaceDE w:val="0"/>
        <w:autoSpaceDN w:val="0"/>
        <w:adjustRightInd w:val="0"/>
        <w:ind w:right="-1"/>
        <w:jc w:val="center"/>
      </w:pPr>
    </w:p>
    <w:p w:rsidR="00BC19CE" w:rsidRPr="00916833" w:rsidRDefault="00BC19CE" w:rsidP="00AB6034">
      <w:pPr>
        <w:widowControl w:val="0"/>
        <w:autoSpaceDE w:val="0"/>
        <w:autoSpaceDN w:val="0"/>
        <w:adjustRightInd w:val="0"/>
        <w:ind w:right="-1"/>
        <w:jc w:val="center"/>
      </w:pPr>
    </w:p>
    <w:p w:rsidR="00BC19CE" w:rsidRPr="00916833" w:rsidRDefault="00BC19CE" w:rsidP="00AB6034">
      <w:pPr>
        <w:widowControl w:val="0"/>
        <w:autoSpaceDE w:val="0"/>
        <w:autoSpaceDN w:val="0"/>
        <w:adjustRightInd w:val="0"/>
        <w:ind w:right="-1"/>
        <w:jc w:val="center"/>
      </w:pPr>
    </w:p>
    <w:p w:rsidR="00BC19CE" w:rsidRDefault="00BC19CE" w:rsidP="00B92459">
      <w:pPr>
        <w:ind w:left="5670"/>
        <w:jc w:val="center"/>
      </w:pPr>
    </w:p>
    <w:p w:rsidR="00BC19CE" w:rsidRDefault="00BC19CE" w:rsidP="00B92459">
      <w:pPr>
        <w:ind w:left="5670"/>
        <w:jc w:val="center"/>
      </w:pPr>
    </w:p>
    <w:p w:rsidR="00BC19CE" w:rsidRDefault="00BC19CE" w:rsidP="00B92459">
      <w:pPr>
        <w:ind w:left="5670"/>
        <w:jc w:val="center"/>
      </w:pPr>
    </w:p>
    <w:p w:rsidR="00BC19CE" w:rsidRDefault="00BC19CE" w:rsidP="00B92459">
      <w:pPr>
        <w:ind w:left="5670"/>
        <w:jc w:val="center"/>
      </w:pPr>
    </w:p>
    <w:p w:rsidR="00BC19CE" w:rsidRDefault="00BC19CE" w:rsidP="00B92459">
      <w:pPr>
        <w:ind w:left="5670"/>
        <w:jc w:val="center"/>
      </w:pPr>
    </w:p>
    <w:p w:rsidR="00BC19CE" w:rsidRDefault="00BC19CE" w:rsidP="00B92459">
      <w:pPr>
        <w:ind w:left="5670"/>
        <w:jc w:val="center"/>
      </w:pPr>
    </w:p>
    <w:p w:rsidR="00BC19CE" w:rsidRDefault="00BC19CE" w:rsidP="00B92459">
      <w:pPr>
        <w:ind w:left="5670"/>
        <w:jc w:val="center"/>
      </w:pPr>
    </w:p>
    <w:p w:rsidR="00BC19CE" w:rsidRDefault="00BC19CE" w:rsidP="00B92459">
      <w:pPr>
        <w:ind w:left="5670"/>
        <w:jc w:val="center"/>
      </w:pPr>
    </w:p>
    <w:p w:rsidR="00BC19CE" w:rsidRDefault="00BC19CE" w:rsidP="00B92459">
      <w:pPr>
        <w:ind w:left="5670"/>
        <w:jc w:val="center"/>
      </w:pPr>
    </w:p>
    <w:p w:rsidR="00BC19CE" w:rsidRDefault="00BC19CE" w:rsidP="00B92459">
      <w:pPr>
        <w:ind w:left="5670"/>
        <w:jc w:val="center"/>
      </w:pPr>
    </w:p>
    <w:p w:rsidR="00BC19CE" w:rsidRDefault="00BC19CE" w:rsidP="00B92459">
      <w:pPr>
        <w:ind w:left="5670"/>
        <w:jc w:val="center"/>
      </w:pPr>
    </w:p>
    <w:p w:rsidR="00BC19CE" w:rsidRDefault="00BC19CE" w:rsidP="00B92459">
      <w:pPr>
        <w:ind w:left="5670"/>
        <w:jc w:val="center"/>
      </w:pPr>
    </w:p>
    <w:p w:rsidR="00BC19CE" w:rsidRDefault="00BC19CE" w:rsidP="00B92459">
      <w:pPr>
        <w:ind w:left="5670"/>
        <w:jc w:val="center"/>
      </w:pPr>
    </w:p>
    <w:p w:rsidR="00BC19CE" w:rsidRDefault="00BC19CE" w:rsidP="00B92459">
      <w:pPr>
        <w:ind w:left="5670"/>
        <w:jc w:val="center"/>
      </w:pPr>
    </w:p>
    <w:p w:rsidR="00BC19CE" w:rsidRDefault="00BC19CE" w:rsidP="00B92459">
      <w:pPr>
        <w:ind w:left="5670"/>
        <w:jc w:val="center"/>
      </w:pPr>
    </w:p>
    <w:p w:rsidR="00BC19CE" w:rsidRDefault="00BC19CE" w:rsidP="00B92459">
      <w:pPr>
        <w:ind w:left="5670"/>
        <w:jc w:val="center"/>
      </w:pPr>
    </w:p>
    <w:p w:rsidR="00BC19CE" w:rsidRDefault="00BC19CE" w:rsidP="00B92459">
      <w:pPr>
        <w:ind w:left="5670"/>
        <w:jc w:val="center"/>
      </w:pPr>
    </w:p>
    <w:p w:rsidR="00BC19CE" w:rsidRDefault="00BC19CE" w:rsidP="00B92459">
      <w:pPr>
        <w:ind w:left="5670"/>
        <w:jc w:val="center"/>
      </w:pPr>
    </w:p>
    <w:p w:rsidR="00BC19CE" w:rsidRDefault="00BC19CE" w:rsidP="00B92459">
      <w:pPr>
        <w:ind w:left="5670"/>
        <w:jc w:val="center"/>
      </w:pPr>
    </w:p>
    <w:p w:rsidR="00BC19CE" w:rsidRDefault="00BC19CE" w:rsidP="00B92459">
      <w:pPr>
        <w:ind w:left="5670"/>
        <w:jc w:val="center"/>
      </w:pPr>
    </w:p>
    <w:p w:rsidR="00BC19CE" w:rsidRDefault="00BC19CE" w:rsidP="00B92459">
      <w:pPr>
        <w:ind w:left="5670"/>
        <w:jc w:val="center"/>
      </w:pPr>
    </w:p>
    <w:p w:rsidR="00BC19CE" w:rsidRDefault="00BC19CE" w:rsidP="00B92459">
      <w:pPr>
        <w:ind w:left="5670"/>
        <w:jc w:val="center"/>
      </w:pPr>
    </w:p>
    <w:p w:rsidR="00BC19CE" w:rsidRDefault="00BC19CE" w:rsidP="00B92459">
      <w:pPr>
        <w:ind w:left="5670"/>
        <w:jc w:val="center"/>
      </w:pPr>
    </w:p>
    <w:p w:rsidR="00BC19CE" w:rsidRDefault="00BC19CE" w:rsidP="00B92459">
      <w:pPr>
        <w:ind w:left="5670"/>
        <w:jc w:val="center"/>
      </w:pPr>
    </w:p>
    <w:p w:rsidR="00BC19CE" w:rsidRDefault="00BC19CE" w:rsidP="00B92459">
      <w:pPr>
        <w:ind w:left="5670"/>
        <w:jc w:val="center"/>
      </w:pPr>
    </w:p>
    <w:p w:rsidR="00BC19CE" w:rsidRDefault="00BC19CE" w:rsidP="00B92459">
      <w:pPr>
        <w:ind w:left="5670"/>
        <w:jc w:val="center"/>
      </w:pPr>
    </w:p>
    <w:p w:rsidR="00BC19CE" w:rsidRDefault="00BC19CE" w:rsidP="00B92459">
      <w:pPr>
        <w:ind w:left="5670"/>
        <w:jc w:val="center"/>
      </w:pPr>
    </w:p>
    <w:p w:rsidR="00BC19CE" w:rsidRDefault="00BC19CE" w:rsidP="00B92459">
      <w:pPr>
        <w:ind w:left="5670"/>
        <w:jc w:val="center"/>
      </w:pPr>
    </w:p>
    <w:p w:rsidR="00BC19CE" w:rsidRDefault="00BC19CE" w:rsidP="00B92459">
      <w:pPr>
        <w:ind w:left="5670"/>
        <w:jc w:val="center"/>
      </w:pPr>
    </w:p>
    <w:p w:rsidR="00BC19CE" w:rsidRDefault="00BC19CE" w:rsidP="00B92459">
      <w:pPr>
        <w:ind w:left="5670"/>
        <w:jc w:val="center"/>
      </w:pPr>
    </w:p>
    <w:p w:rsidR="00BC19CE" w:rsidRDefault="00BC19CE" w:rsidP="00B92459">
      <w:pPr>
        <w:ind w:left="5670"/>
        <w:jc w:val="center"/>
      </w:pPr>
    </w:p>
    <w:p w:rsidR="00BC19CE" w:rsidRDefault="00BC19CE" w:rsidP="00B92459">
      <w:pPr>
        <w:ind w:left="5670"/>
        <w:jc w:val="center"/>
      </w:pPr>
    </w:p>
    <w:p w:rsidR="00BC19CE" w:rsidRDefault="00BC19CE" w:rsidP="00B92459">
      <w:pPr>
        <w:ind w:left="5670"/>
        <w:jc w:val="center"/>
      </w:pPr>
    </w:p>
    <w:p w:rsidR="00BC19CE" w:rsidRDefault="00BC19CE" w:rsidP="00B92459">
      <w:pPr>
        <w:ind w:left="5670"/>
        <w:jc w:val="center"/>
      </w:pPr>
    </w:p>
    <w:p w:rsidR="00BC19CE" w:rsidRDefault="00BC19CE" w:rsidP="00B92459">
      <w:pPr>
        <w:ind w:left="5670"/>
        <w:jc w:val="center"/>
      </w:pPr>
    </w:p>
    <w:p w:rsidR="00BC19CE" w:rsidRPr="004B1B6B" w:rsidRDefault="00BC19CE" w:rsidP="00644702">
      <w:pPr>
        <w:pStyle w:val="ConsPlusNormal"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</w:t>
      </w:r>
      <w:r w:rsidRPr="004B1B6B">
        <w:rPr>
          <w:rFonts w:ascii="Times New Roman" w:hAnsi="Times New Roman" w:cs="Times New Roman"/>
          <w:sz w:val="28"/>
          <w:szCs w:val="28"/>
        </w:rPr>
        <w:t>ПРИЛОЖЕНИЕ</w:t>
      </w:r>
      <w:r>
        <w:rPr>
          <w:rFonts w:ascii="Times New Roman" w:hAnsi="Times New Roman" w:cs="Times New Roman"/>
          <w:sz w:val="28"/>
          <w:szCs w:val="28"/>
        </w:rPr>
        <w:t xml:space="preserve"> № 22</w:t>
      </w:r>
    </w:p>
    <w:p w:rsidR="00BC19CE" w:rsidRDefault="00BC19CE" w:rsidP="00F91FFF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BC19CE" w:rsidRDefault="00BC19CE" w:rsidP="00644702">
      <w:pPr>
        <w:pStyle w:val="ConsPlusNormal"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УТВЕРЖДЕНЫ</w:t>
      </w:r>
    </w:p>
    <w:p w:rsidR="00BC19CE" w:rsidRDefault="00BC19CE" w:rsidP="00F91FFF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постановлением администрации                                                                                                                                                                                         </w:t>
      </w:r>
    </w:p>
    <w:p w:rsidR="00BC19CE" w:rsidRDefault="00BC19CE" w:rsidP="00F91FFF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Темрюкского городского поселения </w:t>
      </w:r>
    </w:p>
    <w:p w:rsidR="00BC19CE" w:rsidRDefault="00BC19CE" w:rsidP="00F91FFF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Темрюкского района</w:t>
      </w:r>
    </w:p>
    <w:p w:rsidR="00BC19CE" w:rsidRDefault="00BC19CE" w:rsidP="00F91FFF">
      <w:pPr>
        <w:ind w:left="5529" w:right="139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7A5CC4">
        <w:rPr>
          <w:sz w:val="28"/>
          <w:szCs w:val="28"/>
        </w:rPr>
        <w:t xml:space="preserve">от   </w:t>
      </w:r>
      <w:r w:rsidRPr="007A5CC4">
        <w:rPr>
          <w:sz w:val="28"/>
          <w:szCs w:val="28"/>
          <w:u w:val="single"/>
        </w:rPr>
        <w:t xml:space="preserve">11.10.2016      </w:t>
      </w:r>
      <w:r w:rsidRPr="007A5CC4">
        <w:rPr>
          <w:sz w:val="28"/>
          <w:szCs w:val="28"/>
        </w:rPr>
        <w:t xml:space="preserve">№    </w:t>
      </w:r>
      <w:r w:rsidRPr="007A5CC4">
        <w:rPr>
          <w:sz w:val="28"/>
          <w:szCs w:val="28"/>
          <w:u w:val="single"/>
        </w:rPr>
        <w:t xml:space="preserve">  1268  </w:t>
      </w:r>
    </w:p>
    <w:p w:rsidR="00BC19CE" w:rsidRPr="005233AC" w:rsidRDefault="00BC19CE" w:rsidP="0021104E">
      <w:pPr>
        <w:jc w:val="center"/>
      </w:pPr>
    </w:p>
    <w:p w:rsidR="00BC19CE" w:rsidRDefault="00BC19CE" w:rsidP="0021104E">
      <w:pPr>
        <w:jc w:val="center"/>
      </w:pPr>
    </w:p>
    <w:p w:rsidR="00BC19CE" w:rsidRDefault="00BC19CE" w:rsidP="0021104E">
      <w:pPr>
        <w:jc w:val="center"/>
      </w:pPr>
    </w:p>
    <w:p w:rsidR="00BC19CE" w:rsidRPr="00F91FFF" w:rsidRDefault="00BC19CE" w:rsidP="00644702">
      <w:pPr>
        <w:jc w:val="center"/>
        <w:outlineLvl w:val="0"/>
        <w:rPr>
          <w:b/>
          <w:sz w:val="28"/>
          <w:szCs w:val="28"/>
        </w:rPr>
      </w:pPr>
      <w:r w:rsidRPr="00F91FFF">
        <w:rPr>
          <w:b/>
          <w:sz w:val="28"/>
          <w:szCs w:val="28"/>
        </w:rPr>
        <w:t>НОРМАТИВЫ</w:t>
      </w:r>
    </w:p>
    <w:p w:rsidR="00BC19CE" w:rsidRPr="00F91FFF" w:rsidRDefault="00BC19CE" w:rsidP="00F91FFF">
      <w:pPr>
        <w:widowControl w:val="0"/>
        <w:tabs>
          <w:tab w:val="left" w:pos="9356"/>
        </w:tabs>
        <w:autoSpaceDE w:val="0"/>
        <w:autoSpaceDN w:val="0"/>
        <w:adjustRightInd w:val="0"/>
        <w:ind w:left="567" w:right="426"/>
        <w:jc w:val="center"/>
        <w:rPr>
          <w:b/>
          <w:sz w:val="28"/>
          <w:szCs w:val="28"/>
        </w:rPr>
      </w:pPr>
      <w:r w:rsidRPr="00F91FFF">
        <w:rPr>
          <w:b/>
          <w:sz w:val="28"/>
          <w:szCs w:val="28"/>
        </w:rPr>
        <w:t xml:space="preserve">обеспечения функций администрации Темрюкского городского поселения Темрюкского района, в том числе подведомственных ей </w:t>
      </w:r>
      <w:r>
        <w:rPr>
          <w:b/>
          <w:sz w:val="28"/>
          <w:szCs w:val="28"/>
        </w:rPr>
        <w:t xml:space="preserve">муниципальных </w:t>
      </w:r>
      <w:r w:rsidRPr="00F91FFF">
        <w:rPr>
          <w:b/>
          <w:sz w:val="28"/>
          <w:szCs w:val="28"/>
        </w:rPr>
        <w:t xml:space="preserve">казенных учреждений, применяемые при расчете нормативных затрат на </w:t>
      </w:r>
      <w:r>
        <w:rPr>
          <w:b/>
          <w:sz w:val="28"/>
          <w:szCs w:val="28"/>
        </w:rPr>
        <w:t>заправку картриджей</w:t>
      </w:r>
      <w:r w:rsidRPr="00F91FFF">
        <w:rPr>
          <w:b/>
          <w:sz w:val="28"/>
          <w:szCs w:val="28"/>
        </w:rPr>
        <w:t xml:space="preserve"> (тонер-картриджей)</w:t>
      </w:r>
    </w:p>
    <w:p w:rsidR="00BC19CE" w:rsidRPr="002F0FA1" w:rsidRDefault="00BC19CE" w:rsidP="007D7F02">
      <w:pPr>
        <w:tabs>
          <w:tab w:val="left" w:pos="8317"/>
        </w:tabs>
        <w:rPr>
          <w:sz w:val="28"/>
          <w:szCs w:val="28"/>
        </w:rPr>
      </w:pPr>
    </w:p>
    <w:tbl>
      <w:tblPr>
        <w:tblW w:w="9923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354"/>
        <w:gridCol w:w="1640"/>
        <w:gridCol w:w="2603"/>
        <w:gridCol w:w="3218"/>
      </w:tblGrid>
      <w:tr w:rsidR="00BC19CE" w:rsidRPr="002F0FA1" w:rsidTr="00606134">
        <w:tc>
          <w:tcPr>
            <w:tcW w:w="2462" w:type="dxa"/>
          </w:tcPr>
          <w:p w:rsidR="00BC19CE" w:rsidRPr="00606134" w:rsidRDefault="00BC19CE" w:rsidP="00606134">
            <w:pPr>
              <w:tabs>
                <w:tab w:val="left" w:pos="-108"/>
              </w:tabs>
              <w:autoSpaceDE w:val="0"/>
              <w:autoSpaceDN w:val="0"/>
              <w:adjustRightInd w:val="0"/>
              <w:ind w:right="-1"/>
              <w:jc w:val="center"/>
            </w:pPr>
            <w:r w:rsidRPr="00606134">
              <w:t xml:space="preserve">Количество картриджей </w:t>
            </w:r>
          </w:p>
          <w:p w:rsidR="00BC19CE" w:rsidRPr="00606134" w:rsidRDefault="00BC19CE" w:rsidP="00606134">
            <w:pPr>
              <w:tabs>
                <w:tab w:val="left" w:pos="-108"/>
              </w:tabs>
              <w:autoSpaceDE w:val="0"/>
              <w:autoSpaceDN w:val="0"/>
              <w:adjustRightInd w:val="0"/>
              <w:ind w:right="-1"/>
              <w:jc w:val="center"/>
            </w:pPr>
            <w:r w:rsidRPr="00606134">
              <w:t xml:space="preserve">(тонер-картриджей), шт.  </w:t>
            </w:r>
          </w:p>
        </w:tc>
        <w:tc>
          <w:tcPr>
            <w:tcW w:w="1640" w:type="dxa"/>
          </w:tcPr>
          <w:p w:rsidR="00BC19CE" w:rsidRPr="00606134" w:rsidRDefault="00BC19CE" w:rsidP="00606134">
            <w:pPr>
              <w:autoSpaceDE w:val="0"/>
              <w:autoSpaceDN w:val="0"/>
              <w:adjustRightInd w:val="0"/>
              <w:ind w:right="-1"/>
              <w:jc w:val="center"/>
            </w:pPr>
            <w:r w:rsidRPr="00606134">
              <w:t>Количество необходимых заправок в год, шт</w:t>
            </w:r>
          </w:p>
        </w:tc>
        <w:tc>
          <w:tcPr>
            <w:tcW w:w="2603" w:type="dxa"/>
          </w:tcPr>
          <w:p w:rsidR="00BC19CE" w:rsidRPr="00606134" w:rsidRDefault="00BC19CE" w:rsidP="00606134">
            <w:pPr>
              <w:autoSpaceDE w:val="0"/>
              <w:autoSpaceDN w:val="0"/>
              <w:adjustRightInd w:val="0"/>
              <w:ind w:right="-1"/>
              <w:jc w:val="center"/>
            </w:pPr>
            <w:r w:rsidRPr="00606134">
              <w:t xml:space="preserve">Цена услуги на 1 заправку </w:t>
            </w:r>
          </w:p>
          <w:p w:rsidR="00BC19CE" w:rsidRPr="00606134" w:rsidRDefault="00BC19CE" w:rsidP="00606134">
            <w:pPr>
              <w:autoSpaceDE w:val="0"/>
              <w:autoSpaceDN w:val="0"/>
              <w:adjustRightInd w:val="0"/>
              <w:ind w:right="-1"/>
              <w:jc w:val="center"/>
            </w:pPr>
            <w:r w:rsidRPr="00606134">
              <w:t>картриджа (тонер-картриджей), руб.</w:t>
            </w:r>
          </w:p>
        </w:tc>
        <w:tc>
          <w:tcPr>
            <w:tcW w:w="3218" w:type="dxa"/>
          </w:tcPr>
          <w:p w:rsidR="00BC19CE" w:rsidRPr="00606134" w:rsidRDefault="00BC19CE" w:rsidP="00606134">
            <w:pPr>
              <w:autoSpaceDE w:val="0"/>
              <w:autoSpaceDN w:val="0"/>
              <w:adjustRightInd w:val="0"/>
              <w:ind w:right="-1"/>
              <w:jc w:val="center"/>
            </w:pPr>
            <w:r w:rsidRPr="00606134">
              <w:t xml:space="preserve">Предельная стоимость услуг на заправку </w:t>
            </w:r>
          </w:p>
          <w:p w:rsidR="00BC19CE" w:rsidRPr="00606134" w:rsidRDefault="00BC19CE" w:rsidP="00606134">
            <w:pPr>
              <w:autoSpaceDE w:val="0"/>
              <w:autoSpaceDN w:val="0"/>
              <w:adjustRightInd w:val="0"/>
              <w:ind w:right="-1"/>
              <w:jc w:val="center"/>
            </w:pPr>
            <w:r w:rsidRPr="00606134">
              <w:t>1 картриджа (тонер-картриджа), руб./год</w:t>
            </w:r>
          </w:p>
        </w:tc>
      </w:tr>
      <w:tr w:rsidR="00BC19CE" w:rsidRPr="002F0FA1" w:rsidTr="00606134">
        <w:trPr>
          <w:trHeight w:val="232"/>
        </w:trPr>
        <w:tc>
          <w:tcPr>
            <w:tcW w:w="2462" w:type="dxa"/>
          </w:tcPr>
          <w:p w:rsidR="00BC19CE" w:rsidRPr="00606134" w:rsidRDefault="00BC19CE" w:rsidP="00606134">
            <w:pPr>
              <w:tabs>
                <w:tab w:val="left" w:pos="-108"/>
              </w:tabs>
              <w:autoSpaceDE w:val="0"/>
              <w:autoSpaceDN w:val="0"/>
              <w:adjustRightInd w:val="0"/>
              <w:ind w:right="-1"/>
              <w:jc w:val="center"/>
            </w:pPr>
            <w:r w:rsidRPr="00606134">
              <w:t>1</w:t>
            </w:r>
          </w:p>
        </w:tc>
        <w:tc>
          <w:tcPr>
            <w:tcW w:w="1640" w:type="dxa"/>
          </w:tcPr>
          <w:p w:rsidR="00BC19CE" w:rsidRPr="00606134" w:rsidRDefault="00BC19CE" w:rsidP="00606134">
            <w:pPr>
              <w:autoSpaceDE w:val="0"/>
              <w:autoSpaceDN w:val="0"/>
              <w:adjustRightInd w:val="0"/>
              <w:ind w:right="-1"/>
              <w:jc w:val="center"/>
            </w:pPr>
            <w:r w:rsidRPr="00606134">
              <w:t>2</w:t>
            </w:r>
          </w:p>
        </w:tc>
        <w:tc>
          <w:tcPr>
            <w:tcW w:w="2603" w:type="dxa"/>
          </w:tcPr>
          <w:p w:rsidR="00BC19CE" w:rsidRPr="00606134" w:rsidRDefault="00BC19CE" w:rsidP="00606134">
            <w:pPr>
              <w:autoSpaceDE w:val="0"/>
              <w:autoSpaceDN w:val="0"/>
              <w:adjustRightInd w:val="0"/>
              <w:ind w:right="-1"/>
              <w:jc w:val="center"/>
            </w:pPr>
          </w:p>
        </w:tc>
        <w:tc>
          <w:tcPr>
            <w:tcW w:w="3218" w:type="dxa"/>
          </w:tcPr>
          <w:p w:rsidR="00BC19CE" w:rsidRPr="00606134" w:rsidRDefault="00BC19CE" w:rsidP="00606134">
            <w:pPr>
              <w:autoSpaceDE w:val="0"/>
              <w:autoSpaceDN w:val="0"/>
              <w:adjustRightInd w:val="0"/>
              <w:ind w:right="-1"/>
              <w:jc w:val="center"/>
            </w:pPr>
            <w:r w:rsidRPr="00606134">
              <w:t>3</w:t>
            </w:r>
          </w:p>
        </w:tc>
      </w:tr>
      <w:tr w:rsidR="00BC19CE" w:rsidRPr="002F0FA1" w:rsidTr="00606134">
        <w:trPr>
          <w:trHeight w:val="502"/>
        </w:trPr>
        <w:tc>
          <w:tcPr>
            <w:tcW w:w="2462" w:type="dxa"/>
          </w:tcPr>
          <w:p w:rsidR="00BC19CE" w:rsidRPr="00606134" w:rsidRDefault="00BC19CE" w:rsidP="00606134">
            <w:pPr>
              <w:autoSpaceDE w:val="0"/>
              <w:autoSpaceDN w:val="0"/>
              <w:adjustRightInd w:val="0"/>
              <w:ind w:right="-1"/>
              <w:jc w:val="center"/>
            </w:pPr>
            <w:r w:rsidRPr="00606134">
              <w:t>Из расчета на один катридж</w:t>
            </w:r>
          </w:p>
        </w:tc>
        <w:tc>
          <w:tcPr>
            <w:tcW w:w="1640" w:type="dxa"/>
          </w:tcPr>
          <w:p w:rsidR="00BC19CE" w:rsidRPr="00606134" w:rsidRDefault="00BC19CE" w:rsidP="00606134">
            <w:pPr>
              <w:autoSpaceDE w:val="0"/>
              <w:autoSpaceDN w:val="0"/>
              <w:adjustRightInd w:val="0"/>
              <w:ind w:right="-1"/>
              <w:jc w:val="center"/>
            </w:pPr>
            <w:r w:rsidRPr="00606134">
              <w:t>5</w:t>
            </w:r>
          </w:p>
        </w:tc>
        <w:tc>
          <w:tcPr>
            <w:tcW w:w="2603" w:type="dxa"/>
          </w:tcPr>
          <w:p w:rsidR="00BC19CE" w:rsidRPr="00606134" w:rsidRDefault="00BC19CE" w:rsidP="00606134">
            <w:pPr>
              <w:autoSpaceDE w:val="0"/>
              <w:autoSpaceDN w:val="0"/>
              <w:adjustRightInd w:val="0"/>
              <w:ind w:right="-1"/>
              <w:jc w:val="center"/>
            </w:pPr>
            <w:r w:rsidRPr="00606134">
              <w:t>500,00</w:t>
            </w:r>
          </w:p>
        </w:tc>
        <w:tc>
          <w:tcPr>
            <w:tcW w:w="3218" w:type="dxa"/>
          </w:tcPr>
          <w:p w:rsidR="00BC19CE" w:rsidRPr="00606134" w:rsidRDefault="00BC19CE" w:rsidP="00606134">
            <w:pPr>
              <w:autoSpaceDE w:val="0"/>
              <w:autoSpaceDN w:val="0"/>
              <w:adjustRightInd w:val="0"/>
              <w:ind w:right="-1"/>
              <w:jc w:val="center"/>
            </w:pPr>
            <w:r w:rsidRPr="00606134">
              <w:t>2500,00</w:t>
            </w:r>
          </w:p>
        </w:tc>
      </w:tr>
    </w:tbl>
    <w:p w:rsidR="00BC19CE" w:rsidRPr="002F0FA1" w:rsidRDefault="00BC19CE" w:rsidP="007D7F02">
      <w:pPr>
        <w:tabs>
          <w:tab w:val="left" w:pos="8317"/>
          <w:tab w:val="left" w:pos="8505"/>
        </w:tabs>
        <w:rPr>
          <w:sz w:val="28"/>
          <w:szCs w:val="28"/>
        </w:rPr>
      </w:pPr>
    </w:p>
    <w:p w:rsidR="00BC19CE" w:rsidRDefault="00BC19CE" w:rsidP="007D7F02">
      <w:pPr>
        <w:tabs>
          <w:tab w:val="left" w:pos="8317"/>
          <w:tab w:val="left" w:pos="8505"/>
        </w:tabs>
        <w:rPr>
          <w:sz w:val="28"/>
          <w:szCs w:val="28"/>
        </w:rPr>
      </w:pPr>
    </w:p>
    <w:p w:rsidR="00BC19CE" w:rsidRPr="00F91FFF" w:rsidRDefault="00BC19CE" w:rsidP="00644702">
      <w:pPr>
        <w:jc w:val="center"/>
        <w:outlineLvl w:val="0"/>
        <w:rPr>
          <w:b/>
          <w:sz w:val="28"/>
          <w:szCs w:val="28"/>
        </w:rPr>
      </w:pPr>
      <w:r w:rsidRPr="00F91FFF">
        <w:rPr>
          <w:b/>
          <w:sz w:val="28"/>
          <w:szCs w:val="28"/>
        </w:rPr>
        <w:t>НОРМАТИВЫ</w:t>
      </w:r>
    </w:p>
    <w:p w:rsidR="00BC19CE" w:rsidRDefault="00BC19CE" w:rsidP="007D7F02">
      <w:pPr>
        <w:widowControl w:val="0"/>
        <w:autoSpaceDE w:val="0"/>
        <w:autoSpaceDN w:val="0"/>
        <w:adjustRightInd w:val="0"/>
        <w:ind w:left="567" w:right="566"/>
        <w:jc w:val="center"/>
        <w:rPr>
          <w:b/>
          <w:sz w:val="28"/>
          <w:szCs w:val="28"/>
        </w:rPr>
      </w:pPr>
      <w:r w:rsidRPr="00F91FFF">
        <w:rPr>
          <w:b/>
          <w:sz w:val="28"/>
          <w:szCs w:val="28"/>
        </w:rPr>
        <w:t xml:space="preserve">обеспечения функций администрации Темрюкского городского поселения Темрюкского района, в том числе подведомственных ей </w:t>
      </w:r>
      <w:r>
        <w:rPr>
          <w:b/>
          <w:sz w:val="28"/>
          <w:szCs w:val="28"/>
        </w:rPr>
        <w:t xml:space="preserve">муниципальных </w:t>
      </w:r>
      <w:r w:rsidRPr="00F91FFF">
        <w:rPr>
          <w:b/>
          <w:sz w:val="28"/>
          <w:szCs w:val="28"/>
        </w:rPr>
        <w:t xml:space="preserve">казенных учреждений, применяемые при расчете нормативных затрат на ремонт картриджей </w:t>
      </w:r>
    </w:p>
    <w:p w:rsidR="00BC19CE" w:rsidRPr="00F91FFF" w:rsidRDefault="00BC19CE" w:rsidP="007D7F02">
      <w:pPr>
        <w:tabs>
          <w:tab w:val="left" w:pos="8317"/>
        </w:tabs>
        <w:rPr>
          <w:b/>
          <w:sz w:val="28"/>
          <w:szCs w:val="28"/>
        </w:rPr>
      </w:pPr>
    </w:p>
    <w:tbl>
      <w:tblPr>
        <w:tblW w:w="9923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755"/>
        <w:gridCol w:w="3156"/>
        <w:gridCol w:w="3904"/>
      </w:tblGrid>
      <w:tr w:rsidR="00BC19CE" w:rsidRPr="00AD2DF8" w:rsidTr="00606134">
        <w:tc>
          <w:tcPr>
            <w:tcW w:w="2863" w:type="dxa"/>
          </w:tcPr>
          <w:p w:rsidR="00BC19CE" w:rsidRPr="00606134" w:rsidRDefault="00BC19CE" w:rsidP="00606134">
            <w:pPr>
              <w:tabs>
                <w:tab w:val="left" w:pos="-108"/>
              </w:tabs>
              <w:autoSpaceDE w:val="0"/>
              <w:autoSpaceDN w:val="0"/>
              <w:adjustRightInd w:val="0"/>
              <w:ind w:right="-1"/>
              <w:jc w:val="center"/>
            </w:pPr>
            <w:r w:rsidRPr="00606134">
              <w:t xml:space="preserve">Количество картриджей, шт.  </w:t>
            </w:r>
          </w:p>
        </w:tc>
        <w:tc>
          <w:tcPr>
            <w:tcW w:w="3156" w:type="dxa"/>
          </w:tcPr>
          <w:p w:rsidR="00BC19CE" w:rsidRPr="00606134" w:rsidRDefault="00BC19CE" w:rsidP="00606134">
            <w:pPr>
              <w:autoSpaceDE w:val="0"/>
              <w:autoSpaceDN w:val="0"/>
              <w:adjustRightInd w:val="0"/>
              <w:ind w:right="-1"/>
              <w:jc w:val="center"/>
            </w:pPr>
            <w:r w:rsidRPr="00606134">
              <w:t>Цена услуги на ремонт катриджа, руб.</w:t>
            </w:r>
          </w:p>
        </w:tc>
        <w:tc>
          <w:tcPr>
            <w:tcW w:w="3904" w:type="dxa"/>
          </w:tcPr>
          <w:p w:rsidR="00BC19CE" w:rsidRPr="00606134" w:rsidRDefault="00BC19CE" w:rsidP="00606134">
            <w:pPr>
              <w:autoSpaceDE w:val="0"/>
              <w:autoSpaceDN w:val="0"/>
              <w:adjustRightInd w:val="0"/>
              <w:ind w:right="-1"/>
              <w:jc w:val="center"/>
            </w:pPr>
            <w:r w:rsidRPr="00606134">
              <w:t>Предельная стоимость услуг на ремонт одного</w:t>
            </w:r>
          </w:p>
          <w:p w:rsidR="00BC19CE" w:rsidRPr="00606134" w:rsidRDefault="00BC19CE" w:rsidP="00606134">
            <w:pPr>
              <w:autoSpaceDE w:val="0"/>
              <w:autoSpaceDN w:val="0"/>
              <w:adjustRightInd w:val="0"/>
              <w:ind w:right="-1"/>
              <w:jc w:val="center"/>
            </w:pPr>
            <w:r w:rsidRPr="00606134">
              <w:t>картриджа, руб./год</w:t>
            </w:r>
          </w:p>
        </w:tc>
      </w:tr>
      <w:tr w:rsidR="00BC19CE" w:rsidRPr="00AD2DF8" w:rsidTr="00606134">
        <w:trPr>
          <w:trHeight w:val="232"/>
        </w:trPr>
        <w:tc>
          <w:tcPr>
            <w:tcW w:w="2863" w:type="dxa"/>
          </w:tcPr>
          <w:p w:rsidR="00BC19CE" w:rsidRPr="00606134" w:rsidRDefault="00BC19CE" w:rsidP="00606134">
            <w:pPr>
              <w:tabs>
                <w:tab w:val="left" w:pos="-108"/>
              </w:tabs>
              <w:autoSpaceDE w:val="0"/>
              <w:autoSpaceDN w:val="0"/>
              <w:adjustRightInd w:val="0"/>
              <w:ind w:right="-1"/>
              <w:jc w:val="center"/>
            </w:pPr>
            <w:r w:rsidRPr="00606134">
              <w:t>1</w:t>
            </w:r>
          </w:p>
        </w:tc>
        <w:tc>
          <w:tcPr>
            <w:tcW w:w="3156" w:type="dxa"/>
          </w:tcPr>
          <w:p w:rsidR="00BC19CE" w:rsidRPr="00606134" w:rsidRDefault="00BC19CE" w:rsidP="00606134">
            <w:pPr>
              <w:autoSpaceDE w:val="0"/>
              <w:autoSpaceDN w:val="0"/>
              <w:adjustRightInd w:val="0"/>
              <w:ind w:right="-1"/>
              <w:jc w:val="center"/>
            </w:pPr>
            <w:r w:rsidRPr="00606134">
              <w:t>2</w:t>
            </w:r>
          </w:p>
        </w:tc>
        <w:tc>
          <w:tcPr>
            <w:tcW w:w="3904" w:type="dxa"/>
          </w:tcPr>
          <w:p w:rsidR="00BC19CE" w:rsidRPr="00606134" w:rsidRDefault="00BC19CE" w:rsidP="00606134">
            <w:pPr>
              <w:autoSpaceDE w:val="0"/>
              <w:autoSpaceDN w:val="0"/>
              <w:adjustRightInd w:val="0"/>
              <w:ind w:right="-1"/>
              <w:jc w:val="center"/>
            </w:pPr>
            <w:r w:rsidRPr="00606134">
              <w:t>3</w:t>
            </w:r>
          </w:p>
        </w:tc>
      </w:tr>
      <w:tr w:rsidR="00BC19CE" w:rsidRPr="00AD2DF8" w:rsidTr="00606134">
        <w:trPr>
          <w:trHeight w:val="502"/>
        </w:trPr>
        <w:tc>
          <w:tcPr>
            <w:tcW w:w="2863" w:type="dxa"/>
          </w:tcPr>
          <w:p w:rsidR="00BC19CE" w:rsidRPr="00606134" w:rsidRDefault="00BC19CE" w:rsidP="00606134">
            <w:pPr>
              <w:autoSpaceDE w:val="0"/>
              <w:autoSpaceDN w:val="0"/>
              <w:adjustRightInd w:val="0"/>
              <w:ind w:right="-1"/>
              <w:jc w:val="center"/>
            </w:pPr>
            <w:r w:rsidRPr="00606134">
              <w:t>Из расчета на один катридж</w:t>
            </w:r>
          </w:p>
        </w:tc>
        <w:tc>
          <w:tcPr>
            <w:tcW w:w="3156" w:type="dxa"/>
          </w:tcPr>
          <w:p w:rsidR="00BC19CE" w:rsidRPr="00606134" w:rsidRDefault="00BC19CE" w:rsidP="00606134">
            <w:pPr>
              <w:autoSpaceDE w:val="0"/>
              <w:autoSpaceDN w:val="0"/>
              <w:adjustRightInd w:val="0"/>
              <w:ind w:right="-1"/>
              <w:jc w:val="center"/>
            </w:pPr>
            <w:r w:rsidRPr="00606134">
              <w:t>500,00</w:t>
            </w:r>
          </w:p>
        </w:tc>
        <w:tc>
          <w:tcPr>
            <w:tcW w:w="3904" w:type="dxa"/>
          </w:tcPr>
          <w:p w:rsidR="00BC19CE" w:rsidRPr="00606134" w:rsidRDefault="00BC19CE" w:rsidP="00606134">
            <w:pPr>
              <w:autoSpaceDE w:val="0"/>
              <w:autoSpaceDN w:val="0"/>
              <w:adjustRightInd w:val="0"/>
              <w:ind w:right="-1"/>
              <w:jc w:val="center"/>
            </w:pPr>
            <w:r w:rsidRPr="00606134">
              <w:t>500,00</w:t>
            </w:r>
          </w:p>
        </w:tc>
      </w:tr>
    </w:tbl>
    <w:p w:rsidR="00BC19CE" w:rsidRDefault="00BC19CE" w:rsidP="007D7F02">
      <w:pPr>
        <w:tabs>
          <w:tab w:val="left" w:pos="8317"/>
          <w:tab w:val="left" w:pos="8505"/>
        </w:tabs>
        <w:rPr>
          <w:sz w:val="28"/>
          <w:szCs w:val="28"/>
        </w:rPr>
      </w:pPr>
    </w:p>
    <w:p w:rsidR="00BC19CE" w:rsidRPr="00AD2DF8" w:rsidRDefault="00BC19CE" w:rsidP="007D7F02">
      <w:pPr>
        <w:tabs>
          <w:tab w:val="left" w:pos="8317"/>
          <w:tab w:val="left" w:pos="8505"/>
        </w:tabs>
        <w:rPr>
          <w:sz w:val="28"/>
          <w:szCs w:val="28"/>
        </w:rPr>
      </w:pPr>
    </w:p>
    <w:p w:rsidR="00BC19CE" w:rsidRPr="00AD2DF8" w:rsidRDefault="00BC19CE" w:rsidP="007D7F02">
      <w:pPr>
        <w:tabs>
          <w:tab w:val="left" w:pos="8317"/>
          <w:tab w:val="left" w:pos="8505"/>
        </w:tabs>
        <w:rPr>
          <w:sz w:val="28"/>
          <w:szCs w:val="28"/>
        </w:rPr>
      </w:pPr>
    </w:p>
    <w:p w:rsidR="00BC19CE" w:rsidRPr="00D630FE" w:rsidRDefault="00BC19CE" w:rsidP="00644702">
      <w:pPr>
        <w:outlineLvl w:val="0"/>
        <w:rPr>
          <w:sz w:val="28"/>
          <w:szCs w:val="28"/>
        </w:rPr>
      </w:pPr>
      <w:r w:rsidRPr="00D630FE">
        <w:rPr>
          <w:sz w:val="28"/>
          <w:szCs w:val="28"/>
        </w:rPr>
        <w:t>Заместитель главы</w:t>
      </w:r>
    </w:p>
    <w:p w:rsidR="00BC19CE" w:rsidRPr="00D630FE" w:rsidRDefault="00BC19CE" w:rsidP="00D630FE">
      <w:pPr>
        <w:rPr>
          <w:sz w:val="28"/>
          <w:szCs w:val="28"/>
        </w:rPr>
      </w:pPr>
      <w:r w:rsidRPr="00D630FE">
        <w:rPr>
          <w:sz w:val="28"/>
          <w:szCs w:val="28"/>
        </w:rPr>
        <w:t>Темрюкского городского поселения</w:t>
      </w:r>
    </w:p>
    <w:p w:rsidR="00BC19CE" w:rsidRPr="00D630FE" w:rsidRDefault="00BC19CE" w:rsidP="00D630FE">
      <w:pPr>
        <w:rPr>
          <w:sz w:val="28"/>
          <w:szCs w:val="28"/>
        </w:rPr>
      </w:pPr>
      <w:r w:rsidRPr="00D630FE">
        <w:rPr>
          <w:sz w:val="28"/>
          <w:szCs w:val="28"/>
        </w:rPr>
        <w:t>Темрюкского района                                                                             А.В. Румянцева</w:t>
      </w:r>
    </w:p>
    <w:p w:rsidR="00BC19CE" w:rsidRDefault="00BC19CE" w:rsidP="00F91FFF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</w:t>
      </w:r>
    </w:p>
    <w:p w:rsidR="00BC19CE" w:rsidRDefault="00BC19CE" w:rsidP="00F91FFF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BC19CE" w:rsidRDefault="00BC19CE" w:rsidP="00F91FFF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BC19CE" w:rsidRPr="004B1B6B" w:rsidRDefault="00BC19CE" w:rsidP="00644702">
      <w:pPr>
        <w:pStyle w:val="ConsPlusNormal"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</w:t>
      </w:r>
      <w:r w:rsidRPr="004B1B6B">
        <w:rPr>
          <w:rFonts w:ascii="Times New Roman" w:hAnsi="Times New Roman" w:cs="Times New Roman"/>
          <w:sz w:val="28"/>
          <w:szCs w:val="28"/>
        </w:rPr>
        <w:t>ПРИЛОЖЕНИЕ</w:t>
      </w:r>
      <w:r>
        <w:rPr>
          <w:rFonts w:ascii="Times New Roman" w:hAnsi="Times New Roman" w:cs="Times New Roman"/>
          <w:sz w:val="28"/>
          <w:szCs w:val="28"/>
        </w:rPr>
        <w:t xml:space="preserve"> № 23</w:t>
      </w:r>
    </w:p>
    <w:p w:rsidR="00BC19CE" w:rsidRDefault="00BC19CE" w:rsidP="00F91FFF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BC19CE" w:rsidRDefault="00BC19CE" w:rsidP="00644702">
      <w:pPr>
        <w:pStyle w:val="ConsPlusNormal"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УТВЕРЖДЕНЫ</w:t>
      </w:r>
    </w:p>
    <w:p w:rsidR="00BC19CE" w:rsidRDefault="00BC19CE" w:rsidP="00F91FFF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постановлением администрации                                                                                                                                                                                         </w:t>
      </w:r>
    </w:p>
    <w:p w:rsidR="00BC19CE" w:rsidRDefault="00BC19CE" w:rsidP="00F91FFF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Темрюкского городского поселения </w:t>
      </w:r>
    </w:p>
    <w:p w:rsidR="00BC19CE" w:rsidRDefault="00BC19CE" w:rsidP="00F91FFF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Темрюкского района</w:t>
      </w:r>
    </w:p>
    <w:p w:rsidR="00BC19CE" w:rsidRDefault="00BC19CE" w:rsidP="00F91FFF">
      <w:pPr>
        <w:ind w:left="5529" w:right="139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7A5CC4">
        <w:rPr>
          <w:sz w:val="28"/>
          <w:szCs w:val="28"/>
        </w:rPr>
        <w:t xml:space="preserve">от   </w:t>
      </w:r>
      <w:r w:rsidRPr="007A5CC4">
        <w:rPr>
          <w:sz w:val="28"/>
          <w:szCs w:val="28"/>
          <w:u w:val="single"/>
        </w:rPr>
        <w:t xml:space="preserve">11.10.2016      </w:t>
      </w:r>
      <w:r w:rsidRPr="007A5CC4">
        <w:rPr>
          <w:sz w:val="28"/>
          <w:szCs w:val="28"/>
        </w:rPr>
        <w:t xml:space="preserve">№    </w:t>
      </w:r>
      <w:r w:rsidRPr="007A5CC4">
        <w:rPr>
          <w:sz w:val="28"/>
          <w:szCs w:val="28"/>
          <w:u w:val="single"/>
        </w:rPr>
        <w:t xml:space="preserve">  1268  </w:t>
      </w:r>
    </w:p>
    <w:p w:rsidR="00BC19CE" w:rsidRPr="005233AC" w:rsidRDefault="00BC19CE" w:rsidP="00B92459">
      <w:pPr>
        <w:jc w:val="center"/>
      </w:pPr>
    </w:p>
    <w:p w:rsidR="00BC19CE" w:rsidRPr="008C03D5" w:rsidRDefault="00BC19CE" w:rsidP="00B92459">
      <w:pPr>
        <w:jc w:val="center"/>
      </w:pPr>
    </w:p>
    <w:p w:rsidR="00BC19CE" w:rsidRPr="00F91FFF" w:rsidRDefault="00BC19CE" w:rsidP="00644702">
      <w:pPr>
        <w:jc w:val="center"/>
        <w:outlineLvl w:val="0"/>
        <w:rPr>
          <w:b/>
          <w:sz w:val="28"/>
          <w:szCs w:val="28"/>
        </w:rPr>
      </w:pPr>
      <w:r w:rsidRPr="00F91FFF">
        <w:rPr>
          <w:b/>
          <w:sz w:val="28"/>
          <w:szCs w:val="28"/>
        </w:rPr>
        <w:t>НОРМАТИВЫ</w:t>
      </w:r>
    </w:p>
    <w:p w:rsidR="00BC19CE" w:rsidRPr="00F91FFF" w:rsidRDefault="00BC19CE" w:rsidP="008C03D5">
      <w:pPr>
        <w:pStyle w:val="NoSpacing"/>
        <w:jc w:val="center"/>
        <w:rPr>
          <w:rFonts w:ascii="Times New Roman" w:hAnsi="Times New Roman" w:cs="Times New Roman"/>
          <w:b/>
          <w:sz w:val="28"/>
          <w:szCs w:val="28"/>
          <w:lang w:eastAsia="en-US"/>
        </w:rPr>
      </w:pPr>
      <w:r w:rsidRPr="00F91FFF">
        <w:rPr>
          <w:rFonts w:ascii="Times New Roman" w:hAnsi="Times New Roman" w:cs="Times New Roman"/>
          <w:b/>
          <w:sz w:val="28"/>
          <w:szCs w:val="28"/>
        </w:rPr>
        <w:t xml:space="preserve">обеспечения функций </w:t>
      </w:r>
      <w:r>
        <w:rPr>
          <w:rFonts w:ascii="Times New Roman" w:hAnsi="Times New Roman" w:cs="Times New Roman"/>
          <w:b/>
          <w:sz w:val="28"/>
          <w:szCs w:val="28"/>
        </w:rPr>
        <w:t xml:space="preserve">муниципальных </w:t>
      </w:r>
      <w:r w:rsidRPr="00F91FFF">
        <w:rPr>
          <w:rFonts w:ascii="Times New Roman" w:hAnsi="Times New Roman" w:cs="Times New Roman"/>
          <w:b/>
          <w:sz w:val="28"/>
          <w:szCs w:val="28"/>
        </w:rPr>
        <w:t xml:space="preserve">казенных учреждений, подведомственных администрации Темрюкского городского поселения Темрюкского района, применяемые при расчете нормативных затрат </w:t>
      </w:r>
      <w:r w:rsidRPr="00F91FFF">
        <w:rPr>
          <w:rFonts w:ascii="Times New Roman" w:hAnsi="Times New Roman" w:cs="Times New Roman"/>
          <w:b/>
          <w:sz w:val="28"/>
          <w:szCs w:val="28"/>
          <w:lang w:eastAsia="en-US"/>
        </w:rPr>
        <w:t>на приобретение хозяйственных товаров (инвентаря)</w:t>
      </w:r>
    </w:p>
    <w:p w:rsidR="00BC19CE" w:rsidRPr="008C03D5" w:rsidRDefault="00BC19CE" w:rsidP="008C03D5">
      <w:pPr>
        <w:jc w:val="center"/>
        <w:rPr>
          <w:lang w:eastAsia="en-US"/>
        </w:rPr>
      </w:pPr>
    </w:p>
    <w:tbl>
      <w:tblPr>
        <w:tblW w:w="9782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86"/>
        <w:gridCol w:w="3943"/>
        <w:gridCol w:w="755"/>
        <w:gridCol w:w="1473"/>
        <w:gridCol w:w="1458"/>
        <w:gridCol w:w="1559"/>
      </w:tblGrid>
      <w:tr w:rsidR="00BC19CE" w:rsidRPr="008C03D5" w:rsidTr="00A84FC2">
        <w:tc>
          <w:tcPr>
            <w:tcW w:w="594" w:type="dxa"/>
          </w:tcPr>
          <w:p w:rsidR="00BC19CE" w:rsidRPr="008C03D5" w:rsidRDefault="00BC19CE" w:rsidP="008C03D5">
            <w:pPr>
              <w:jc w:val="center"/>
              <w:rPr>
                <w:lang w:eastAsia="en-US"/>
              </w:rPr>
            </w:pPr>
            <w:r w:rsidRPr="008C03D5">
              <w:rPr>
                <w:lang w:eastAsia="en-US"/>
              </w:rPr>
              <w:t>№ п/п</w:t>
            </w:r>
          </w:p>
        </w:tc>
        <w:tc>
          <w:tcPr>
            <w:tcW w:w="3943" w:type="dxa"/>
          </w:tcPr>
          <w:p w:rsidR="00BC19CE" w:rsidRPr="008C03D5" w:rsidRDefault="00BC19CE" w:rsidP="008C03D5">
            <w:pPr>
              <w:jc w:val="center"/>
              <w:rPr>
                <w:lang w:eastAsia="en-US"/>
              </w:rPr>
            </w:pPr>
            <w:r w:rsidRPr="008C03D5">
              <w:rPr>
                <w:lang w:eastAsia="en-US"/>
              </w:rPr>
              <w:t xml:space="preserve">Наименование товара  </w:t>
            </w:r>
          </w:p>
        </w:tc>
        <w:tc>
          <w:tcPr>
            <w:tcW w:w="755" w:type="dxa"/>
          </w:tcPr>
          <w:p w:rsidR="00BC19CE" w:rsidRPr="008C03D5" w:rsidRDefault="00BC19CE" w:rsidP="008C03D5">
            <w:pPr>
              <w:jc w:val="center"/>
              <w:rPr>
                <w:lang w:eastAsia="en-US"/>
              </w:rPr>
            </w:pPr>
            <w:r w:rsidRPr="008C03D5">
              <w:rPr>
                <w:lang w:eastAsia="en-US"/>
              </w:rPr>
              <w:t>ед. изм.</w:t>
            </w:r>
          </w:p>
        </w:tc>
        <w:tc>
          <w:tcPr>
            <w:tcW w:w="1473" w:type="dxa"/>
          </w:tcPr>
          <w:p w:rsidR="00BC19CE" w:rsidRPr="008C03D5" w:rsidRDefault="00BC19CE" w:rsidP="008C03D5">
            <w:pPr>
              <w:jc w:val="center"/>
              <w:rPr>
                <w:lang w:eastAsia="en-US"/>
              </w:rPr>
            </w:pPr>
            <w:r w:rsidRPr="008C03D5">
              <w:rPr>
                <w:lang w:eastAsia="en-US"/>
              </w:rPr>
              <w:t>цена за ед. (руб.)</w:t>
            </w:r>
          </w:p>
        </w:tc>
        <w:tc>
          <w:tcPr>
            <w:tcW w:w="1458" w:type="dxa"/>
          </w:tcPr>
          <w:p w:rsidR="00BC19CE" w:rsidRPr="008C03D5" w:rsidRDefault="00BC19CE" w:rsidP="008C03D5">
            <w:pPr>
              <w:jc w:val="center"/>
              <w:rPr>
                <w:lang w:eastAsia="en-US"/>
              </w:rPr>
            </w:pPr>
            <w:r w:rsidRPr="008C03D5">
              <w:rPr>
                <w:lang w:eastAsia="en-US"/>
              </w:rPr>
              <w:t>норматив (руководство)</w:t>
            </w:r>
            <w:r>
              <w:rPr>
                <w:lang w:eastAsia="en-US"/>
              </w:rPr>
              <w:t>*</w:t>
            </w:r>
          </w:p>
        </w:tc>
        <w:tc>
          <w:tcPr>
            <w:tcW w:w="1559" w:type="dxa"/>
          </w:tcPr>
          <w:p w:rsidR="00BC19CE" w:rsidRPr="008C03D5" w:rsidRDefault="00BC19CE" w:rsidP="008C03D5">
            <w:pPr>
              <w:jc w:val="center"/>
              <w:rPr>
                <w:lang w:eastAsia="en-US"/>
              </w:rPr>
            </w:pPr>
            <w:r w:rsidRPr="008C03D5">
              <w:rPr>
                <w:lang w:eastAsia="en-US"/>
              </w:rPr>
              <w:t>норматив</w:t>
            </w:r>
          </w:p>
          <w:p w:rsidR="00BC19CE" w:rsidRPr="008C03D5" w:rsidRDefault="00BC19CE" w:rsidP="008C03D5">
            <w:pPr>
              <w:jc w:val="center"/>
              <w:rPr>
                <w:lang w:eastAsia="en-US"/>
              </w:rPr>
            </w:pPr>
            <w:r w:rsidRPr="008C03D5">
              <w:rPr>
                <w:lang w:eastAsia="en-US"/>
              </w:rPr>
              <w:t>(сотрудники)</w:t>
            </w:r>
            <w:r>
              <w:rPr>
                <w:lang w:eastAsia="en-US"/>
              </w:rPr>
              <w:t>*</w:t>
            </w:r>
          </w:p>
        </w:tc>
      </w:tr>
      <w:tr w:rsidR="00BC19CE" w:rsidRPr="008C03D5" w:rsidTr="00A84FC2">
        <w:tc>
          <w:tcPr>
            <w:tcW w:w="594" w:type="dxa"/>
          </w:tcPr>
          <w:p w:rsidR="00BC19CE" w:rsidRPr="008C03D5" w:rsidRDefault="00BC19CE" w:rsidP="008C03D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3943" w:type="dxa"/>
          </w:tcPr>
          <w:p w:rsidR="00BC19CE" w:rsidRPr="008C03D5" w:rsidRDefault="00BC19CE" w:rsidP="008C03D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755" w:type="dxa"/>
          </w:tcPr>
          <w:p w:rsidR="00BC19CE" w:rsidRPr="008C03D5" w:rsidRDefault="00BC19CE" w:rsidP="008C03D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473" w:type="dxa"/>
          </w:tcPr>
          <w:p w:rsidR="00BC19CE" w:rsidRPr="008C03D5" w:rsidRDefault="00BC19CE" w:rsidP="008C03D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458" w:type="dxa"/>
          </w:tcPr>
          <w:p w:rsidR="00BC19CE" w:rsidRPr="008C03D5" w:rsidRDefault="00BC19CE" w:rsidP="008C03D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1559" w:type="dxa"/>
          </w:tcPr>
          <w:p w:rsidR="00BC19CE" w:rsidRPr="008C03D5" w:rsidRDefault="00BC19CE" w:rsidP="008C03D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</w:tr>
      <w:tr w:rsidR="00BC19CE" w:rsidRPr="008C03D5" w:rsidTr="00A84FC2">
        <w:tc>
          <w:tcPr>
            <w:tcW w:w="9782" w:type="dxa"/>
            <w:gridSpan w:val="6"/>
          </w:tcPr>
          <w:p w:rsidR="00BC19CE" w:rsidRDefault="00BC19CE" w:rsidP="008C03D5">
            <w:pPr>
              <w:jc w:val="center"/>
              <w:rPr>
                <w:lang w:eastAsia="en-US"/>
              </w:rPr>
            </w:pPr>
            <w:r w:rsidRPr="009A0152">
              <w:rPr>
                <w:lang w:eastAsia="en-US"/>
              </w:rPr>
              <w:t>Муниципальное казенное учреждение  Темрюкского городского поселения Темрюкского района «Молодежный досуговый центр»</w:t>
            </w:r>
          </w:p>
          <w:p w:rsidR="00BC19CE" w:rsidRPr="008C03D5" w:rsidRDefault="00BC19CE" w:rsidP="008C03D5">
            <w:pPr>
              <w:jc w:val="center"/>
              <w:rPr>
                <w:lang w:eastAsia="en-US"/>
              </w:rPr>
            </w:pPr>
          </w:p>
        </w:tc>
      </w:tr>
      <w:tr w:rsidR="00BC19CE" w:rsidRPr="008C03D5" w:rsidTr="00A84FC2">
        <w:tc>
          <w:tcPr>
            <w:tcW w:w="594" w:type="dxa"/>
          </w:tcPr>
          <w:p w:rsidR="00BC19CE" w:rsidRPr="008C03D5" w:rsidRDefault="00BC19CE" w:rsidP="008C03D5">
            <w:pPr>
              <w:jc w:val="center"/>
              <w:rPr>
                <w:lang w:eastAsia="en-US"/>
              </w:rPr>
            </w:pPr>
            <w:r w:rsidRPr="008C03D5">
              <w:rPr>
                <w:lang w:eastAsia="en-US"/>
              </w:rPr>
              <w:t>1</w:t>
            </w:r>
          </w:p>
        </w:tc>
        <w:tc>
          <w:tcPr>
            <w:tcW w:w="3943" w:type="dxa"/>
          </w:tcPr>
          <w:p w:rsidR="00BC19CE" w:rsidRPr="008C03D5" w:rsidRDefault="00BC19CE" w:rsidP="008C03D5">
            <w:pPr>
              <w:rPr>
                <w:lang w:eastAsia="en-US"/>
              </w:rPr>
            </w:pPr>
            <w:r w:rsidRPr="008C03D5">
              <w:rPr>
                <w:lang w:eastAsia="en-US"/>
              </w:rPr>
              <w:t>Моющее средство «Прогресс» 5л.</w:t>
            </w:r>
          </w:p>
        </w:tc>
        <w:tc>
          <w:tcPr>
            <w:tcW w:w="755" w:type="dxa"/>
          </w:tcPr>
          <w:p w:rsidR="00BC19CE" w:rsidRPr="008C03D5" w:rsidRDefault="00BC19CE" w:rsidP="008C03D5">
            <w:pPr>
              <w:jc w:val="center"/>
              <w:rPr>
                <w:lang w:eastAsia="en-US"/>
              </w:rPr>
            </w:pPr>
            <w:r w:rsidRPr="008C03D5">
              <w:rPr>
                <w:lang w:eastAsia="en-US"/>
              </w:rPr>
              <w:t>шт.</w:t>
            </w:r>
          </w:p>
        </w:tc>
        <w:tc>
          <w:tcPr>
            <w:tcW w:w="1473" w:type="dxa"/>
          </w:tcPr>
          <w:p w:rsidR="00BC19CE" w:rsidRPr="008C03D5" w:rsidRDefault="00BC19CE" w:rsidP="008C03D5">
            <w:pPr>
              <w:jc w:val="center"/>
              <w:rPr>
                <w:lang w:eastAsia="en-US"/>
              </w:rPr>
            </w:pPr>
            <w:r w:rsidRPr="008C03D5">
              <w:rPr>
                <w:lang w:eastAsia="en-US"/>
              </w:rPr>
              <w:t>290</w:t>
            </w:r>
          </w:p>
        </w:tc>
        <w:tc>
          <w:tcPr>
            <w:tcW w:w="1458" w:type="dxa"/>
          </w:tcPr>
          <w:p w:rsidR="00BC19CE" w:rsidRPr="008C03D5" w:rsidRDefault="00BC19CE" w:rsidP="008C03D5">
            <w:pPr>
              <w:jc w:val="center"/>
              <w:rPr>
                <w:lang w:eastAsia="en-US"/>
              </w:rPr>
            </w:pPr>
            <w:r w:rsidRPr="008C03D5">
              <w:rPr>
                <w:lang w:eastAsia="en-US"/>
              </w:rPr>
              <w:t>-</w:t>
            </w:r>
          </w:p>
        </w:tc>
        <w:tc>
          <w:tcPr>
            <w:tcW w:w="1559" w:type="dxa"/>
          </w:tcPr>
          <w:p w:rsidR="00BC19CE" w:rsidRPr="008C03D5" w:rsidRDefault="00BC19CE" w:rsidP="008C03D5">
            <w:pPr>
              <w:jc w:val="center"/>
              <w:rPr>
                <w:lang w:eastAsia="en-US"/>
              </w:rPr>
            </w:pPr>
            <w:r w:rsidRPr="008C03D5">
              <w:rPr>
                <w:lang w:eastAsia="en-US"/>
              </w:rPr>
              <w:t>2</w:t>
            </w:r>
          </w:p>
        </w:tc>
      </w:tr>
      <w:tr w:rsidR="00BC19CE" w:rsidRPr="008C03D5" w:rsidTr="00A84FC2">
        <w:tc>
          <w:tcPr>
            <w:tcW w:w="594" w:type="dxa"/>
          </w:tcPr>
          <w:p w:rsidR="00BC19CE" w:rsidRPr="008C03D5" w:rsidRDefault="00BC19CE" w:rsidP="008C03D5">
            <w:pPr>
              <w:jc w:val="center"/>
              <w:rPr>
                <w:lang w:eastAsia="en-US"/>
              </w:rPr>
            </w:pPr>
            <w:r w:rsidRPr="008C03D5">
              <w:rPr>
                <w:lang w:eastAsia="en-US"/>
              </w:rPr>
              <w:t>2</w:t>
            </w:r>
          </w:p>
        </w:tc>
        <w:tc>
          <w:tcPr>
            <w:tcW w:w="3943" w:type="dxa"/>
          </w:tcPr>
          <w:p w:rsidR="00BC19CE" w:rsidRPr="008C03D5" w:rsidRDefault="00BC19CE" w:rsidP="008C03D5">
            <w:pPr>
              <w:rPr>
                <w:lang w:eastAsia="en-US"/>
              </w:rPr>
            </w:pPr>
            <w:r w:rsidRPr="008C03D5">
              <w:rPr>
                <w:lang w:eastAsia="en-US"/>
              </w:rPr>
              <w:t>Чистящее средство «Санокс» 750мл.</w:t>
            </w:r>
          </w:p>
        </w:tc>
        <w:tc>
          <w:tcPr>
            <w:tcW w:w="755" w:type="dxa"/>
          </w:tcPr>
          <w:p w:rsidR="00BC19CE" w:rsidRPr="008C03D5" w:rsidRDefault="00BC19CE" w:rsidP="008C03D5">
            <w:pPr>
              <w:jc w:val="center"/>
              <w:rPr>
                <w:lang w:eastAsia="en-US"/>
              </w:rPr>
            </w:pPr>
            <w:r w:rsidRPr="008C03D5">
              <w:rPr>
                <w:lang w:eastAsia="en-US"/>
              </w:rPr>
              <w:t>шт.</w:t>
            </w:r>
          </w:p>
        </w:tc>
        <w:tc>
          <w:tcPr>
            <w:tcW w:w="1473" w:type="dxa"/>
          </w:tcPr>
          <w:p w:rsidR="00BC19CE" w:rsidRPr="008C03D5" w:rsidRDefault="00BC19CE" w:rsidP="008C03D5">
            <w:pPr>
              <w:jc w:val="center"/>
              <w:rPr>
                <w:lang w:eastAsia="en-US"/>
              </w:rPr>
            </w:pPr>
            <w:r w:rsidRPr="008C03D5">
              <w:rPr>
                <w:lang w:eastAsia="en-US"/>
              </w:rPr>
              <w:t>85</w:t>
            </w:r>
          </w:p>
        </w:tc>
        <w:tc>
          <w:tcPr>
            <w:tcW w:w="1458" w:type="dxa"/>
          </w:tcPr>
          <w:p w:rsidR="00BC19CE" w:rsidRPr="008C03D5" w:rsidRDefault="00BC19CE" w:rsidP="008C03D5">
            <w:pPr>
              <w:jc w:val="center"/>
              <w:rPr>
                <w:lang w:eastAsia="en-US"/>
              </w:rPr>
            </w:pPr>
            <w:r w:rsidRPr="008C03D5">
              <w:rPr>
                <w:lang w:eastAsia="en-US"/>
              </w:rPr>
              <w:t>4</w:t>
            </w:r>
          </w:p>
        </w:tc>
        <w:tc>
          <w:tcPr>
            <w:tcW w:w="1559" w:type="dxa"/>
          </w:tcPr>
          <w:p w:rsidR="00BC19CE" w:rsidRPr="008C03D5" w:rsidRDefault="00BC19CE" w:rsidP="008C03D5">
            <w:pPr>
              <w:jc w:val="center"/>
              <w:rPr>
                <w:lang w:eastAsia="en-US"/>
              </w:rPr>
            </w:pPr>
            <w:r w:rsidRPr="008C03D5">
              <w:rPr>
                <w:lang w:eastAsia="en-US"/>
              </w:rPr>
              <w:t>8</w:t>
            </w:r>
          </w:p>
        </w:tc>
      </w:tr>
      <w:tr w:rsidR="00BC19CE" w:rsidRPr="008C03D5" w:rsidTr="00A84FC2">
        <w:tc>
          <w:tcPr>
            <w:tcW w:w="594" w:type="dxa"/>
          </w:tcPr>
          <w:p w:rsidR="00BC19CE" w:rsidRPr="008C03D5" w:rsidRDefault="00BC19CE" w:rsidP="008C03D5">
            <w:pPr>
              <w:jc w:val="center"/>
              <w:rPr>
                <w:lang w:eastAsia="en-US"/>
              </w:rPr>
            </w:pPr>
            <w:r w:rsidRPr="008C03D5">
              <w:rPr>
                <w:lang w:eastAsia="en-US"/>
              </w:rPr>
              <w:t>3</w:t>
            </w:r>
          </w:p>
        </w:tc>
        <w:tc>
          <w:tcPr>
            <w:tcW w:w="3943" w:type="dxa"/>
          </w:tcPr>
          <w:p w:rsidR="00BC19CE" w:rsidRPr="008C03D5" w:rsidRDefault="00BC19CE" w:rsidP="008C03D5">
            <w:pPr>
              <w:rPr>
                <w:lang w:eastAsia="en-US"/>
              </w:rPr>
            </w:pPr>
            <w:r w:rsidRPr="008C03D5">
              <w:rPr>
                <w:lang w:eastAsia="en-US"/>
              </w:rPr>
              <w:t>Освежитель воздуха</w:t>
            </w:r>
          </w:p>
        </w:tc>
        <w:tc>
          <w:tcPr>
            <w:tcW w:w="755" w:type="dxa"/>
          </w:tcPr>
          <w:p w:rsidR="00BC19CE" w:rsidRPr="008C03D5" w:rsidRDefault="00BC19CE" w:rsidP="008C03D5">
            <w:pPr>
              <w:jc w:val="center"/>
              <w:rPr>
                <w:lang w:eastAsia="en-US"/>
              </w:rPr>
            </w:pPr>
            <w:r w:rsidRPr="008C03D5">
              <w:rPr>
                <w:lang w:eastAsia="en-US"/>
              </w:rPr>
              <w:t>шт.</w:t>
            </w:r>
          </w:p>
        </w:tc>
        <w:tc>
          <w:tcPr>
            <w:tcW w:w="1473" w:type="dxa"/>
          </w:tcPr>
          <w:p w:rsidR="00BC19CE" w:rsidRPr="008C03D5" w:rsidRDefault="00BC19CE" w:rsidP="008C03D5">
            <w:pPr>
              <w:jc w:val="center"/>
              <w:rPr>
                <w:lang w:eastAsia="en-US"/>
              </w:rPr>
            </w:pPr>
            <w:r w:rsidRPr="008C03D5">
              <w:rPr>
                <w:lang w:eastAsia="en-US"/>
              </w:rPr>
              <w:t>80</w:t>
            </w:r>
          </w:p>
        </w:tc>
        <w:tc>
          <w:tcPr>
            <w:tcW w:w="1458" w:type="dxa"/>
          </w:tcPr>
          <w:p w:rsidR="00BC19CE" w:rsidRPr="008C03D5" w:rsidRDefault="00BC19CE" w:rsidP="008C03D5">
            <w:pPr>
              <w:jc w:val="center"/>
              <w:rPr>
                <w:lang w:eastAsia="en-US"/>
              </w:rPr>
            </w:pPr>
            <w:r w:rsidRPr="008C03D5">
              <w:rPr>
                <w:lang w:eastAsia="en-US"/>
              </w:rPr>
              <w:t>4</w:t>
            </w:r>
          </w:p>
        </w:tc>
        <w:tc>
          <w:tcPr>
            <w:tcW w:w="1559" w:type="dxa"/>
          </w:tcPr>
          <w:p w:rsidR="00BC19CE" w:rsidRPr="008C03D5" w:rsidRDefault="00BC19CE" w:rsidP="008C03D5">
            <w:pPr>
              <w:jc w:val="center"/>
              <w:rPr>
                <w:lang w:eastAsia="en-US"/>
              </w:rPr>
            </w:pPr>
            <w:r w:rsidRPr="008C03D5">
              <w:rPr>
                <w:lang w:eastAsia="en-US"/>
              </w:rPr>
              <w:t>8</w:t>
            </w:r>
          </w:p>
        </w:tc>
      </w:tr>
      <w:tr w:rsidR="00BC19CE" w:rsidRPr="008C03D5" w:rsidTr="00A84FC2">
        <w:tc>
          <w:tcPr>
            <w:tcW w:w="594" w:type="dxa"/>
          </w:tcPr>
          <w:p w:rsidR="00BC19CE" w:rsidRPr="008C03D5" w:rsidRDefault="00BC19CE" w:rsidP="008C03D5">
            <w:pPr>
              <w:jc w:val="center"/>
              <w:rPr>
                <w:lang w:eastAsia="en-US"/>
              </w:rPr>
            </w:pPr>
            <w:r w:rsidRPr="008C03D5">
              <w:rPr>
                <w:lang w:eastAsia="en-US"/>
              </w:rPr>
              <w:t>4</w:t>
            </w:r>
          </w:p>
        </w:tc>
        <w:tc>
          <w:tcPr>
            <w:tcW w:w="3943" w:type="dxa"/>
          </w:tcPr>
          <w:p w:rsidR="00BC19CE" w:rsidRPr="008C03D5" w:rsidRDefault="00BC19CE" w:rsidP="008C03D5">
            <w:pPr>
              <w:rPr>
                <w:lang w:eastAsia="en-US"/>
              </w:rPr>
            </w:pPr>
            <w:r w:rsidRPr="008C03D5">
              <w:rPr>
                <w:lang w:eastAsia="en-US"/>
              </w:rPr>
              <w:t>Пакеты д/мусора 30л х 50 шт.</w:t>
            </w:r>
          </w:p>
        </w:tc>
        <w:tc>
          <w:tcPr>
            <w:tcW w:w="755" w:type="dxa"/>
          </w:tcPr>
          <w:p w:rsidR="00BC19CE" w:rsidRPr="008C03D5" w:rsidRDefault="00BC19CE" w:rsidP="008C03D5">
            <w:pPr>
              <w:jc w:val="center"/>
              <w:rPr>
                <w:lang w:eastAsia="en-US"/>
              </w:rPr>
            </w:pPr>
            <w:r w:rsidRPr="008C03D5">
              <w:rPr>
                <w:lang w:eastAsia="en-US"/>
              </w:rPr>
              <w:t>шт.</w:t>
            </w:r>
          </w:p>
        </w:tc>
        <w:tc>
          <w:tcPr>
            <w:tcW w:w="1473" w:type="dxa"/>
          </w:tcPr>
          <w:p w:rsidR="00BC19CE" w:rsidRPr="008C03D5" w:rsidRDefault="00BC19CE" w:rsidP="008C03D5">
            <w:pPr>
              <w:jc w:val="center"/>
              <w:rPr>
                <w:lang w:eastAsia="en-US"/>
              </w:rPr>
            </w:pPr>
            <w:r w:rsidRPr="008C03D5">
              <w:rPr>
                <w:lang w:eastAsia="en-US"/>
              </w:rPr>
              <w:t>50</w:t>
            </w:r>
          </w:p>
        </w:tc>
        <w:tc>
          <w:tcPr>
            <w:tcW w:w="1458" w:type="dxa"/>
          </w:tcPr>
          <w:p w:rsidR="00BC19CE" w:rsidRPr="008C03D5" w:rsidRDefault="00BC19CE" w:rsidP="008C03D5">
            <w:pPr>
              <w:jc w:val="center"/>
              <w:rPr>
                <w:lang w:eastAsia="en-US"/>
              </w:rPr>
            </w:pPr>
            <w:r w:rsidRPr="008C03D5">
              <w:rPr>
                <w:lang w:eastAsia="en-US"/>
              </w:rPr>
              <w:t>4</w:t>
            </w:r>
          </w:p>
        </w:tc>
        <w:tc>
          <w:tcPr>
            <w:tcW w:w="1559" w:type="dxa"/>
          </w:tcPr>
          <w:p w:rsidR="00BC19CE" w:rsidRPr="008C03D5" w:rsidRDefault="00BC19CE" w:rsidP="008C03D5">
            <w:pPr>
              <w:jc w:val="center"/>
              <w:rPr>
                <w:lang w:eastAsia="en-US"/>
              </w:rPr>
            </w:pPr>
            <w:r w:rsidRPr="008C03D5">
              <w:rPr>
                <w:lang w:eastAsia="en-US"/>
              </w:rPr>
              <w:t>8</w:t>
            </w:r>
          </w:p>
        </w:tc>
      </w:tr>
      <w:tr w:rsidR="00BC19CE" w:rsidRPr="008C03D5" w:rsidTr="00A84FC2">
        <w:tc>
          <w:tcPr>
            <w:tcW w:w="594" w:type="dxa"/>
          </w:tcPr>
          <w:p w:rsidR="00BC19CE" w:rsidRPr="008C03D5" w:rsidRDefault="00BC19CE" w:rsidP="008C03D5">
            <w:pPr>
              <w:jc w:val="center"/>
              <w:rPr>
                <w:lang w:eastAsia="en-US"/>
              </w:rPr>
            </w:pPr>
            <w:r w:rsidRPr="008C03D5">
              <w:rPr>
                <w:lang w:eastAsia="en-US"/>
              </w:rPr>
              <w:t>5</w:t>
            </w:r>
          </w:p>
        </w:tc>
        <w:tc>
          <w:tcPr>
            <w:tcW w:w="3943" w:type="dxa"/>
          </w:tcPr>
          <w:p w:rsidR="00BC19CE" w:rsidRPr="008C03D5" w:rsidRDefault="00BC19CE" w:rsidP="008C03D5">
            <w:pPr>
              <w:rPr>
                <w:lang w:eastAsia="en-US"/>
              </w:rPr>
            </w:pPr>
            <w:r w:rsidRPr="008C03D5">
              <w:rPr>
                <w:lang w:eastAsia="en-US"/>
              </w:rPr>
              <w:t>Пакеты д/мусора 60л х 20 шт.</w:t>
            </w:r>
          </w:p>
        </w:tc>
        <w:tc>
          <w:tcPr>
            <w:tcW w:w="755" w:type="dxa"/>
          </w:tcPr>
          <w:p w:rsidR="00BC19CE" w:rsidRPr="008C03D5" w:rsidRDefault="00BC19CE" w:rsidP="008C03D5">
            <w:pPr>
              <w:jc w:val="center"/>
              <w:rPr>
                <w:lang w:eastAsia="en-US"/>
              </w:rPr>
            </w:pPr>
            <w:r w:rsidRPr="008C03D5">
              <w:rPr>
                <w:lang w:eastAsia="en-US"/>
              </w:rPr>
              <w:t>шт.</w:t>
            </w:r>
          </w:p>
        </w:tc>
        <w:tc>
          <w:tcPr>
            <w:tcW w:w="1473" w:type="dxa"/>
          </w:tcPr>
          <w:p w:rsidR="00BC19CE" w:rsidRPr="008C03D5" w:rsidRDefault="00BC19CE" w:rsidP="008C03D5">
            <w:pPr>
              <w:jc w:val="center"/>
              <w:rPr>
                <w:lang w:eastAsia="en-US"/>
              </w:rPr>
            </w:pPr>
            <w:r w:rsidRPr="008C03D5">
              <w:rPr>
                <w:lang w:eastAsia="en-US"/>
              </w:rPr>
              <w:t xml:space="preserve">75 </w:t>
            </w:r>
          </w:p>
        </w:tc>
        <w:tc>
          <w:tcPr>
            <w:tcW w:w="1458" w:type="dxa"/>
          </w:tcPr>
          <w:p w:rsidR="00BC19CE" w:rsidRPr="008C03D5" w:rsidRDefault="00BC19CE" w:rsidP="008C03D5">
            <w:pPr>
              <w:jc w:val="center"/>
              <w:rPr>
                <w:lang w:eastAsia="en-US"/>
              </w:rPr>
            </w:pPr>
            <w:r w:rsidRPr="008C03D5">
              <w:rPr>
                <w:lang w:eastAsia="en-US"/>
              </w:rPr>
              <w:t>4</w:t>
            </w:r>
          </w:p>
        </w:tc>
        <w:tc>
          <w:tcPr>
            <w:tcW w:w="1559" w:type="dxa"/>
          </w:tcPr>
          <w:p w:rsidR="00BC19CE" w:rsidRPr="008C03D5" w:rsidRDefault="00BC19CE" w:rsidP="008C03D5">
            <w:pPr>
              <w:jc w:val="center"/>
              <w:rPr>
                <w:lang w:eastAsia="en-US"/>
              </w:rPr>
            </w:pPr>
            <w:r w:rsidRPr="008C03D5">
              <w:rPr>
                <w:lang w:eastAsia="en-US"/>
              </w:rPr>
              <w:t>8</w:t>
            </w:r>
          </w:p>
        </w:tc>
      </w:tr>
      <w:tr w:rsidR="00BC19CE" w:rsidRPr="008C03D5" w:rsidTr="00A84FC2">
        <w:tc>
          <w:tcPr>
            <w:tcW w:w="594" w:type="dxa"/>
          </w:tcPr>
          <w:p w:rsidR="00BC19CE" w:rsidRPr="008C03D5" w:rsidRDefault="00BC19CE" w:rsidP="008C03D5">
            <w:pPr>
              <w:jc w:val="center"/>
              <w:rPr>
                <w:lang w:eastAsia="en-US"/>
              </w:rPr>
            </w:pPr>
            <w:r w:rsidRPr="008C03D5">
              <w:rPr>
                <w:lang w:eastAsia="en-US"/>
              </w:rPr>
              <w:t>6</w:t>
            </w:r>
          </w:p>
        </w:tc>
        <w:tc>
          <w:tcPr>
            <w:tcW w:w="3943" w:type="dxa"/>
          </w:tcPr>
          <w:p w:rsidR="00BC19CE" w:rsidRPr="008C03D5" w:rsidRDefault="00BC19CE" w:rsidP="008C03D5">
            <w:pPr>
              <w:rPr>
                <w:lang w:eastAsia="en-US"/>
              </w:rPr>
            </w:pPr>
            <w:r w:rsidRPr="008C03D5">
              <w:rPr>
                <w:lang w:eastAsia="en-US"/>
              </w:rPr>
              <w:t>Пакеты д/мусора 120л х 50 шт.</w:t>
            </w:r>
          </w:p>
        </w:tc>
        <w:tc>
          <w:tcPr>
            <w:tcW w:w="755" w:type="dxa"/>
          </w:tcPr>
          <w:p w:rsidR="00BC19CE" w:rsidRPr="008C03D5" w:rsidRDefault="00BC19CE" w:rsidP="008C03D5">
            <w:pPr>
              <w:jc w:val="center"/>
              <w:rPr>
                <w:lang w:eastAsia="en-US"/>
              </w:rPr>
            </w:pPr>
            <w:r w:rsidRPr="008C03D5">
              <w:rPr>
                <w:lang w:eastAsia="en-US"/>
              </w:rPr>
              <w:t>шт.</w:t>
            </w:r>
          </w:p>
        </w:tc>
        <w:tc>
          <w:tcPr>
            <w:tcW w:w="1473" w:type="dxa"/>
          </w:tcPr>
          <w:p w:rsidR="00BC19CE" w:rsidRPr="008C03D5" w:rsidRDefault="00BC19CE" w:rsidP="008C03D5">
            <w:pPr>
              <w:jc w:val="center"/>
              <w:rPr>
                <w:lang w:eastAsia="en-US"/>
              </w:rPr>
            </w:pPr>
            <w:r w:rsidRPr="008C03D5">
              <w:rPr>
                <w:lang w:eastAsia="en-US"/>
              </w:rPr>
              <w:t>90</w:t>
            </w:r>
          </w:p>
        </w:tc>
        <w:tc>
          <w:tcPr>
            <w:tcW w:w="1458" w:type="dxa"/>
          </w:tcPr>
          <w:p w:rsidR="00BC19CE" w:rsidRPr="008C03D5" w:rsidRDefault="00BC19CE" w:rsidP="008C03D5">
            <w:pPr>
              <w:jc w:val="center"/>
              <w:rPr>
                <w:lang w:eastAsia="en-US"/>
              </w:rPr>
            </w:pPr>
            <w:r w:rsidRPr="008C03D5">
              <w:rPr>
                <w:lang w:eastAsia="en-US"/>
              </w:rPr>
              <w:t>4</w:t>
            </w:r>
          </w:p>
        </w:tc>
        <w:tc>
          <w:tcPr>
            <w:tcW w:w="1559" w:type="dxa"/>
          </w:tcPr>
          <w:p w:rsidR="00BC19CE" w:rsidRPr="008C03D5" w:rsidRDefault="00BC19CE" w:rsidP="008C03D5">
            <w:pPr>
              <w:jc w:val="center"/>
              <w:rPr>
                <w:lang w:eastAsia="en-US"/>
              </w:rPr>
            </w:pPr>
            <w:r w:rsidRPr="008C03D5">
              <w:rPr>
                <w:lang w:eastAsia="en-US"/>
              </w:rPr>
              <w:t>8</w:t>
            </w:r>
          </w:p>
        </w:tc>
      </w:tr>
      <w:tr w:rsidR="00BC19CE" w:rsidRPr="008C03D5" w:rsidTr="00A84FC2">
        <w:tc>
          <w:tcPr>
            <w:tcW w:w="594" w:type="dxa"/>
          </w:tcPr>
          <w:p w:rsidR="00BC19CE" w:rsidRPr="008C03D5" w:rsidRDefault="00BC19CE" w:rsidP="008C03D5">
            <w:pPr>
              <w:jc w:val="center"/>
              <w:rPr>
                <w:lang w:eastAsia="en-US"/>
              </w:rPr>
            </w:pPr>
            <w:r w:rsidRPr="008C03D5">
              <w:rPr>
                <w:lang w:eastAsia="en-US"/>
              </w:rPr>
              <w:t>7</w:t>
            </w:r>
          </w:p>
        </w:tc>
        <w:tc>
          <w:tcPr>
            <w:tcW w:w="3943" w:type="dxa"/>
          </w:tcPr>
          <w:p w:rsidR="00BC19CE" w:rsidRPr="008C03D5" w:rsidRDefault="00BC19CE" w:rsidP="008C03D5">
            <w:pPr>
              <w:rPr>
                <w:lang w:eastAsia="en-US"/>
              </w:rPr>
            </w:pPr>
            <w:r w:rsidRPr="008C03D5">
              <w:rPr>
                <w:lang w:eastAsia="en-US"/>
              </w:rPr>
              <w:t xml:space="preserve">Туалетная бумага </w:t>
            </w:r>
          </w:p>
        </w:tc>
        <w:tc>
          <w:tcPr>
            <w:tcW w:w="755" w:type="dxa"/>
          </w:tcPr>
          <w:p w:rsidR="00BC19CE" w:rsidRPr="008C03D5" w:rsidRDefault="00BC19CE" w:rsidP="008C03D5">
            <w:pPr>
              <w:jc w:val="center"/>
              <w:rPr>
                <w:lang w:eastAsia="en-US"/>
              </w:rPr>
            </w:pPr>
            <w:r w:rsidRPr="008C03D5">
              <w:rPr>
                <w:lang w:eastAsia="en-US"/>
              </w:rPr>
              <w:t>шт.</w:t>
            </w:r>
          </w:p>
        </w:tc>
        <w:tc>
          <w:tcPr>
            <w:tcW w:w="1473" w:type="dxa"/>
          </w:tcPr>
          <w:p w:rsidR="00BC19CE" w:rsidRPr="008C03D5" w:rsidRDefault="00BC19CE" w:rsidP="008C03D5">
            <w:pPr>
              <w:jc w:val="center"/>
              <w:rPr>
                <w:lang w:eastAsia="en-US"/>
              </w:rPr>
            </w:pPr>
            <w:r w:rsidRPr="008C03D5">
              <w:rPr>
                <w:lang w:eastAsia="en-US"/>
              </w:rPr>
              <w:t xml:space="preserve">15 </w:t>
            </w:r>
          </w:p>
        </w:tc>
        <w:tc>
          <w:tcPr>
            <w:tcW w:w="1458" w:type="dxa"/>
          </w:tcPr>
          <w:p w:rsidR="00BC19CE" w:rsidRPr="008C03D5" w:rsidRDefault="00BC19CE" w:rsidP="008C03D5">
            <w:pPr>
              <w:jc w:val="center"/>
              <w:rPr>
                <w:lang w:eastAsia="en-US"/>
              </w:rPr>
            </w:pPr>
            <w:r w:rsidRPr="008C03D5">
              <w:rPr>
                <w:lang w:eastAsia="en-US"/>
              </w:rPr>
              <w:t>24</w:t>
            </w:r>
          </w:p>
        </w:tc>
        <w:tc>
          <w:tcPr>
            <w:tcW w:w="1559" w:type="dxa"/>
          </w:tcPr>
          <w:p w:rsidR="00BC19CE" w:rsidRPr="008C03D5" w:rsidRDefault="00BC19CE" w:rsidP="008C03D5">
            <w:pPr>
              <w:jc w:val="center"/>
              <w:rPr>
                <w:lang w:eastAsia="en-US"/>
              </w:rPr>
            </w:pPr>
            <w:r w:rsidRPr="008C03D5">
              <w:rPr>
                <w:lang w:eastAsia="en-US"/>
              </w:rPr>
              <w:t>108</w:t>
            </w:r>
          </w:p>
        </w:tc>
      </w:tr>
      <w:tr w:rsidR="00BC19CE" w:rsidRPr="008C03D5" w:rsidTr="00A84FC2">
        <w:tc>
          <w:tcPr>
            <w:tcW w:w="594" w:type="dxa"/>
          </w:tcPr>
          <w:p w:rsidR="00BC19CE" w:rsidRPr="008C03D5" w:rsidRDefault="00BC19CE" w:rsidP="008C03D5">
            <w:pPr>
              <w:jc w:val="center"/>
              <w:rPr>
                <w:lang w:eastAsia="en-US"/>
              </w:rPr>
            </w:pPr>
            <w:r w:rsidRPr="008C03D5">
              <w:rPr>
                <w:lang w:eastAsia="en-US"/>
              </w:rPr>
              <w:t>8</w:t>
            </w:r>
          </w:p>
        </w:tc>
        <w:tc>
          <w:tcPr>
            <w:tcW w:w="3943" w:type="dxa"/>
          </w:tcPr>
          <w:p w:rsidR="00BC19CE" w:rsidRPr="008C03D5" w:rsidRDefault="00BC19CE" w:rsidP="008C03D5">
            <w:pPr>
              <w:rPr>
                <w:lang w:eastAsia="en-US"/>
              </w:rPr>
            </w:pPr>
            <w:r w:rsidRPr="008C03D5">
              <w:rPr>
                <w:lang w:eastAsia="en-US"/>
              </w:rPr>
              <w:t>Средство для стекол</w:t>
            </w:r>
          </w:p>
        </w:tc>
        <w:tc>
          <w:tcPr>
            <w:tcW w:w="755" w:type="dxa"/>
          </w:tcPr>
          <w:p w:rsidR="00BC19CE" w:rsidRPr="008C03D5" w:rsidRDefault="00BC19CE" w:rsidP="008C03D5">
            <w:pPr>
              <w:jc w:val="center"/>
              <w:rPr>
                <w:lang w:eastAsia="en-US"/>
              </w:rPr>
            </w:pPr>
            <w:r w:rsidRPr="008C03D5">
              <w:rPr>
                <w:lang w:eastAsia="en-US"/>
              </w:rPr>
              <w:t>шт.</w:t>
            </w:r>
          </w:p>
        </w:tc>
        <w:tc>
          <w:tcPr>
            <w:tcW w:w="1473" w:type="dxa"/>
          </w:tcPr>
          <w:p w:rsidR="00BC19CE" w:rsidRPr="008C03D5" w:rsidRDefault="00BC19CE" w:rsidP="008C03D5">
            <w:pPr>
              <w:jc w:val="center"/>
              <w:rPr>
                <w:lang w:eastAsia="en-US"/>
              </w:rPr>
            </w:pPr>
            <w:r w:rsidRPr="008C03D5">
              <w:rPr>
                <w:lang w:eastAsia="en-US"/>
              </w:rPr>
              <w:t>130</w:t>
            </w:r>
          </w:p>
        </w:tc>
        <w:tc>
          <w:tcPr>
            <w:tcW w:w="1458" w:type="dxa"/>
          </w:tcPr>
          <w:p w:rsidR="00BC19CE" w:rsidRPr="008C03D5" w:rsidRDefault="00BC19CE" w:rsidP="008C03D5">
            <w:pPr>
              <w:jc w:val="center"/>
              <w:rPr>
                <w:lang w:eastAsia="en-US"/>
              </w:rPr>
            </w:pPr>
            <w:r w:rsidRPr="008C03D5">
              <w:rPr>
                <w:lang w:eastAsia="en-US"/>
              </w:rPr>
              <w:t>-</w:t>
            </w:r>
          </w:p>
        </w:tc>
        <w:tc>
          <w:tcPr>
            <w:tcW w:w="1559" w:type="dxa"/>
          </w:tcPr>
          <w:p w:rsidR="00BC19CE" w:rsidRPr="008C03D5" w:rsidRDefault="00BC19CE" w:rsidP="008C03D5">
            <w:pPr>
              <w:jc w:val="center"/>
              <w:rPr>
                <w:lang w:eastAsia="en-US"/>
              </w:rPr>
            </w:pPr>
            <w:r w:rsidRPr="008C03D5">
              <w:rPr>
                <w:lang w:eastAsia="en-US"/>
              </w:rPr>
              <w:t>2</w:t>
            </w:r>
          </w:p>
        </w:tc>
      </w:tr>
      <w:tr w:rsidR="00BC19CE" w:rsidRPr="008C03D5" w:rsidTr="00A84FC2">
        <w:tc>
          <w:tcPr>
            <w:tcW w:w="594" w:type="dxa"/>
          </w:tcPr>
          <w:p w:rsidR="00BC19CE" w:rsidRPr="008C03D5" w:rsidRDefault="00BC19CE" w:rsidP="008C03D5">
            <w:pPr>
              <w:jc w:val="center"/>
              <w:rPr>
                <w:lang w:eastAsia="en-US"/>
              </w:rPr>
            </w:pPr>
            <w:r w:rsidRPr="008C03D5">
              <w:rPr>
                <w:lang w:eastAsia="en-US"/>
              </w:rPr>
              <w:t>9</w:t>
            </w:r>
          </w:p>
        </w:tc>
        <w:tc>
          <w:tcPr>
            <w:tcW w:w="3943" w:type="dxa"/>
          </w:tcPr>
          <w:p w:rsidR="00BC19CE" w:rsidRPr="008C03D5" w:rsidRDefault="00BC19CE" w:rsidP="008C03D5">
            <w:pPr>
              <w:rPr>
                <w:lang w:eastAsia="en-US"/>
              </w:rPr>
            </w:pPr>
            <w:r w:rsidRPr="008C03D5">
              <w:rPr>
                <w:lang w:eastAsia="en-US"/>
              </w:rPr>
              <w:t>Белизна</w:t>
            </w:r>
          </w:p>
        </w:tc>
        <w:tc>
          <w:tcPr>
            <w:tcW w:w="755" w:type="dxa"/>
          </w:tcPr>
          <w:p w:rsidR="00BC19CE" w:rsidRPr="008C03D5" w:rsidRDefault="00BC19CE" w:rsidP="008C03D5">
            <w:pPr>
              <w:jc w:val="center"/>
              <w:rPr>
                <w:lang w:eastAsia="en-US"/>
              </w:rPr>
            </w:pPr>
            <w:r w:rsidRPr="008C03D5">
              <w:rPr>
                <w:lang w:eastAsia="en-US"/>
              </w:rPr>
              <w:t>шт.</w:t>
            </w:r>
          </w:p>
        </w:tc>
        <w:tc>
          <w:tcPr>
            <w:tcW w:w="1473" w:type="dxa"/>
          </w:tcPr>
          <w:p w:rsidR="00BC19CE" w:rsidRPr="008C03D5" w:rsidRDefault="00BC19CE" w:rsidP="008C03D5">
            <w:pPr>
              <w:jc w:val="center"/>
              <w:rPr>
                <w:lang w:eastAsia="en-US"/>
              </w:rPr>
            </w:pPr>
            <w:r w:rsidRPr="008C03D5">
              <w:rPr>
                <w:lang w:eastAsia="en-US"/>
              </w:rPr>
              <w:t>60</w:t>
            </w:r>
          </w:p>
        </w:tc>
        <w:tc>
          <w:tcPr>
            <w:tcW w:w="1458" w:type="dxa"/>
          </w:tcPr>
          <w:p w:rsidR="00BC19CE" w:rsidRPr="008C03D5" w:rsidRDefault="00BC19CE" w:rsidP="008C03D5">
            <w:pPr>
              <w:jc w:val="center"/>
              <w:rPr>
                <w:lang w:eastAsia="en-US"/>
              </w:rPr>
            </w:pPr>
            <w:r w:rsidRPr="008C03D5">
              <w:rPr>
                <w:lang w:eastAsia="en-US"/>
              </w:rPr>
              <w:t>-</w:t>
            </w:r>
          </w:p>
        </w:tc>
        <w:tc>
          <w:tcPr>
            <w:tcW w:w="1559" w:type="dxa"/>
          </w:tcPr>
          <w:p w:rsidR="00BC19CE" w:rsidRPr="008C03D5" w:rsidRDefault="00BC19CE" w:rsidP="008C03D5">
            <w:pPr>
              <w:jc w:val="center"/>
              <w:rPr>
                <w:lang w:eastAsia="en-US"/>
              </w:rPr>
            </w:pPr>
            <w:r w:rsidRPr="008C03D5">
              <w:rPr>
                <w:lang w:eastAsia="en-US"/>
              </w:rPr>
              <w:t>5</w:t>
            </w:r>
          </w:p>
        </w:tc>
      </w:tr>
      <w:tr w:rsidR="00BC19CE" w:rsidRPr="008C03D5" w:rsidTr="00A84FC2">
        <w:tc>
          <w:tcPr>
            <w:tcW w:w="594" w:type="dxa"/>
          </w:tcPr>
          <w:p w:rsidR="00BC19CE" w:rsidRPr="008C03D5" w:rsidRDefault="00BC19CE" w:rsidP="008C03D5">
            <w:pPr>
              <w:jc w:val="center"/>
              <w:rPr>
                <w:lang w:eastAsia="en-US"/>
              </w:rPr>
            </w:pPr>
            <w:r w:rsidRPr="008C03D5">
              <w:rPr>
                <w:lang w:eastAsia="en-US"/>
              </w:rPr>
              <w:t>10</w:t>
            </w:r>
          </w:p>
        </w:tc>
        <w:tc>
          <w:tcPr>
            <w:tcW w:w="3943" w:type="dxa"/>
          </w:tcPr>
          <w:p w:rsidR="00BC19CE" w:rsidRPr="008C03D5" w:rsidRDefault="00BC19CE" w:rsidP="008C03D5">
            <w:pPr>
              <w:rPr>
                <w:lang w:eastAsia="en-US"/>
              </w:rPr>
            </w:pPr>
            <w:r w:rsidRPr="008C03D5">
              <w:rPr>
                <w:lang w:eastAsia="en-US"/>
              </w:rPr>
              <w:t>Тряпка для пола 60*80</w:t>
            </w:r>
          </w:p>
        </w:tc>
        <w:tc>
          <w:tcPr>
            <w:tcW w:w="755" w:type="dxa"/>
          </w:tcPr>
          <w:p w:rsidR="00BC19CE" w:rsidRPr="008C03D5" w:rsidRDefault="00BC19CE" w:rsidP="008C03D5">
            <w:pPr>
              <w:jc w:val="center"/>
              <w:rPr>
                <w:lang w:eastAsia="en-US"/>
              </w:rPr>
            </w:pPr>
            <w:r w:rsidRPr="008C03D5">
              <w:rPr>
                <w:lang w:eastAsia="en-US"/>
              </w:rPr>
              <w:t>шт.</w:t>
            </w:r>
          </w:p>
        </w:tc>
        <w:tc>
          <w:tcPr>
            <w:tcW w:w="1473" w:type="dxa"/>
          </w:tcPr>
          <w:p w:rsidR="00BC19CE" w:rsidRPr="008C03D5" w:rsidRDefault="00BC19CE" w:rsidP="008C03D5">
            <w:pPr>
              <w:jc w:val="center"/>
              <w:rPr>
                <w:lang w:eastAsia="en-US"/>
              </w:rPr>
            </w:pPr>
            <w:r w:rsidRPr="008C03D5">
              <w:rPr>
                <w:lang w:eastAsia="en-US"/>
              </w:rPr>
              <w:t>70</w:t>
            </w:r>
          </w:p>
        </w:tc>
        <w:tc>
          <w:tcPr>
            <w:tcW w:w="1458" w:type="dxa"/>
          </w:tcPr>
          <w:p w:rsidR="00BC19CE" w:rsidRPr="008C03D5" w:rsidRDefault="00BC19CE" w:rsidP="008C03D5">
            <w:pPr>
              <w:jc w:val="center"/>
              <w:rPr>
                <w:lang w:eastAsia="en-US"/>
              </w:rPr>
            </w:pPr>
            <w:r w:rsidRPr="008C03D5">
              <w:rPr>
                <w:lang w:eastAsia="en-US"/>
              </w:rPr>
              <w:t>-</w:t>
            </w:r>
          </w:p>
        </w:tc>
        <w:tc>
          <w:tcPr>
            <w:tcW w:w="1559" w:type="dxa"/>
          </w:tcPr>
          <w:p w:rsidR="00BC19CE" w:rsidRPr="008C03D5" w:rsidRDefault="00BC19CE" w:rsidP="008C03D5">
            <w:pPr>
              <w:jc w:val="center"/>
              <w:rPr>
                <w:lang w:eastAsia="en-US"/>
              </w:rPr>
            </w:pPr>
            <w:r w:rsidRPr="008C03D5">
              <w:rPr>
                <w:lang w:eastAsia="en-US"/>
              </w:rPr>
              <w:t>10</w:t>
            </w:r>
          </w:p>
        </w:tc>
      </w:tr>
      <w:tr w:rsidR="00BC19CE" w:rsidRPr="008C03D5" w:rsidTr="00A84FC2">
        <w:tc>
          <w:tcPr>
            <w:tcW w:w="594" w:type="dxa"/>
          </w:tcPr>
          <w:p w:rsidR="00BC19CE" w:rsidRPr="008C03D5" w:rsidRDefault="00BC19CE" w:rsidP="008C03D5">
            <w:pPr>
              <w:jc w:val="center"/>
              <w:rPr>
                <w:lang w:eastAsia="en-US"/>
              </w:rPr>
            </w:pPr>
            <w:r w:rsidRPr="008C03D5">
              <w:rPr>
                <w:lang w:eastAsia="en-US"/>
              </w:rPr>
              <w:t>11</w:t>
            </w:r>
          </w:p>
        </w:tc>
        <w:tc>
          <w:tcPr>
            <w:tcW w:w="3943" w:type="dxa"/>
          </w:tcPr>
          <w:p w:rsidR="00BC19CE" w:rsidRPr="008C03D5" w:rsidRDefault="00BC19CE" w:rsidP="008C03D5">
            <w:pPr>
              <w:rPr>
                <w:lang w:eastAsia="en-US"/>
              </w:rPr>
            </w:pPr>
            <w:r w:rsidRPr="008C03D5">
              <w:rPr>
                <w:lang w:eastAsia="en-US"/>
              </w:rPr>
              <w:t xml:space="preserve">Перчатки </w:t>
            </w:r>
          </w:p>
        </w:tc>
        <w:tc>
          <w:tcPr>
            <w:tcW w:w="755" w:type="dxa"/>
          </w:tcPr>
          <w:p w:rsidR="00BC19CE" w:rsidRPr="008C03D5" w:rsidRDefault="00BC19CE" w:rsidP="008C03D5">
            <w:pPr>
              <w:jc w:val="center"/>
              <w:rPr>
                <w:lang w:eastAsia="en-US"/>
              </w:rPr>
            </w:pPr>
            <w:r w:rsidRPr="008C03D5">
              <w:rPr>
                <w:lang w:eastAsia="en-US"/>
              </w:rPr>
              <w:t>уп.</w:t>
            </w:r>
          </w:p>
        </w:tc>
        <w:tc>
          <w:tcPr>
            <w:tcW w:w="1473" w:type="dxa"/>
          </w:tcPr>
          <w:p w:rsidR="00BC19CE" w:rsidRPr="008C03D5" w:rsidRDefault="00BC19CE" w:rsidP="008C03D5">
            <w:pPr>
              <w:jc w:val="center"/>
              <w:rPr>
                <w:lang w:eastAsia="en-US"/>
              </w:rPr>
            </w:pPr>
            <w:r w:rsidRPr="008C03D5">
              <w:rPr>
                <w:lang w:eastAsia="en-US"/>
              </w:rPr>
              <w:t>40</w:t>
            </w:r>
          </w:p>
        </w:tc>
        <w:tc>
          <w:tcPr>
            <w:tcW w:w="1458" w:type="dxa"/>
          </w:tcPr>
          <w:p w:rsidR="00BC19CE" w:rsidRPr="008C03D5" w:rsidRDefault="00BC19CE" w:rsidP="008C03D5">
            <w:pPr>
              <w:jc w:val="center"/>
              <w:rPr>
                <w:lang w:eastAsia="en-US"/>
              </w:rPr>
            </w:pPr>
            <w:r w:rsidRPr="008C03D5">
              <w:rPr>
                <w:lang w:eastAsia="en-US"/>
              </w:rPr>
              <w:t>-</w:t>
            </w:r>
          </w:p>
        </w:tc>
        <w:tc>
          <w:tcPr>
            <w:tcW w:w="1559" w:type="dxa"/>
          </w:tcPr>
          <w:p w:rsidR="00BC19CE" w:rsidRPr="008C03D5" w:rsidRDefault="00BC19CE" w:rsidP="008C03D5">
            <w:pPr>
              <w:jc w:val="center"/>
              <w:rPr>
                <w:lang w:eastAsia="en-US"/>
              </w:rPr>
            </w:pPr>
            <w:r w:rsidRPr="008C03D5">
              <w:rPr>
                <w:lang w:eastAsia="en-US"/>
              </w:rPr>
              <w:t>10</w:t>
            </w:r>
          </w:p>
        </w:tc>
      </w:tr>
      <w:tr w:rsidR="00BC19CE" w:rsidRPr="008C03D5" w:rsidTr="00A84FC2">
        <w:tc>
          <w:tcPr>
            <w:tcW w:w="9782" w:type="dxa"/>
            <w:gridSpan w:val="6"/>
          </w:tcPr>
          <w:p w:rsidR="00BC19CE" w:rsidRPr="009A0152" w:rsidRDefault="00BC19CE" w:rsidP="009A0152">
            <w:pPr>
              <w:jc w:val="center"/>
            </w:pPr>
            <w:r w:rsidRPr="009A0152">
              <w:t>Муниципальное казенное учреждение Темрюкского городского поселения Темрюкского района «Городское библиотечное объединение»</w:t>
            </w:r>
          </w:p>
          <w:p w:rsidR="00BC19CE" w:rsidRPr="008C03D5" w:rsidRDefault="00BC19CE" w:rsidP="008C03D5">
            <w:pPr>
              <w:jc w:val="center"/>
              <w:rPr>
                <w:lang w:eastAsia="en-US"/>
              </w:rPr>
            </w:pPr>
          </w:p>
        </w:tc>
      </w:tr>
      <w:tr w:rsidR="00BC19CE" w:rsidRPr="008C03D5" w:rsidTr="00A84FC2">
        <w:tc>
          <w:tcPr>
            <w:tcW w:w="594" w:type="dxa"/>
          </w:tcPr>
          <w:p w:rsidR="00BC19CE" w:rsidRPr="00A84FC2" w:rsidRDefault="00BC19CE" w:rsidP="00E133C3">
            <w:pPr>
              <w:jc w:val="center"/>
            </w:pPr>
            <w:r w:rsidRPr="00A84FC2">
              <w:t>1.</w:t>
            </w:r>
          </w:p>
        </w:tc>
        <w:tc>
          <w:tcPr>
            <w:tcW w:w="3943" w:type="dxa"/>
          </w:tcPr>
          <w:p w:rsidR="00BC19CE" w:rsidRPr="00A84FC2" w:rsidRDefault="00BC19CE" w:rsidP="00E133C3">
            <w:r w:rsidRPr="00A84FC2">
              <w:t>Перчатки текстильные с покрытием</w:t>
            </w:r>
          </w:p>
        </w:tc>
        <w:tc>
          <w:tcPr>
            <w:tcW w:w="755" w:type="dxa"/>
          </w:tcPr>
          <w:p w:rsidR="00BC19CE" w:rsidRPr="00A84FC2" w:rsidRDefault="00BC19CE" w:rsidP="00E133C3">
            <w:pPr>
              <w:jc w:val="center"/>
            </w:pPr>
            <w:r w:rsidRPr="00A84FC2">
              <w:t>шт.</w:t>
            </w:r>
          </w:p>
        </w:tc>
        <w:tc>
          <w:tcPr>
            <w:tcW w:w="1473" w:type="dxa"/>
          </w:tcPr>
          <w:p w:rsidR="00BC19CE" w:rsidRPr="00A84FC2" w:rsidRDefault="00BC19CE" w:rsidP="00E133C3">
            <w:pPr>
              <w:jc w:val="center"/>
            </w:pPr>
            <w:r w:rsidRPr="00A84FC2">
              <w:t>40-00</w:t>
            </w:r>
          </w:p>
        </w:tc>
        <w:tc>
          <w:tcPr>
            <w:tcW w:w="1458" w:type="dxa"/>
          </w:tcPr>
          <w:p w:rsidR="00BC19CE" w:rsidRPr="00A84FC2" w:rsidRDefault="00BC19CE" w:rsidP="00E133C3">
            <w:pPr>
              <w:jc w:val="center"/>
            </w:pPr>
          </w:p>
        </w:tc>
        <w:tc>
          <w:tcPr>
            <w:tcW w:w="1559" w:type="dxa"/>
          </w:tcPr>
          <w:p w:rsidR="00BC19CE" w:rsidRPr="00A84FC2" w:rsidRDefault="00BC19CE" w:rsidP="00E133C3">
            <w:pPr>
              <w:jc w:val="center"/>
            </w:pPr>
            <w:r w:rsidRPr="00A84FC2">
              <w:t>12</w:t>
            </w:r>
          </w:p>
        </w:tc>
      </w:tr>
      <w:tr w:rsidR="00BC19CE" w:rsidRPr="008C03D5" w:rsidTr="00A84FC2">
        <w:tc>
          <w:tcPr>
            <w:tcW w:w="594" w:type="dxa"/>
          </w:tcPr>
          <w:p w:rsidR="00BC19CE" w:rsidRPr="00A84FC2" w:rsidRDefault="00BC19CE" w:rsidP="00E133C3">
            <w:pPr>
              <w:jc w:val="center"/>
            </w:pPr>
            <w:r w:rsidRPr="00A84FC2">
              <w:t>2.</w:t>
            </w:r>
          </w:p>
        </w:tc>
        <w:tc>
          <w:tcPr>
            <w:tcW w:w="3943" w:type="dxa"/>
          </w:tcPr>
          <w:p w:rsidR="00BC19CE" w:rsidRPr="00A84FC2" w:rsidRDefault="00BC19CE" w:rsidP="00E133C3">
            <w:r w:rsidRPr="00A84FC2">
              <w:t>Мыло туалетное, кусок не менее 100 гр.</w:t>
            </w:r>
          </w:p>
        </w:tc>
        <w:tc>
          <w:tcPr>
            <w:tcW w:w="755" w:type="dxa"/>
          </w:tcPr>
          <w:p w:rsidR="00BC19CE" w:rsidRPr="00A84FC2" w:rsidRDefault="00BC19CE" w:rsidP="00E133C3">
            <w:pPr>
              <w:jc w:val="center"/>
            </w:pPr>
            <w:r w:rsidRPr="00A84FC2">
              <w:t>шт.</w:t>
            </w:r>
          </w:p>
        </w:tc>
        <w:tc>
          <w:tcPr>
            <w:tcW w:w="1473" w:type="dxa"/>
          </w:tcPr>
          <w:p w:rsidR="00BC19CE" w:rsidRPr="00A84FC2" w:rsidRDefault="00BC19CE" w:rsidP="00E133C3">
            <w:pPr>
              <w:jc w:val="center"/>
            </w:pPr>
            <w:r w:rsidRPr="00A84FC2">
              <w:t>14-00</w:t>
            </w:r>
          </w:p>
        </w:tc>
        <w:tc>
          <w:tcPr>
            <w:tcW w:w="1458" w:type="dxa"/>
          </w:tcPr>
          <w:p w:rsidR="00BC19CE" w:rsidRPr="00A84FC2" w:rsidRDefault="00BC19CE" w:rsidP="00E133C3">
            <w:pPr>
              <w:jc w:val="center"/>
            </w:pPr>
          </w:p>
        </w:tc>
        <w:tc>
          <w:tcPr>
            <w:tcW w:w="1559" w:type="dxa"/>
          </w:tcPr>
          <w:p w:rsidR="00BC19CE" w:rsidRPr="00A84FC2" w:rsidRDefault="00BC19CE" w:rsidP="00E133C3">
            <w:pPr>
              <w:jc w:val="center"/>
            </w:pPr>
            <w:r w:rsidRPr="00A84FC2">
              <w:t>48</w:t>
            </w:r>
          </w:p>
        </w:tc>
      </w:tr>
      <w:tr w:rsidR="00BC19CE" w:rsidRPr="008C03D5" w:rsidTr="00A84FC2">
        <w:tc>
          <w:tcPr>
            <w:tcW w:w="594" w:type="dxa"/>
          </w:tcPr>
          <w:p w:rsidR="00BC19CE" w:rsidRPr="00A84FC2" w:rsidRDefault="00BC19CE" w:rsidP="00E133C3">
            <w:pPr>
              <w:jc w:val="center"/>
            </w:pPr>
            <w:r w:rsidRPr="00A84FC2">
              <w:t>3.</w:t>
            </w:r>
          </w:p>
        </w:tc>
        <w:tc>
          <w:tcPr>
            <w:tcW w:w="3943" w:type="dxa"/>
          </w:tcPr>
          <w:p w:rsidR="00BC19CE" w:rsidRPr="00A84FC2" w:rsidRDefault="00BC19CE" w:rsidP="00E133C3">
            <w:pPr>
              <w:pStyle w:val="Heading1"/>
              <w:rPr>
                <w:b w:val="0"/>
              </w:rPr>
            </w:pPr>
            <w:r w:rsidRPr="00A84FC2">
              <w:rPr>
                <w:b w:val="0"/>
              </w:rPr>
              <w:t>Жидкое мыло, 0,3 л</w:t>
            </w:r>
          </w:p>
          <w:p w:rsidR="00BC19CE" w:rsidRPr="00A84FC2" w:rsidRDefault="00BC19CE" w:rsidP="00E133C3"/>
        </w:tc>
        <w:tc>
          <w:tcPr>
            <w:tcW w:w="755" w:type="dxa"/>
          </w:tcPr>
          <w:p w:rsidR="00BC19CE" w:rsidRPr="00A84FC2" w:rsidRDefault="00BC19CE" w:rsidP="00E133C3">
            <w:pPr>
              <w:jc w:val="center"/>
            </w:pPr>
            <w:r w:rsidRPr="00A84FC2">
              <w:t>шт.</w:t>
            </w:r>
          </w:p>
        </w:tc>
        <w:tc>
          <w:tcPr>
            <w:tcW w:w="1473" w:type="dxa"/>
          </w:tcPr>
          <w:p w:rsidR="00BC19CE" w:rsidRPr="00A84FC2" w:rsidRDefault="00BC19CE" w:rsidP="00E133C3">
            <w:pPr>
              <w:jc w:val="center"/>
            </w:pPr>
            <w:r w:rsidRPr="00A84FC2">
              <w:t>40-00</w:t>
            </w:r>
          </w:p>
        </w:tc>
        <w:tc>
          <w:tcPr>
            <w:tcW w:w="1458" w:type="dxa"/>
          </w:tcPr>
          <w:p w:rsidR="00BC19CE" w:rsidRPr="00A84FC2" w:rsidRDefault="00BC19CE" w:rsidP="00E133C3">
            <w:pPr>
              <w:jc w:val="center"/>
            </w:pPr>
            <w:r w:rsidRPr="00A84FC2">
              <w:t>6</w:t>
            </w:r>
          </w:p>
        </w:tc>
        <w:tc>
          <w:tcPr>
            <w:tcW w:w="1559" w:type="dxa"/>
          </w:tcPr>
          <w:p w:rsidR="00BC19CE" w:rsidRPr="00A84FC2" w:rsidRDefault="00BC19CE" w:rsidP="00E133C3">
            <w:pPr>
              <w:jc w:val="center"/>
            </w:pPr>
            <w:r w:rsidRPr="00A84FC2">
              <w:t>10</w:t>
            </w:r>
          </w:p>
        </w:tc>
      </w:tr>
      <w:tr w:rsidR="00BC19CE" w:rsidRPr="008C03D5" w:rsidTr="00A84FC2">
        <w:tc>
          <w:tcPr>
            <w:tcW w:w="594" w:type="dxa"/>
          </w:tcPr>
          <w:p w:rsidR="00BC19CE" w:rsidRPr="00A84FC2" w:rsidRDefault="00BC19CE" w:rsidP="00E133C3">
            <w:pPr>
              <w:jc w:val="center"/>
            </w:pPr>
            <w:r w:rsidRPr="00A84FC2">
              <w:t>4.</w:t>
            </w:r>
          </w:p>
        </w:tc>
        <w:tc>
          <w:tcPr>
            <w:tcW w:w="3943" w:type="dxa"/>
          </w:tcPr>
          <w:p w:rsidR="00BC19CE" w:rsidRPr="00A84FC2" w:rsidRDefault="00BC19CE" w:rsidP="00E133C3">
            <w:r w:rsidRPr="00A84FC2">
              <w:t>Лампы дневного света</w:t>
            </w:r>
            <w:r w:rsidRPr="00A84FC2">
              <w:rPr>
                <w:color w:val="0000FF"/>
              </w:rPr>
              <w:t xml:space="preserve"> </w:t>
            </w:r>
            <w:r w:rsidRPr="00A84FC2">
              <w:t>18W polylux XLR</w:t>
            </w:r>
          </w:p>
        </w:tc>
        <w:tc>
          <w:tcPr>
            <w:tcW w:w="755" w:type="dxa"/>
          </w:tcPr>
          <w:p w:rsidR="00BC19CE" w:rsidRPr="00A84FC2" w:rsidRDefault="00BC19CE" w:rsidP="00E133C3">
            <w:pPr>
              <w:jc w:val="center"/>
            </w:pPr>
            <w:r w:rsidRPr="00A84FC2">
              <w:t>шт.</w:t>
            </w:r>
          </w:p>
        </w:tc>
        <w:tc>
          <w:tcPr>
            <w:tcW w:w="1473" w:type="dxa"/>
          </w:tcPr>
          <w:p w:rsidR="00BC19CE" w:rsidRPr="00A84FC2" w:rsidRDefault="00BC19CE" w:rsidP="00E133C3">
            <w:pPr>
              <w:jc w:val="center"/>
            </w:pPr>
            <w:r w:rsidRPr="00A84FC2">
              <w:t>140-00</w:t>
            </w:r>
          </w:p>
        </w:tc>
        <w:tc>
          <w:tcPr>
            <w:tcW w:w="1458" w:type="dxa"/>
          </w:tcPr>
          <w:p w:rsidR="00BC19CE" w:rsidRPr="00A84FC2" w:rsidRDefault="00BC19CE" w:rsidP="00E133C3">
            <w:pPr>
              <w:jc w:val="center"/>
            </w:pPr>
          </w:p>
        </w:tc>
        <w:tc>
          <w:tcPr>
            <w:tcW w:w="1559" w:type="dxa"/>
          </w:tcPr>
          <w:p w:rsidR="00BC19CE" w:rsidRPr="00A84FC2" w:rsidRDefault="00BC19CE" w:rsidP="00E133C3">
            <w:pPr>
              <w:jc w:val="center"/>
            </w:pPr>
            <w:r w:rsidRPr="00A84FC2">
              <w:t>40</w:t>
            </w:r>
          </w:p>
        </w:tc>
      </w:tr>
      <w:tr w:rsidR="00BC19CE" w:rsidRPr="008C03D5" w:rsidTr="00A84FC2">
        <w:tc>
          <w:tcPr>
            <w:tcW w:w="594" w:type="dxa"/>
          </w:tcPr>
          <w:p w:rsidR="00BC19CE" w:rsidRPr="00A84FC2" w:rsidRDefault="00BC19CE" w:rsidP="00E133C3">
            <w:pPr>
              <w:jc w:val="center"/>
            </w:pPr>
            <w:r w:rsidRPr="00A84FC2">
              <w:t>5.</w:t>
            </w:r>
          </w:p>
        </w:tc>
        <w:tc>
          <w:tcPr>
            <w:tcW w:w="3943" w:type="dxa"/>
          </w:tcPr>
          <w:p w:rsidR="00BC19CE" w:rsidRPr="00A84FC2" w:rsidRDefault="00BC19CE" w:rsidP="00A84FC2">
            <w:pPr>
              <w:pStyle w:val="Heading1"/>
              <w:rPr>
                <w:b w:val="0"/>
              </w:rPr>
            </w:pPr>
            <w:r w:rsidRPr="00A84FC2">
              <w:rPr>
                <w:b w:val="0"/>
              </w:rPr>
              <w:t>Энергосберегающая лампа ECON FSP 15 Вт E27 4200К A60, белый свет (11520)</w:t>
            </w:r>
          </w:p>
        </w:tc>
        <w:tc>
          <w:tcPr>
            <w:tcW w:w="755" w:type="dxa"/>
          </w:tcPr>
          <w:p w:rsidR="00BC19CE" w:rsidRPr="00A84FC2" w:rsidRDefault="00BC19CE" w:rsidP="00E133C3">
            <w:pPr>
              <w:jc w:val="center"/>
            </w:pPr>
            <w:r w:rsidRPr="00A84FC2">
              <w:t>шт.</w:t>
            </w:r>
          </w:p>
        </w:tc>
        <w:tc>
          <w:tcPr>
            <w:tcW w:w="1473" w:type="dxa"/>
          </w:tcPr>
          <w:p w:rsidR="00BC19CE" w:rsidRPr="00A84FC2" w:rsidRDefault="00BC19CE" w:rsidP="00E133C3">
            <w:pPr>
              <w:jc w:val="center"/>
            </w:pPr>
            <w:r w:rsidRPr="00A84FC2">
              <w:t>97-00</w:t>
            </w:r>
          </w:p>
        </w:tc>
        <w:tc>
          <w:tcPr>
            <w:tcW w:w="1458" w:type="dxa"/>
          </w:tcPr>
          <w:p w:rsidR="00BC19CE" w:rsidRPr="00A84FC2" w:rsidRDefault="00BC19CE" w:rsidP="00E133C3">
            <w:pPr>
              <w:jc w:val="center"/>
            </w:pPr>
            <w:r w:rsidRPr="00A84FC2">
              <w:t>20</w:t>
            </w:r>
          </w:p>
        </w:tc>
        <w:tc>
          <w:tcPr>
            <w:tcW w:w="1559" w:type="dxa"/>
          </w:tcPr>
          <w:p w:rsidR="00BC19CE" w:rsidRPr="00A84FC2" w:rsidRDefault="00BC19CE" w:rsidP="00E133C3">
            <w:pPr>
              <w:jc w:val="center"/>
            </w:pPr>
          </w:p>
        </w:tc>
      </w:tr>
      <w:tr w:rsidR="00BC19CE" w:rsidRPr="008C03D5" w:rsidTr="00A84FC2">
        <w:tc>
          <w:tcPr>
            <w:tcW w:w="594" w:type="dxa"/>
          </w:tcPr>
          <w:p w:rsidR="00BC19CE" w:rsidRPr="00A84FC2" w:rsidRDefault="00BC19CE" w:rsidP="00E133C3">
            <w:pPr>
              <w:jc w:val="center"/>
            </w:pPr>
            <w:r w:rsidRPr="00A84FC2">
              <w:t>6.</w:t>
            </w:r>
          </w:p>
        </w:tc>
        <w:tc>
          <w:tcPr>
            <w:tcW w:w="3943" w:type="dxa"/>
          </w:tcPr>
          <w:p w:rsidR="00BC19CE" w:rsidRPr="00A84FC2" w:rsidRDefault="00BC19CE" w:rsidP="00A84FC2">
            <w:pPr>
              <w:pStyle w:val="Heading1"/>
              <w:rPr>
                <w:b w:val="0"/>
              </w:rPr>
            </w:pPr>
            <w:r w:rsidRPr="00A84FC2">
              <w:rPr>
                <w:b w:val="0"/>
              </w:rPr>
              <w:t>Салфетка для уборки</w:t>
            </w:r>
            <w:r w:rsidRPr="00A84FC2">
              <w:t xml:space="preserve"> </w:t>
            </w:r>
            <w:r w:rsidRPr="00A84FC2">
              <w:rPr>
                <w:b w:val="0"/>
              </w:rPr>
              <w:t>'эконом'30*30см (микрофибра) 3 ц</w:t>
            </w:r>
          </w:p>
        </w:tc>
        <w:tc>
          <w:tcPr>
            <w:tcW w:w="755" w:type="dxa"/>
          </w:tcPr>
          <w:p w:rsidR="00BC19CE" w:rsidRPr="00A84FC2" w:rsidRDefault="00BC19CE" w:rsidP="00E133C3">
            <w:pPr>
              <w:jc w:val="center"/>
            </w:pPr>
            <w:r w:rsidRPr="00A84FC2">
              <w:t>шт.</w:t>
            </w:r>
          </w:p>
        </w:tc>
        <w:tc>
          <w:tcPr>
            <w:tcW w:w="1473" w:type="dxa"/>
          </w:tcPr>
          <w:p w:rsidR="00BC19CE" w:rsidRPr="00A84FC2" w:rsidRDefault="00BC19CE" w:rsidP="00E133C3">
            <w:pPr>
              <w:jc w:val="center"/>
            </w:pPr>
            <w:r w:rsidRPr="00A84FC2">
              <w:t>45-00</w:t>
            </w:r>
          </w:p>
        </w:tc>
        <w:tc>
          <w:tcPr>
            <w:tcW w:w="1458" w:type="dxa"/>
          </w:tcPr>
          <w:p w:rsidR="00BC19CE" w:rsidRPr="00A84FC2" w:rsidRDefault="00BC19CE" w:rsidP="00E133C3">
            <w:pPr>
              <w:jc w:val="center"/>
            </w:pPr>
          </w:p>
        </w:tc>
        <w:tc>
          <w:tcPr>
            <w:tcW w:w="1559" w:type="dxa"/>
          </w:tcPr>
          <w:p w:rsidR="00BC19CE" w:rsidRPr="00A84FC2" w:rsidRDefault="00BC19CE" w:rsidP="00E133C3">
            <w:pPr>
              <w:jc w:val="center"/>
            </w:pPr>
            <w:r w:rsidRPr="00A84FC2">
              <w:t>25</w:t>
            </w:r>
          </w:p>
        </w:tc>
      </w:tr>
      <w:tr w:rsidR="00BC19CE" w:rsidRPr="008C03D5" w:rsidTr="00A84FC2">
        <w:tc>
          <w:tcPr>
            <w:tcW w:w="594" w:type="dxa"/>
          </w:tcPr>
          <w:p w:rsidR="00BC19CE" w:rsidRPr="00A84FC2" w:rsidRDefault="00BC19CE" w:rsidP="00E133C3">
            <w:pPr>
              <w:jc w:val="center"/>
            </w:pPr>
            <w:r>
              <w:t>1</w:t>
            </w:r>
          </w:p>
        </w:tc>
        <w:tc>
          <w:tcPr>
            <w:tcW w:w="3943" w:type="dxa"/>
          </w:tcPr>
          <w:p w:rsidR="00BC19CE" w:rsidRPr="00A84FC2" w:rsidRDefault="00BC19CE" w:rsidP="00E133C3">
            <w:pPr>
              <w:pStyle w:val="Heading1"/>
              <w:rPr>
                <w:b w:val="0"/>
              </w:rPr>
            </w:pPr>
            <w:r>
              <w:rPr>
                <w:b w:val="0"/>
              </w:rPr>
              <w:t>2</w:t>
            </w:r>
          </w:p>
        </w:tc>
        <w:tc>
          <w:tcPr>
            <w:tcW w:w="755" w:type="dxa"/>
          </w:tcPr>
          <w:p w:rsidR="00BC19CE" w:rsidRPr="00A84FC2" w:rsidRDefault="00BC19CE" w:rsidP="00E133C3">
            <w:pPr>
              <w:jc w:val="center"/>
            </w:pPr>
            <w:r>
              <w:t>3</w:t>
            </w:r>
          </w:p>
        </w:tc>
        <w:tc>
          <w:tcPr>
            <w:tcW w:w="1473" w:type="dxa"/>
          </w:tcPr>
          <w:p w:rsidR="00BC19CE" w:rsidRPr="00A84FC2" w:rsidRDefault="00BC19CE" w:rsidP="00E133C3">
            <w:pPr>
              <w:jc w:val="center"/>
            </w:pPr>
            <w:r>
              <w:t>4</w:t>
            </w:r>
          </w:p>
        </w:tc>
        <w:tc>
          <w:tcPr>
            <w:tcW w:w="1458" w:type="dxa"/>
          </w:tcPr>
          <w:p w:rsidR="00BC19CE" w:rsidRPr="00A84FC2" w:rsidRDefault="00BC19CE" w:rsidP="00E133C3">
            <w:pPr>
              <w:jc w:val="center"/>
            </w:pPr>
            <w:r>
              <w:t>5</w:t>
            </w:r>
          </w:p>
        </w:tc>
        <w:tc>
          <w:tcPr>
            <w:tcW w:w="1559" w:type="dxa"/>
          </w:tcPr>
          <w:p w:rsidR="00BC19CE" w:rsidRPr="00A84FC2" w:rsidRDefault="00BC19CE" w:rsidP="00E133C3">
            <w:pPr>
              <w:jc w:val="center"/>
            </w:pPr>
            <w:r>
              <w:t>6</w:t>
            </w:r>
          </w:p>
        </w:tc>
      </w:tr>
      <w:tr w:rsidR="00BC19CE" w:rsidRPr="008C03D5" w:rsidTr="00A84FC2">
        <w:tc>
          <w:tcPr>
            <w:tcW w:w="594" w:type="dxa"/>
          </w:tcPr>
          <w:p w:rsidR="00BC19CE" w:rsidRPr="00A84FC2" w:rsidRDefault="00BC19CE" w:rsidP="00E133C3">
            <w:pPr>
              <w:jc w:val="center"/>
            </w:pPr>
            <w:r w:rsidRPr="00A84FC2">
              <w:t>7.</w:t>
            </w:r>
          </w:p>
        </w:tc>
        <w:tc>
          <w:tcPr>
            <w:tcW w:w="3943" w:type="dxa"/>
          </w:tcPr>
          <w:p w:rsidR="00BC19CE" w:rsidRPr="00A84FC2" w:rsidRDefault="00BC19CE" w:rsidP="00E133C3">
            <w:pPr>
              <w:pStyle w:val="Heading1"/>
            </w:pPr>
            <w:r w:rsidRPr="00A84FC2">
              <w:rPr>
                <w:b w:val="0"/>
              </w:rPr>
              <w:t>Тряпка для мытья пола,</w:t>
            </w:r>
            <w:r w:rsidRPr="00A84FC2">
              <w:t xml:space="preserve"> </w:t>
            </w:r>
            <w:r w:rsidRPr="00A84FC2">
              <w:rPr>
                <w:b w:val="0"/>
              </w:rPr>
              <w:t>50x50 см</w:t>
            </w:r>
          </w:p>
          <w:p w:rsidR="00BC19CE" w:rsidRPr="00A84FC2" w:rsidRDefault="00BC19CE" w:rsidP="00E133C3">
            <w:pPr>
              <w:pStyle w:val="Heading1"/>
              <w:rPr>
                <w:b w:val="0"/>
              </w:rPr>
            </w:pPr>
          </w:p>
        </w:tc>
        <w:tc>
          <w:tcPr>
            <w:tcW w:w="755" w:type="dxa"/>
          </w:tcPr>
          <w:p w:rsidR="00BC19CE" w:rsidRPr="00A84FC2" w:rsidRDefault="00BC19CE" w:rsidP="00E133C3">
            <w:pPr>
              <w:jc w:val="center"/>
            </w:pPr>
            <w:r w:rsidRPr="00A84FC2">
              <w:t>шт.</w:t>
            </w:r>
          </w:p>
        </w:tc>
        <w:tc>
          <w:tcPr>
            <w:tcW w:w="1473" w:type="dxa"/>
          </w:tcPr>
          <w:p w:rsidR="00BC19CE" w:rsidRPr="00A84FC2" w:rsidRDefault="00BC19CE" w:rsidP="00E133C3">
            <w:pPr>
              <w:jc w:val="center"/>
            </w:pPr>
            <w:r w:rsidRPr="00A84FC2">
              <w:t>65-00</w:t>
            </w:r>
          </w:p>
        </w:tc>
        <w:tc>
          <w:tcPr>
            <w:tcW w:w="1458" w:type="dxa"/>
          </w:tcPr>
          <w:p w:rsidR="00BC19CE" w:rsidRPr="00A84FC2" w:rsidRDefault="00BC19CE" w:rsidP="00E133C3">
            <w:pPr>
              <w:jc w:val="center"/>
            </w:pPr>
          </w:p>
        </w:tc>
        <w:tc>
          <w:tcPr>
            <w:tcW w:w="1559" w:type="dxa"/>
          </w:tcPr>
          <w:p w:rsidR="00BC19CE" w:rsidRPr="00A84FC2" w:rsidRDefault="00BC19CE" w:rsidP="00E133C3">
            <w:pPr>
              <w:jc w:val="center"/>
            </w:pPr>
            <w:r w:rsidRPr="00A84FC2">
              <w:t>18</w:t>
            </w:r>
          </w:p>
        </w:tc>
      </w:tr>
      <w:tr w:rsidR="00BC19CE" w:rsidRPr="008C03D5" w:rsidTr="00A84FC2">
        <w:tc>
          <w:tcPr>
            <w:tcW w:w="594" w:type="dxa"/>
          </w:tcPr>
          <w:p w:rsidR="00BC19CE" w:rsidRPr="00A84FC2" w:rsidRDefault="00BC19CE" w:rsidP="00E133C3">
            <w:pPr>
              <w:jc w:val="center"/>
            </w:pPr>
            <w:r w:rsidRPr="00A84FC2">
              <w:t>8.</w:t>
            </w:r>
          </w:p>
        </w:tc>
        <w:tc>
          <w:tcPr>
            <w:tcW w:w="3943" w:type="dxa"/>
          </w:tcPr>
          <w:p w:rsidR="00BC19CE" w:rsidRPr="00A84FC2" w:rsidRDefault="00BC19CE" w:rsidP="00E133C3">
            <w:pPr>
              <w:pStyle w:val="Heading1"/>
              <w:rPr>
                <w:b w:val="0"/>
              </w:rPr>
            </w:pPr>
            <w:r w:rsidRPr="00A84FC2">
              <w:rPr>
                <w:b w:val="0"/>
              </w:rPr>
              <w:t>веник</w:t>
            </w:r>
          </w:p>
        </w:tc>
        <w:tc>
          <w:tcPr>
            <w:tcW w:w="755" w:type="dxa"/>
          </w:tcPr>
          <w:p w:rsidR="00BC19CE" w:rsidRPr="00A84FC2" w:rsidRDefault="00BC19CE" w:rsidP="00E133C3">
            <w:pPr>
              <w:jc w:val="center"/>
            </w:pPr>
            <w:r w:rsidRPr="00A84FC2">
              <w:t>шт.</w:t>
            </w:r>
          </w:p>
        </w:tc>
        <w:tc>
          <w:tcPr>
            <w:tcW w:w="1473" w:type="dxa"/>
          </w:tcPr>
          <w:p w:rsidR="00BC19CE" w:rsidRPr="00A84FC2" w:rsidRDefault="00BC19CE" w:rsidP="00E133C3">
            <w:pPr>
              <w:jc w:val="center"/>
            </w:pPr>
            <w:r w:rsidRPr="00A84FC2">
              <w:t>83-00</w:t>
            </w:r>
          </w:p>
        </w:tc>
        <w:tc>
          <w:tcPr>
            <w:tcW w:w="1458" w:type="dxa"/>
          </w:tcPr>
          <w:p w:rsidR="00BC19CE" w:rsidRPr="00A84FC2" w:rsidRDefault="00BC19CE" w:rsidP="00E133C3">
            <w:pPr>
              <w:jc w:val="center"/>
            </w:pPr>
          </w:p>
        </w:tc>
        <w:tc>
          <w:tcPr>
            <w:tcW w:w="1559" w:type="dxa"/>
          </w:tcPr>
          <w:p w:rsidR="00BC19CE" w:rsidRPr="00A84FC2" w:rsidRDefault="00BC19CE" w:rsidP="00E133C3">
            <w:pPr>
              <w:jc w:val="center"/>
            </w:pPr>
            <w:r w:rsidRPr="00A84FC2">
              <w:t>8</w:t>
            </w:r>
          </w:p>
        </w:tc>
      </w:tr>
      <w:tr w:rsidR="00BC19CE" w:rsidRPr="008C03D5" w:rsidTr="00A84FC2">
        <w:tc>
          <w:tcPr>
            <w:tcW w:w="594" w:type="dxa"/>
          </w:tcPr>
          <w:p w:rsidR="00BC19CE" w:rsidRPr="00A84FC2" w:rsidRDefault="00BC19CE" w:rsidP="00E133C3">
            <w:pPr>
              <w:jc w:val="center"/>
            </w:pPr>
            <w:r w:rsidRPr="00A84FC2">
              <w:t>9.</w:t>
            </w:r>
          </w:p>
        </w:tc>
        <w:tc>
          <w:tcPr>
            <w:tcW w:w="3943" w:type="dxa"/>
          </w:tcPr>
          <w:p w:rsidR="00BC19CE" w:rsidRPr="00A84FC2" w:rsidRDefault="00BC19CE" w:rsidP="00E133C3">
            <w:pPr>
              <w:pStyle w:val="Heading1"/>
              <w:rPr>
                <w:b w:val="0"/>
              </w:rPr>
            </w:pPr>
            <w:r w:rsidRPr="00A84FC2">
              <w:rPr>
                <w:b w:val="0"/>
              </w:rPr>
              <w:t>Жидкое мыло-гель  для мытья полов</w:t>
            </w:r>
          </w:p>
        </w:tc>
        <w:tc>
          <w:tcPr>
            <w:tcW w:w="755" w:type="dxa"/>
          </w:tcPr>
          <w:p w:rsidR="00BC19CE" w:rsidRPr="00A84FC2" w:rsidRDefault="00BC19CE" w:rsidP="00E133C3">
            <w:pPr>
              <w:jc w:val="center"/>
            </w:pPr>
            <w:r w:rsidRPr="00A84FC2">
              <w:t>шт.</w:t>
            </w:r>
          </w:p>
        </w:tc>
        <w:tc>
          <w:tcPr>
            <w:tcW w:w="1473" w:type="dxa"/>
          </w:tcPr>
          <w:p w:rsidR="00BC19CE" w:rsidRPr="00A84FC2" w:rsidRDefault="00BC19CE" w:rsidP="00E133C3">
            <w:pPr>
              <w:jc w:val="center"/>
            </w:pPr>
            <w:r w:rsidRPr="00A84FC2">
              <w:t>132-50</w:t>
            </w:r>
          </w:p>
        </w:tc>
        <w:tc>
          <w:tcPr>
            <w:tcW w:w="1458" w:type="dxa"/>
          </w:tcPr>
          <w:p w:rsidR="00BC19CE" w:rsidRPr="00A84FC2" w:rsidRDefault="00BC19CE" w:rsidP="00E133C3">
            <w:pPr>
              <w:jc w:val="center"/>
            </w:pPr>
          </w:p>
        </w:tc>
        <w:tc>
          <w:tcPr>
            <w:tcW w:w="1559" w:type="dxa"/>
          </w:tcPr>
          <w:p w:rsidR="00BC19CE" w:rsidRPr="00A84FC2" w:rsidRDefault="00BC19CE" w:rsidP="00E133C3">
            <w:pPr>
              <w:jc w:val="center"/>
            </w:pPr>
            <w:r w:rsidRPr="00A84FC2">
              <w:t>10</w:t>
            </w:r>
          </w:p>
        </w:tc>
      </w:tr>
      <w:tr w:rsidR="00BC19CE" w:rsidRPr="008C03D5" w:rsidTr="00AB6034">
        <w:tc>
          <w:tcPr>
            <w:tcW w:w="9782" w:type="dxa"/>
            <w:gridSpan w:val="6"/>
          </w:tcPr>
          <w:p w:rsidR="00BC19CE" w:rsidRPr="00CF7102" w:rsidRDefault="00BC19CE" w:rsidP="00CF7102">
            <w:pPr>
              <w:jc w:val="center"/>
            </w:pPr>
            <w:r w:rsidRPr="00CF7102">
              <w:t>Муниципальное казенное учреждение Темрюкского городского поселения Темрюкского района «</w:t>
            </w:r>
            <w:r>
              <w:t>Централизованная бухгалтерия</w:t>
            </w:r>
            <w:r w:rsidRPr="00CF7102">
              <w:t>»</w:t>
            </w:r>
          </w:p>
          <w:p w:rsidR="00BC19CE" w:rsidRPr="00A84FC2" w:rsidRDefault="00BC19CE" w:rsidP="00E133C3">
            <w:pPr>
              <w:jc w:val="center"/>
            </w:pPr>
          </w:p>
        </w:tc>
      </w:tr>
      <w:tr w:rsidR="00BC19CE" w:rsidRPr="008C03D5" w:rsidTr="00A84FC2">
        <w:tc>
          <w:tcPr>
            <w:tcW w:w="594" w:type="dxa"/>
          </w:tcPr>
          <w:p w:rsidR="00BC19CE" w:rsidRPr="00A84FC2" w:rsidRDefault="00BC19CE" w:rsidP="00E133C3">
            <w:pPr>
              <w:jc w:val="center"/>
            </w:pPr>
            <w:r>
              <w:t>1</w:t>
            </w:r>
          </w:p>
        </w:tc>
        <w:tc>
          <w:tcPr>
            <w:tcW w:w="3943" w:type="dxa"/>
          </w:tcPr>
          <w:p w:rsidR="00BC19CE" w:rsidRPr="00A84FC2" w:rsidRDefault="00BC19CE" w:rsidP="00E133C3">
            <w:pPr>
              <w:pStyle w:val="Heading1"/>
              <w:rPr>
                <w:b w:val="0"/>
              </w:rPr>
            </w:pPr>
            <w:r>
              <w:rPr>
                <w:b w:val="0"/>
              </w:rPr>
              <w:t>Жалюзи</w:t>
            </w:r>
          </w:p>
        </w:tc>
        <w:tc>
          <w:tcPr>
            <w:tcW w:w="755" w:type="dxa"/>
          </w:tcPr>
          <w:p w:rsidR="00BC19CE" w:rsidRPr="00A84FC2" w:rsidRDefault="00BC19CE" w:rsidP="00E133C3">
            <w:pPr>
              <w:jc w:val="center"/>
            </w:pPr>
            <w:r>
              <w:t>шт</w:t>
            </w:r>
          </w:p>
        </w:tc>
        <w:tc>
          <w:tcPr>
            <w:tcW w:w="1473" w:type="dxa"/>
          </w:tcPr>
          <w:p w:rsidR="00BC19CE" w:rsidRPr="00A84FC2" w:rsidRDefault="00BC19CE" w:rsidP="00E133C3">
            <w:pPr>
              <w:jc w:val="center"/>
            </w:pPr>
            <w:r>
              <w:t>3000-00</w:t>
            </w:r>
          </w:p>
        </w:tc>
        <w:tc>
          <w:tcPr>
            <w:tcW w:w="1458" w:type="dxa"/>
          </w:tcPr>
          <w:p w:rsidR="00BC19CE" w:rsidRPr="00A84FC2" w:rsidRDefault="00BC19CE" w:rsidP="00E133C3">
            <w:pPr>
              <w:jc w:val="center"/>
            </w:pPr>
            <w:r>
              <w:t>1</w:t>
            </w:r>
          </w:p>
        </w:tc>
        <w:tc>
          <w:tcPr>
            <w:tcW w:w="1559" w:type="dxa"/>
          </w:tcPr>
          <w:p w:rsidR="00BC19CE" w:rsidRPr="00A84FC2" w:rsidRDefault="00BC19CE" w:rsidP="00E133C3">
            <w:pPr>
              <w:jc w:val="center"/>
            </w:pPr>
            <w:r>
              <w:t>3</w:t>
            </w:r>
          </w:p>
        </w:tc>
      </w:tr>
      <w:tr w:rsidR="00BC19CE" w:rsidRPr="008C03D5" w:rsidTr="00A84FC2">
        <w:tc>
          <w:tcPr>
            <w:tcW w:w="594" w:type="dxa"/>
          </w:tcPr>
          <w:p w:rsidR="00BC19CE" w:rsidRPr="00A84FC2" w:rsidRDefault="00BC19CE" w:rsidP="00E133C3">
            <w:pPr>
              <w:jc w:val="center"/>
            </w:pPr>
            <w:r>
              <w:t>2</w:t>
            </w:r>
          </w:p>
        </w:tc>
        <w:tc>
          <w:tcPr>
            <w:tcW w:w="3943" w:type="dxa"/>
          </w:tcPr>
          <w:p w:rsidR="00BC19CE" w:rsidRPr="00A84FC2" w:rsidRDefault="00BC19CE" w:rsidP="00E133C3">
            <w:pPr>
              <w:pStyle w:val="Heading1"/>
              <w:rPr>
                <w:b w:val="0"/>
              </w:rPr>
            </w:pPr>
            <w:r>
              <w:rPr>
                <w:b w:val="0"/>
              </w:rPr>
              <w:t>Зеркало</w:t>
            </w:r>
          </w:p>
        </w:tc>
        <w:tc>
          <w:tcPr>
            <w:tcW w:w="755" w:type="dxa"/>
          </w:tcPr>
          <w:p w:rsidR="00BC19CE" w:rsidRPr="00A84FC2" w:rsidRDefault="00BC19CE" w:rsidP="00E133C3">
            <w:pPr>
              <w:jc w:val="center"/>
            </w:pPr>
            <w:r>
              <w:t>шт</w:t>
            </w:r>
          </w:p>
        </w:tc>
        <w:tc>
          <w:tcPr>
            <w:tcW w:w="1473" w:type="dxa"/>
          </w:tcPr>
          <w:p w:rsidR="00BC19CE" w:rsidRPr="00A84FC2" w:rsidRDefault="00BC19CE" w:rsidP="00E133C3">
            <w:pPr>
              <w:jc w:val="center"/>
            </w:pPr>
            <w:r>
              <w:t>1500-00</w:t>
            </w:r>
          </w:p>
        </w:tc>
        <w:tc>
          <w:tcPr>
            <w:tcW w:w="1458" w:type="dxa"/>
          </w:tcPr>
          <w:p w:rsidR="00BC19CE" w:rsidRPr="00A84FC2" w:rsidRDefault="00BC19CE" w:rsidP="00E133C3">
            <w:pPr>
              <w:jc w:val="center"/>
            </w:pPr>
            <w:r>
              <w:t>1</w:t>
            </w:r>
          </w:p>
        </w:tc>
        <w:tc>
          <w:tcPr>
            <w:tcW w:w="1559" w:type="dxa"/>
          </w:tcPr>
          <w:p w:rsidR="00BC19CE" w:rsidRPr="00A84FC2" w:rsidRDefault="00BC19CE" w:rsidP="00E133C3">
            <w:pPr>
              <w:jc w:val="center"/>
            </w:pPr>
            <w:r>
              <w:t>2</w:t>
            </w:r>
          </w:p>
        </w:tc>
      </w:tr>
    </w:tbl>
    <w:p w:rsidR="00BC19CE" w:rsidRDefault="00BC19CE" w:rsidP="008C03D5">
      <w:pPr>
        <w:jc w:val="center"/>
        <w:rPr>
          <w:lang w:eastAsia="en-US"/>
        </w:rPr>
      </w:pPr>
    </w:p>
    <w:p w:rsidR="00BC19CE" w:rsidRDefault="00BC19CE" w:rsidP="00CF7102">
      <w:pPr>
        <w:rPr>
          <w:lang w:eastAsia="en-US"/>
        </w:rPr>
      </w:pPr>
      <w:r>
        <w:rPr>
          <w:lang w:eastAsia="en-US"/>
        </w:rPr>
        <w:t>_________________________</w:t>
      </w:r>
    </w:p>
    <w:p w:rsidR="00BC19CE" w:rsidRDefault="00BC19CE" w:rsidP="00644702">
      <w:pPr>
        <w:outlineLvl w:val="0"/>
        <w:rPr>
          <w:lang w:eastAsia="en-US"/>
        </w:rPr>
      </w:pPr>
      <w:r>
        <w:rPr>
          <w:lang w:eastAsia="en-US"/>
        </w:rPr>
        <w:t xml:space="preserve">            Примечание*</w:t>
      </w:r>
    </w:p>
    <w:p w:rsidR="00BC19CE" w:rsidRPr="005005B1" w:rsidRDefault="00BC19CE" w:rsidP="00CF7102">
      <w:pPr>
        <w:widowControl w:val="0"/>
        <w:autoSpaceDE w:val="0"/>
        <w:autoSpaceDN w:val="0"/>
        <w:adjustRightInd w:val="0"/>
        <w:ind w:right="-1" w:firstLine="709"/>
        <w:jc w:val="both"/>
      </w:pPr>
      <w:r>
        <w:t>К</w:t>
      </w:r>
      <w:r w:rsidRPr="005005B1">
        <w:t xml:space="preserve">оличество </w:t>
      </w:r>
      <w:r w:rsidRPr="008C03D5">
        <w:rPr>
          <w:lang w:eastAsia="en-US"/>
        </w:rPr>
        <w:t>хозяйственных товаров</w:t>
      </w:r>
      <w:r>
        <w:rPr>
          <w:lang w:eastAsia="en-US"/>
        </w:rPr>
        <w:t xml:space="preserve"> (инвентаря) </w:t>
      </w:r>
      <w:r w:rsidRPr="005005B1">
        <w:t>для администрации Темрюкского городского поселения Темрюкского района, в том числе подведомственных ей казенных учреждений может отличаться от приведенного в зависимости от решаемых им</w:t>
      </w:r>
      <w:r>
        <w:t>и</w:t>
      </w:r>
      <w:r w:rsidRPr="005005B1">
        <w:t xml:space="preserve"> задач. При этом количество </w:t>
      </w:r>
      <w:r w:rsidRPr="008C03D5">
        <w:rPr>
          <w:lang w:eastAsia="en-US"/>
        </w:rPr>
        <w:t>хозяйственных товаров</w:t>
      </w:r>
      <w:r>
        <w:rPr>
          <w:lang w:eastAsia="en-US"/>
        </w:rPr>
        <w:t xml:space="preserve"> (инвентаря)</w:t>
      </w:r>
      <w:r w:rsidRPr="005005B1">
        <w:t>, не указанных в настоящем Приложении, осуществляется в пределах доведенных лимитов бюджетных обязательств по соответствующему коду классификации расходов бюджетов.</w:t>
      </w:r>
    </w:p>
    <w:p w:rsidR="00BC19CE" w:rsidRDefault="00BC19CE" w:rsidP="008C03D5">
      <w:pPr>
        <w:jc w:val="center"/>
        <w:rPr>
          <w:lang w:eastAsia="en-US"/>
        </w:rPr>
      </w:pPr>
    </w:p>
    <w:p w:rsidR="00BC19CE" w:rsidRDefault="00BC19CE" w:rsidP="008C03D5">
      <w:pPr>
        <w:jc w:val="center"/>
        <w:rPr>
          <w:lang w:eastAsia="en-US"/>
        </w:rPr>
      </w:pPr>
    </w:p>
    <w:p w:rsidR="00BC19CE" w:rsidRPr="008C03D5" w:rsidRDefault="00BC19CE" w:rsidP="008C03D5">
      <w:pPr>
        <w:jc w:val="center"/>
        <w:rPr>
          <w:lang w:eastAsia="en-US"/>
        </w:rPr>
      </w:pPr>
    </w:p>
    <w:p w:rsidR="00BC19CE" w:rsidRPr="00D630FE" w:rsidRDefault="00BC19CE" w:rsidP="00644702">
      <w:pPr>
        <w:outlineLvl w:val="0"/>
        <w:rPr>
          <w:sz w:val="28"/>
          <w:szCs w:val="28"/>
        </w:rPr>
      </w:pPr>
      <w:r w:rsidRPr="00D630FE">
        <w:rPr>
          <w:sz w:val="28"/>
          <w:szCs w:val="28"/>
        </w:rPr>
        <w:t>Заместитель главы</w:t>
      </w:r>
    </w:p>
    <w:p w:rsidR="00BC19CE" w:rsidRPr="00D630FE" w:rsidRDefault="00BC19CE" w:rsidP="00D630FE">
      <w:pPr>
        <w:rPr>
          <w:sz w:val="28"/>
          <w:szCs w:val="28"/>
        </w:rPr>
      </w:pPr>
      <w:r w:rsidRPr="00D630FE">
        <w:rPr>
          <w:sz w:val="28"/>
          <w:szCs w:val="28"/>
        </w:rPr>
        <w:t>Темрюкского городского поселения</w:t>
      </w:r>
    </w:p>
    <w:p w:rsidR="00BC19CE" w:rsidRPr="00D630FE" w:rsidRDefault="00BC19CE" w:rsidP="00D630FE">
      <w:pPr>
        <w:rPr>
          <w:sz w:val="28"/>
          <w:szCs w:val="28"/>
        </w:rPr>
      </w:pPr>
      <w:r w:rsidRPr="00D630FE">
        <w:rPr>
          <w:sz w:val="28"/>
          <w:szCs w:val="28"/>
        </w:rPr>
        <w:t>Темрюкского района                                                                             А.В. Румянцева</w:t>
      </w:r>
    </w:p>
    <w:p w:rsidR="00BC19CE" w:rsidRDefault="00BC19CE" w:rsidP="00B92459">
      <w:pPr>
        <w:jc w:val="center"/>
      </w:pPr>
    </w:p>
    <w:p w:rsidR="00BC19CE" w:rsidRDefault="00BC19CE" w:rsidP="00B92459">
      <w:pPr>
        <w:jc w:val="center"/>
      </w:pPr>
    </w:p>
    <w:p w:rsidR="00BC19CE" w:rsidRDefault="00BC19CE" w:rsidP="00B92459">
      <w:pPr>
        <w:jc w:val="center"/>
      </w:pPr>
    </w:p>
    <w:p w:rsidR="00BC19CE" w:rsidRDefault="00BC19CE" w:rsidP="00B92459">
      <w:pPr>
        <w:jc w:val="center"/>
      </w:pPr>
    </w:p>
    <w:p w:rsidR="00BC19CE" w:rsidRDefault="00BC19CE" w:rsidP="00B92459">
      <w:pPr>
        <w:jc w:val="center"/>
      </w:pPr>
    </w:p>
    <w:p w:rsidR="00BC19CE" w:rsidRDefault="00BC19CE" w:rsidP="00B92459">
      <w:pPr>
        <w:jc w:val="center"/>
      </w:pPr>
    </w:p>
    <w:p w:rsidR="00BC19CE" w:rsidRDefault="00BC19CE" w:rsidP="00B92459">
      <w:pPr>
        <w:jc w:val="center"/>
      </w:pPr>
    </w:p>
    <w:p w:rsidR="00BC19CE" w:rsidRDefault="00BC19CE" w:rsidP="00B92459">
      <w:pPr>
        <w:jc w:val="center"/>
      </w:pPr>
    </w:p>
    <w:p w:rsidR="00BC19CE" w:rsidRDefault="00BC19CE" w:rsidP="00B92459">
      <w:pPr>
        <w:jc w:val="center"/>
      </w:pPr>
    </w:p>
    <w:p w:rsidR="00BC19CE" w:rsidRDefault="00BC19CE" w:rsidP="00B92459">
      <w:pPr>
        <w:jc w:val="center"/>
      </w:pPr>
    </w:p>
    <w:p w:rsidR="00BC19CE" w:rsidRDefault="00BC19CE" w:rsidP="00B92459">
      <w:pPr>
        <w:jc w:val="center"/>
      </w:pPr>
    </w:p>
    <w:p w:rsidR="00BC19CE" w:rsidRDefault="00BC19CE" w:rsidP="00B92459">
      <w:pPr>
        <w:jc w:val="center"/>
      </w:pPr>
    </w:p>
    <w:p w:rsidR="00BC19CE" w:rsidRDefault="00BC19CE" w:rsidP="00B92459">
      <w:pPr>
        <w:jc w:val="center"/>
      </w:pPr>
    </w:p>
    <w:p w:rsidR="00BC19CE" w:rsidRDefault="00BC19CE" w:rsidP="00B92459">
      <w:pPr>
        <w:jc w:val="center"/>
      </w:pPr>
    </w:p>
    <w:p w:rsidR="00BC19CE" w:rsidRDefault="00BC19CE" w:rsidP="00B92459">
      <w:pPr>
        <w:jc w:val="center"/>
      </w:pPr>
    </w:p>
    <w:p w:rsidR="00BC19CE" w:rsidRDefault="00BC19CE" w:rsidP="00B92459">
      <w:pPr>
        <w:jc w:val="center"/>
      </w:pPr>
    </w:p>
    <w:p w:rsidR="00BC19CE" w:rsidRDefault="00BC19CE" w:rsidP="00B92459">
      <w:pPr>
        <w:jc w:val="center"/>
      </w:pPr>
    </w:p>
    <w:p w:rsidR="00BC19CE" w:rsidRDefault="00BC19CE" w:rsidP="00B92459">
      <w:pPr>
        <w:jc w:val="center"/>
      </w:pPr>
    </w:p>
    <w:p w:rsidR="00BC19CE" w:rsidRDefault="00BC19CE" w:rsidP="00B92459">
      <w:pPr>
        <w:jc w:val="center"/>
      </w:pPr>
    </w:p>
    <w:p w:rsidR="00BC19CE" w:rsidRDefault="00BC19CE" w:rsidP="00B92459">
      <w:pPr>
        <w:jc w:val="center"/>
      </w:pPr>
    </w:p>
    <w:p w:rsidR="00BC19CE" w:rsidRDefault="00BC19CE" w:rsidP="00B92459">
      <w:pPr>
        <w:jc w:val="center"/>
      </w:pPr>
    </w:p>
    <w:p w:rsidR="00BC19CE" w:rsidRDefault="00BC19CE" w:rsidP="00B92459">
      <w:pPr>
        <w:jc w:val="center"/>
      </w:pPr>
    </w:p>
    <w:p w:rsidR="00BC19CE" w:rsidRDefault="00BC19CE" w:rsidP="00B92459">
      <w:pPr>
        <w:jc w:val="center"/>
      </w:pPr>
    </w:p>
    <w:p w:rsidR="00BC19CE" w:rsidRDefault="00BC19CE" w:rsidP="00B92459">
      <w:pPr>
        <w:jc w:val="center"/>
      </w:pPr>
    </w:p>
    <w:p w:rsidR="00BC19CE" w:rsidRPr="004B1B6B" w:rsidRDefault="00BC19CE" w:rsidP="00644702">
      <w:pPr>
        <w:pStyle w:val="ConsPlusNormal"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</w:t>
      </w:r>
      <w:r w:rsidRPr="004B1B6B">
        <w:rPr>
          <w:rFonts w:ascii="Times New Roman" w:hAnsi="Times New Roman" w:cs="Times New Roman"/>
          <w:sz w:val="28"/>
          <w:szCs w:val="28"/>
        </w:rPr>
        <w:t>ПРИЛОЖЕНИЕ</w:t>
      </w:r>
      <w:r>
        <w:rPr>
          <w:rFonts w:ascii="Times New Roman" w:hAnsi="Times New Roman" w:cs="Times New Roman"/>
          <w:sz w:val="28"/>
          <w:szCs w:val="28"/>
        </w:rPr>
        <w:t xml:space="preserve"> № 24</w:t>
      </w:r>
    </w:p>
    <w:p w:rsidR="00BC19CE" w:rsidRDefault="00BC19CE" w:rsidP="00F91FFF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BC19CE" w:rsidRDefault="00BC19CE" w:rsidP="00644702">
      <w:pPr>
        <w:pStyle w:val="ConsPlusNormal"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УТВЕРЖДЕНЫ</w:t>
      </w:r>
    </w:p>
    <w:p w:rsidR="00BC19CE" w:rsidRDefault="00BC19CE" w:rsidP="00F91FFF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постановлением администрации                                                                                                                                                                                         </w:t>
      </w:r>
    </w:p>
    <w:p w:rsidR="00BC19CE" w:rsidRDefault="00BC19CE" w:rsidP="00F91FFF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Темрюкского городского поселения </w:t>
      </w:r>
    </w:p>
    <w:p w:rsidR="00BC19CE" w:rsidRDefault="00BC19CE" w:rsidP="00F91FFF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Темрюкского района</w:t>
      </w:r>
    </w:p>
    <w:p w:rsidR="00BC19CE" w:rsidRDefault="00BC19CE" w:rsidP="00F91FFF">
      <w:pPr>
        <w:ind w:left="5529" w:right="139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7A5CC4">
        <w:rPr>
          <w:sz w:val="28"/>
          <w:szCs w:val="28"/>
        </w:rPr>
        <w:t xml:space="preserve">от   </w:t>
      </w:r>
      <w:r w:rsidRPr="007A5CC4">
        <w:rPr>
          <w:sz w:val="28"/>
          <w:szCs w:val="28"/>
          <w:u w:val="single"/>
        </w:rPr>
        <w:t xml:space="preserve">11.10.2016      </w:t>
      </w:r>
      <w:r w:rsidRPr="007A5CC4">
        <w:rPr>
          <w:sz w:val="28"/>
          <w:szCs w:val="28"/>
        </w:rPr>
        <w:t xml:space="preserve">№    </w:t>
      </w:r>
      <w:r w:rsidRPr="007A5CC4">
        <w:rPr>
          <w:sz w:val="28"/>
          <w:szCs w:val="28"/>
          <w:u w:val="single"/>
        </w:rPr>
        <w:t xml:space="preserve">  1268  </w:t>
      </w:r>
      <w:bookmarkStart w:id="0" w:name="_GoBack"/>
      <w:bookmarkEnd w:id="0"/>
    </w:p>
    <w:p w:rsidR="00BC19CE" w:rsidRPr="005233AC" w:rsidRDefault="00BC19CE" w:rsidP="00821404">
      <w:pPr>
        <w:jc w:val="center"/>
      </w:pPr>
    </w:p>
    <w:p w:rsidR="00BC19CE" w:rsidRDefault="00BC19CE" w:rsidP="00821404">
      <w:pPr>
        <w:jc w:val="center"/>
      </w:pPr>
    </w:p>
    <w:p w:rsidR="00BC19CE" w:rsidRPr="00F91FFF" w:rsidRDefault="00BC19CE" w:rsidP="00644702">
      <w:pPr>
        <w:jc w:val="center"/>
        <w:outlineLvl w:val="0"/>
        <w:rPr>
          <w:b/>
          <w:sz w:val="28"/>
          <w:szCs w:val="28"/>
        </w:rPr>
      </w:pPr>
      <w:r w:rsidRPr="00F91FFF">
        <w:rPr>
          <w:b/>
          <w:sz w:val="28"/>
          <w:szCs w:val="28"/>
        </w:rPr>
        <w:t>НОРМАТИВЫ</w:t>
      </w:r>
    </w:p>
    <w:p w:rsidR="00BC19CE" w:rsidRDefault="00BC19CE" w:rsidP="00821404">
      <w:pPr>
        <w:widowControl w:val="0"/>
        <w:tabs>
          <w:tab w:val="left" w:pos="9356"/>
        </w:tabs>
        <w:autoSpaceDE w:val="0"/>
        <w:autoSpaceDN w:val="0"/>
        <w:adjustRightInd w:val="0"/>
        <w:ind w:left="567" w:right="426"/>
        <w:jc w:val="center"/>
        <w:rPr>
          <w:b/>
          <w:sz w:val="28"/>
          <w:szCs w:val="28"/>
        </w:rPr>
      </w:pPr>
      <w:r w:rsidRPr="00F91FFF">
        <w:rPr>
          <w:b/>
          <w:sz w:val="28"/>
          <w:szCs w:val="28"/>
        </w:rPr>
        <w:t>обеспечения функций администрации Темрюкского городского поселения Темрюкского района, применяемые при расчете нормативных затрат на приобретение печатей и штампов</w:t>
      </w:r>
    </w:p>
    <w:p w:rsidR="00BC19CE" w:rsidRPr="002F0FA1" w:rsidRDefault="00BC19CE" w:rsidP="00821404">
      <w:pPr>
        <w:tabs>
          <w:tab w:val="left" w:pos="8317"/>
        </w:tabs>
        <w:rPr>
          <w:sz w:val="28"/>
          <w:szCs w:val="28"/>
        </w:rPr>
      </w:pPr>
    </w:p>
    <w:tbl>
      <w:tblPr>
        <w:tblW w:w="9923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607"/>
        <w:gridCol w:w="2490"/>
        <w:gridCol w:w="2554"/>
        <w:gridCol w:w="3164"/>
      </w:tblGrid>
      <w:tr w:rsidR="00BC19CE" w:rsidRPr="002F0FA1" w:rsidTr="00606134">
        <w:tc>
          <w:tcPr>
            <w:tcW w:w="1715" w:type="dxa"/>
          </w:tcPr>
          <w:p w:rsidR="00BC19CE" w:rsidRPr="00606134" w:rsidRDefault="00BC19CE" w:rsidP="00606134">
            <w:pPr>
              <w:tabs>
                <w:tab w:val="left" w:pos="-108"/>
              </w:tabs>
              <w:autoSpaceDE w:val="0"/>
              <w:autoSpaceDN w:val="0"/>
              <w:adjustRightInd w:val="0"/>
              <w:ind w:right="-1"/>
              <w:jc w:val="center"/>
            </w:pPr>
            <w:r w:rsidRPr="00606134">
              <w:t xml:space="preserve">Наименование   </w:t>
            </w:r>
          </w:p>
        </w:tc>
        <w:tc>
          <w:tcPr>
            <w:tcW w:w="2490" w:type="dxa"/>
          </w:tcPr>
          <w:p w:rsidR="00BC19CE" w:rsidRPr="00606134" w:rsidRDefault="00BC19CE" w:rsidP="00606134">
            <w:pPr>
              <w:autoSpaceDE w:val="0"/>
              <w:autoSpaceDN w:val="0"/>
              <w:adjustRightInd w:val="0"/>
              <w:ind w:right="-1"/>
              <w:jc w:val="center"/>
            </w:pPr>
            <w:r w:rsidRPr="00606134">
              <w:t>Количество в год, шт</w:t>
            </w:r>
          </w:p>
        </w:tc>
        <w:tc>
          <w:tcPr>
            <w:tcW w:w="2554" w:type="dxa"/>
          </w:tcPr>
          <w:p w:rsidR="00BC19CE" w:rsidRPr="00606134" w:rsidRDefault="00BC19CE" w:rsidP="00606134">
            <w:pPr>
              <w:autoSpaceDE w:val="0"/>
              <w:autoSpaceDN w:val="0"/>
              <w:adjustRightInd w:val="0"/>
              <w:ind w:right="-1"/>
              <w:jc w:val="center"/>
            </w:pPr>
            <w:r w:rsidRPr="00606134">
              <w:t>Цена за 1 единицу, руб.</w:t>
            </w:r>
          </w:p>
        </w:tc>
        <w:tc>
          <w:tcPr>
            <w:tcW w:w="3164" w:type="dxa"/>
          </w:tcPr>
          <w:p w:rsidR="00BC19CE" w:rsidRPr="00606134" w:rsidRDefault="00BC19CE" w:rsidP="00606134">
            <w:pPr>
              <w:autoSpaceDE w:val="0"/>
              <w:autoSpaceDN w:val="0"/>
              <w:adjustRightInd w:val="0"/>
              <w:ind w:right="-1"/>
              <w:jc w:val="center"/>
            </w:pPr>
            <w:r w:rsidRPr="00606134">
              <w:t>Предельная стоимость</w:t>
            </w:r>
          </w:p>
          <w:p w:rsidR="00BC19CE" w:rsidRPr="00606134" w:rsidRDefault="00BC19CE" w:rsidP="00606134">
            <w:pPr>
              <w:autoSpaceDE w:val="0"/>
              <w:autoSpaceDN w:val="0"/>
              <w:adjustRightInd w:val="0"/>
              <w:ind w:right="-1"/>
              <w:jc w:val="center"/>
            </w:pPr>
            <w:r w:rsidRPr="00606134">
              <w:t>, руб./год</w:t>
            </w:r>
          </w:p>
        </w:tc>
      </w:tr>
      <w:tr w:rsidR="00BC19CE" w:rsidRPr="002F0FA1" w:rsidTr="00606134">
        <w:trPr>
          <w:trHeight w:val="232"/>
        </w:trPr>
        <w:tc>
          <w:tcPr>
            <w:tcW w:w="1715" w:type="dxa"/>
          </w:tcPr>
          <w:p w:rsidR="00BC19CE" w:rsidRPr="00606134" w:rsidRDefault="00BC19CE" w:rsidP="00606134">
            <w:pPr>
              <w:tabs>
                <w:tab w:val="left" w:pos="-108"/>
              </w:tabs>
              <w:autoSpaceDE w:val="0"/>
              <w:autoSpaceDN w:val="0"/>
              <w:adjustRightInd w:val="0"/>
              <w:ind w:right="-1"/>
              <w:jc w:val="center"/>
            </w:pPr>
            <w:r w:rsidRPr="00606134">
              <w:t>1</w:t>
            </w:r>
          </w:p>
        </w:tc>
        <w:tc>
          <w:tcPr>
            <w:tcW w:w="2490" w:type="dxa"/>
          </w:tcPr>
          <w:p w:rsidR="00BC19CE" w:rsidRPr="00606134" w:rsidRDefault="00BC19CE" w:rsidP="00606134">
            <w:pPr>
              <w:autoSpaceDE w:val="0"/>
              <w:autoSpaceDN w:val="0"/>
              <w:adjustRightInd w:val="0"/>
              <w:ind w:right="-1"/>
              <w:jc w:val="center"/>
            </w:pPr>
            <w:r w:rsidRPr="00606134">
              <w:t>2</w:t>
            </w:r>
          </w:p>
        </w:tc>
        <w:tc>
          <w:tcPr>
            <w:tcW w:w="2554" w:type="dxa"/>
          </w:tcPr>
          <w:p w:rsidR="00BC19CE" w:rsidRPr="00606134" w:rsidRDefault="00BC19CE" w:rsidP="00606134">
            <w:pPr>
              <w:autoSpaceDE w:val="0"/>
              <w:autoSpaceDN w:val="0"/>
              <w:adjustRightInd w:val="0"/>
              <w:ind w:right="-1"/>
              <w:jc w:val="center"/>
            </w:pPr>
            <w:r w:rsidRPr="00606134">
              <w:t>3</w:t>
            </w:r>
          </w:p>
        </w:tc>
        <w:tc>
          <w:tcPr>
            <w:tcW w:w="3164" w:type="dxa"/>
          </w:tcPr>
          <w:p w:rsidR="00BC19CE" w:rsidRPr="00606134" w:rsidRDefault="00BC19CE" w:rsidP="00606134">
            <w:pPr>
              <w:autoSpaceDE w:val="0"/>
              <w:autoSpaceDN w:val="0"/>
              <w:adjustRightInd w:val="0"/>
              <w:ind w:right="-1"/>
              <w:jc w:val="center"/>
            </w:pPr>
            <w:r w:rsidRPr="00606134">
              <w:t>4</w:t>
            </w:r>
          </w:p>
        </w:tc>
      </w:tr>
      <w:tr w:rsidR="00BC19CE" w:rsidRPr="00821404" w:rsidTr="00606134">
        <w:trPr>
          <w:trHeight w:val="502"/>
        </w:trPr>
        <w:tc>
          <w:tcPr>
            <w:tcW w:w="1715" w:type="dxa"/>
          </w:tcPr>
          <w:p w:rsidR="00BC19CE" w:rsidRPr="00606134" w:rsidRDefault="00BC19CE" w:rsidP="00821404">
            <w:r w:rsidRPr="00606134">
              <w:t>приобретение печатей и штампов</w:t>
            </w:r>
          </w:p>
          <w:p w:rsidR="00BC19CE" w:rsidRPr="00606134" w:rsidRDefault="00BC19CE" w:rsidP="00606134">
            <w:pPr>
              <w:autoSpaceDE w:val="0"/>
              <w:autoSpaceDN w:val="0"/>
              <w:adjustRightInd w:val="0"/>
              <w:ind w:right="-1"/>
              <w:jc w:val="center"/>
            </w:pPr>
          </w:p>
        </w:tc>
        <w:tc>
          <w:tcPr>
            <w:tcW w:w="2490" w:type="dxa"/>
          </w:tcPr>
          <w:p w:rsidR="00BC19CE" w:rsidRPr="00606134" w:rsidRDefault="00BC19CE" w:rsidP="00606134">
            <w:pPr>
              <w:autoSpaceDE w:val="0"/>
              <w:autoSpaceDN w:val="0"/>
              <w:adjustRightInd w:val="0"/>
              <w:ind w:right="-1"/>
              <w:jc w:val="center"/>
            </w:pPr>
            <w:r w:rsidRPr="00606134">
              <w:t>2</w:t>
            </w:r>
          </w:p>
        </w:tc>
        <w:tc>
          <w:tcPr>
            <w:tcW w:w="2554" w:type="dxa"/>
          </w:tcPr>
          <w:p w:rsidR="00BC19CE" w:rsidRPr="00606134" w:rsidRDefault="00BC19CE" w:rsidP="00606134">
            <w:pPr>
              <w:autoSpaceDE w:val="0"/>
              <w:autoSpaceDN w:val="0"/>
              <w:adjustRightInd w:val="0"/>
              <w:ind w:right="-1"/>
              <w:jc w:val="center"/>
            </w:pPr>
            <w:r w:rsidRPr="00606134">
              <w:t>2500,00</w:t>
            </w:r>
          </w:p>
        </w:tc>
        <w:tc>
          <w:tcPr>
            <w:tcW w:w="3164" w:type="dxa"/>
          </w:tcPr>
          <w:p w:rsidR="00BC19CE" w:rsidRPr="00606134" w:rsidRDefault="00BC19CE" w:rsidP="00606134">
            <w:pPr>
              <w:autoSpaceDE w:val="0"/>
              <w:autoSpaceDN w:val="0"/>
              <w:adjustRightInd w:val="0"/>
              <w:ind w:right="-1"/>
              <w:jc w:val="center"/>
            </w:pPr>
            <w:r w:rsidRPr="00606134">
              <w:t>5000,00</w:t>
            </w:r>
          </w:p>
        </w:tc>
      </w:tr>
    </w:tbl>
    <w:p w:rsidR="00BC19CE" w:rsidRDefault="00BC19CE" w:rsidP="00821404">
      <w:pPr>
        <w:tabs>
          <w:tab w:val="left" w:pos="8317"/>
          <w:tab w:val="left" w:pos="8505"/>
        </w:tabs>
        <w:rPr>
          <w:sz w:val="28"/>
          <w:szCs w:val="28"/>
        </w:rPr>
      </w:pPr>
    </w:p>
    <w:p w:rsidR="00BC19CE" w:rsidRDefault="00BC19CE" w:rsidP="00821404">
      <w:pPr>
        <w:tabs>
          <w:tab w:val="left" w:pos="8317"/>
          <w:tab w:val="left" w:pos="8505"/>
        </w:tabs>
        <w:rPr>
          <w:sz w:val="28"/>
          <w:szCs w:val="28"/>
        </w:rPr>
      </w:pPr>
    </w:p>
    <w:p w:rsidR="00BC19CE" w:rsidRDefault="00BC19CE" w:rsidP="00821404">
      <w:pPr>
        <w:tabs>
          <w:tab w:val="left" w:pos="8317"/>
          <w:tab w:val="left" w:pos="8505"/>
        </w:tabs>
        <w:rPr>
          <w:sz w:val="28"/>
          <w:szCs w:val="28"/>
        </w:rPr>
      </w:pPr>
    </w:p>
    <w:p w:rsidR="00BC19CE" w:rsidRPr="002F0FA1" w:rsidRDefault="00BC19CE" w:rsidP="00821404">
      <w:pPr>
        <w:tabs>
          <w:tab w:val="left" w:pos="8317"/>
          <w:tab w:val="left" w:pos="8505"/>
        </w:tabs>
        <w:rPr>
          <w:sz w:val="28"/>
          <w:szCs w:val="28"/>
        </w:rPr>
      </w:pPr>
    </w:p>
    <w:p w:rsidR="00BC19CE" w:rsidRPr="00D630FE" w:rsidRDefault="00BC19CE" w:rsidP="00644702">
      <w:pPr>
        <w:outlineLvl w:val="0"/>
        <w:rPr>
          <w:sz w:val="28"/>
          <w:szCs w:val="28"/>
        </w:rPr>
      </w:pPr>
      <w:r w:rsidRPr="00D630FE">
        <w:rPr>
          <w:sz w:val="28"/>
          <w:szCs w:val="28"/>
        </w:rPr>
        <w:t>Заместитель главы</w:t>
      </w:r>
    </w:p>
    <w:p w:rsidR="00BC19CE" w:rsidRPr="00D630FE" w:rsidRDefault="00BC19CE" w:rsidP="00D630FE">
      <w:pPr>
        <w:rPr>
          <w:sz w:val="28"/>
          <w:szCs w:val="28"/>
        </w:rPr>
      </w:pPr>
      <w:r w:rsidRPr="00D630FE">
        <w:rPr>
          <w:sz w:val="28"/>
          <w:szCs w:val="28"/>
        </w:rPr>
        <w:t>Темрюкского городского поселения</w:t>
      </w:r>
    </w:p>
    <w:p w:rsidR="00BC19CE" w:rsidRPr="00D630FE" w:rsidRDefault="00BC19CE" w:rsidP="00D630FE">
      <w:pPr>
        <w:rPr>
          <w:sz w:val="28"/>
          <w:szCs w:val="28"/>
        </w:rPr>
      </w:pPr>
      <w:r w:rsidRPr="00D630FE">
        <w:rPr>
          <w:sz w:val="28"/>
          <w:szCs w:val="28"/>
        </w:rPr>
        <w:t>Темрюкского района                                                                             А.В. Румянцева</w:t>
      </w:r>
    </w:p>
    <w:p w:rsidR="00BC19CE" w:rsidRDefault="00BC19CE" w:rsidP="00B92459">
      <w:pPr>
        <w:jc w:val="center"/>
      </w:pPr>
    </w:p>
    <w:sectPr w:rsidR="00BC19CE" w:rsidSect="00A339A8">
      <w:headerReference w:type="default" r:id="rId7"/>
      <w:pgSz w:w="11906" w:h="16838"/>
      <w:pgMar w:top="1134" w:right="566" w:bottom="1134" w:left="1418" w:header="709" w:footer="709" w:gutter="0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C19CE" w:rsidRDefault="00BC19CE" w:rsidP="00D17BCE">
      <w:r>
        <w:separator/>
      </w:r>
    </w:p>
  </w:endnote>
  <w:endnote w:type="continuationSeparator" w:id="0">
    <w:p w:rsidR="00BC19CE" w:rsidRDefault="00BC19CE" w:rsidP="00D17B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C19CE" w:rsidRDefault="00BC19CE" w:rsidP="00D17BCE">
      <w:r>
        <w:separator/>
      </w:r>
    </w:p>
  </w:footnote>
  <w:footnote w:type="continuationSeparator" w:id="0">
    <w:p w:rsidR="00BC19CE" w:rsidRDefault="00BC19CE" w:rsidP="00D17BC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19CE" w:rsidRPr="00C17CA0" w:rsidRDefault="00BC19CE" w:rsidP="00073556">
    <w:pPr>
      <w:pStyle w:val="Header"/>
      <w:ind w:firstLine="0"/>
      <w:jc w:val="lef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8F32EB"/>
    <w:multiLevelType w:val="hybridMultilevel"/>
    <w:tmpl w:val="219E062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B2E6AD5"/>
    <w:multiLevelType w:val="hybridMultilevel"/>
    <w:tmpl w:val="0B842BE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3B840215"/>
    <w:multiLevelType w:val="hybridMultilevel"/>
    <w:tmpl w:val="A1E0A4B8"/>
    <w:lvl w:ilvl="0" w:tplc="33A49780">
      <w:start w:val="1"/>
      <w:numFmt w:val="decimal"/>
      <w:lvlText w:val="%1."/>
      <w:lvlJc w:val="left"/>
      <w:pPr>
        <w:ind w:left="930" w:hanging="5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4883001C"/>
    <w:multiLevelType w:val="hybridMultilevel"/>
    <w:tmpl w:val="ED2E927C"/>
    <w:lvl w:ilvl="0" w:tplc="0419000F">
      <w:start w:val="1"/>
      <w:numFmt w:val="decimal"/>
      <w:lvlText w:val="%1."/>
      <w:lvlJc w:val="left"/>
      <w:pPr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562A5182"/>
    <w:multiLevelType w:val="hybridMultilevel"/>
    <w:tmpl w:val="1F66E91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6A58104D"/>
    <w:multiLevelType w:val="hybridMultilevel"/>
    <w:tmpl w:val="C7BE363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6C967725"/>
    <w:multiLevelType w:val="hybridMultilevel"/>
    <w:tmpl w:val="EC52AEC4"/>
    <w:lvl w:ilvl="0" w:tplc="D3FCEB50">
      <w:start w:val="1"/>
      <w:numFmt w:val="decimal"/>
      <w:lvlText w:val="%1."/>
      <w:lvlJc w:val="left"/>
      <w:pPr>
        <w:ind w:left="634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6F9570C6"/>
    <w:multiLevelType w:val="hybridMultilevel"/>
    <w:tmpl w:val="6F102282"/>
    <w:lvl w:ilvl="0" w:tplc="4BFC7380">
      <w:start w:val="1"/>
      <w:numFmt w:val="decimal"/>
      <w:lvlText w:val="%1)"/>
      <w:lvlJc w:val="left"/>
      <w:pPr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8">
    <w:nsid w:val="738D32BF"/>
    <w:multiLevelType w:val="hybridMultilevel"/>
    <w:tmpl w:val="90A22D62"/>
    <w:lvl w:ilvl="0" w:tplc="1884002C">
      <w:start w:val="1"/>
      <w:numFmt w:val="decimal"/>
      <w:lvlText w:val="%1."/>
      <w:lvlJc w:val="left"/>
      <w:pPr>
        <w:ind w:left="1035" w:hanging="6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9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5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  <w:rPr>
        <w:rFonts w:cs="Times New Roman"/>
      </w:rPr>
    </w:lvl>
  </w:abstractNum>
  <w:num w:numId="1">
    <w:abstractNumId w:val="6"/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2"/>
  </w:num>
  <w:num w:numId="7">
    <w:abstractNumId w:val="8"/>
  </w:num>
  <w:num w:numId="8">
    <w:abstractNumId w:val="4"/>
  </w:num>
  <w:num w:numId="9">
    <w:abstractNumId w:val="0"/>
  </w:num>
  <w:num w:numId="10">
    <w:abstractNumId w:val="3"/>
  </w:num>
  <w:num w:numId="11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90F77"/>
    <w:rsid w:val="000060C1"/>
    <w:rsid w:val="0002668B"/>
    <w:rsid w:val="0004064F"/>
    <w:rsid w:val="0004145E"/>
    <w:rsid w:val="00042E17"/>
    <w:rsid w:val="00043F27"/>
    <w:rsid w:val="00044EBF"/>
    <w:rsid w:val="00045EB2"/>
    <w:rsid w:val="00051CB8"/>
    <w:rsid w:val="00061623"/>
    <w:rsid w:val="00066EB0"/>
    <w:rsid w:val="0007292E"/>
    <w:rsid w:val="00073556"/>
    <w:rsid w:val="00074E25"/>
    <w:rsid w:val="00091944"/>
    <w:rsid w:val="000A5D86"/>
    <w:rsid w:val="000C4A1F"/>
    <w:rsid w:val="000E103C"/>
    <w:rsid w:val="000E2EA4"/>
    <w:rsid w:val="000E6D1D"/>
    <w:rsid w:val="000F425D"/>
    <w:rsid w:val="00107D8E"/>
    <w:rsid w:val="00113287"/>
    <w:rsid w:val="00122123"/>
    <w:rsid w:val="001421D0"/>
    <w:rsid w:val="00144E3F"/>
    <w:rsid w:val="00150773"/>
    <w:rsid w:val="00153153"/>
    <w:rsid w:val="00157850"/>
    <w:rsid w:val="00161D4C"/>
    <w:rsid w:val="001623D5"/>
    <w:rsid w:val="00163FCF"/>
    <w:rsid w:val="00170203"/>
    <w:rsid w:val="00177E16"/>
    <w:rsid w:val="00180A70"/>
    <w:rsid w:val="00181DC4"/>
    <w:rsid w:val="00183CF5"/>
    <w:rsid w:val="001967F1"/>
    <w:rsid w:val="001A3FB8"/>
    <w:rsid w:val="001B2734"/>
    <w:rsid w:val="001B41FF"/>
    <w:rsid w:val="001B4C10"/>
    <w:rsid w:val="001B644B"/>
    <w:rsid w:val="001C5A0A"/>
    <w:rsid w:val="001C79AA"/>
    <w:rsid w:val="001D03E4"/>
    <w:rsid w:val="001D43DE"/>
    <w:rsid w:val="001E0166"/>
    <w:rsid w:val="001E1E50"/>
    <w:rsid w:val="001E2199"/>
    <w:rsid w:val="001E6D5D"/>
    <w:rsid w:val="001E75A7"/>
    <w:rsid w:val="001F4A3A"/>
    <w:rsid w:val="001F51CA"/>
    <w:rsid w:val="001F5CAE"/>
    <w:rsid w:val="00200272"/>
    <w:rsid w:val="00206D45"/>
    <w:rsid w:val="0021104E"/>
    <w:rsid w:val="002231DE"/>
    <w:rsid w:val="00237DE3"/>
    <w:rsid w:val="00241723"/>
    <w:rsid w:val="00243674"/>
    <w:rsid w:val="00243B6F"/>
    <w:rsid w:val="00246B3D"/>
    <w:rsid w:val="00267F04"/>
    <w:rsid w:val="00275AF8"/>
    <w:rsid w:val="002775EA"/>
    <w:rsid w:val="002848CE"/>
    <w:rsid w:val="002A1BE0"/>
    <w:rsid w:val="002B163B"/>
    <w:rsid w:val="002B53D6"/>
    <w:rsid w:val="002D7979"/>
    <w:rsid w:val="002E26A0"/>
    <w:rsid w:val="002E75A2"/>
    <w:rsid w:val="002F01F9"/>
    <w:rsid w:val="002F0FA1"/>
    <w:rsid w:val="002F1A39"/>
    <w:rsid w:val="002F6330"/>
    <w:rsid w:val="002F7572"/>
    <w:rsid w:val="00300BF2"/>
    <w:rsid w:val="0030420B"/>
    <w:rsid w:val="003204F4"/>
    <w:rsid w:val="00321135"/>
    <w:rsid w:val="0032457C"/>
    <w:rsid w:val="00330355"/>
    <w:rsid w:val="003313DC"/>
    <w:rsid w:val="0033640D"/>
    <w:rsid w:val="00337972"/>
    <w:rsid w:val="00350448"/>
    <w:rsid w:val="00351200"/>
    <w:rsid w:val="0035176E"/>
    <w:rsid w:val="00357674"/>
    <w:rsid w:val="00365307"/>
    <w:rsid w:val="00366C74"/>
    <w:rsid w:val="00371612"/>
    <w:rsid w:val="00375615"/>
    <w:rsid w:val="00385DF5"/>
    <w:rsid w:val="00391F9D"/>
    <w:rsid w:val="003961ED"/>
    <w:rsid w:val="003B6D48"/>
    <w:rsid w:val="003B6E28"/>
    <w:rsid w:val="003C1927"/>
    <w:rsid w:val="003D06ED"/>
    <w:rsid w:val="003D316A"/>
    <w:rsid w:val="003D6066"/>
    <w:rsid w:val="003E016E"/>
    <w:rsid w:val="003E39B6"/>
    <w:rsid w:val="003E4A81"/>
    <w:rsid w:val="003F2106"/>
    <w:rsid w:val="003F2442"/>
    <w:rsid w:val="003F66FE"/>
    <w:rsid w:val="0040142D"/>
    <w:rsid w:val="004032EA"/>
    <w:rsid w:val="004123E7"/>
    <w:rsid w:val="00440590"/>
    <w:rsid w:val="004429BD"/>
    <w:rsid w:val="00450D3A"/>
    <w:rsid w:val="00456A74"/>
    <w:rsid w:val="00457897"/>
    <w:rsid w:val="004626DE"/>
    <w:rsid w:val="00464C6C"/>
    <w:rsid w:val="004704A4"/>
    <w:rsid w:val="00475F20"/>
    <w:rsid w:val="00482141"/>
    <w:rsid w:val="00485C01"/>
    <w:rsid w:val="00496207"/>
    <w:rsid w:val="00496224"/>
    <w:rsid w:val="004979E6"/>
    <w:rsid w:val="004B0D54"/>
    <w:rsid w:val="004B1B6B"/>
    <w:rsid w:val="004B238A"/>
    <w:rsid w:val="004B4660"/>
    <w:rsid w:val="004B58FF"/>
    <w:rsid w:val="004B6452"/>
    <w:rsid w:val="004D1F98"/>
    <w:rsid w:val="004D3FE4"/>
    <w:rsid w:val="004E39AD"/>
    <w:rsid w:val="004E3E04"/>
    <w:rsid w:val="004F473C"/>
    <w:rsid w:val="005005B1"/>
    <w:rsid w:val="00503754"/>
    <w:rsid w:val="005115FD"/>
    <w:rsid w:val="00522573"/>
    <w:rsid w:val="005233AC"/>
    <w:rsid w:val="00531DAC"/>
    <w:rsid w:val="00532D29"/>
    <w:rsid w:val="005339EF"/>
    <w:rsid w:val="00555B6D"/>
    <w:rsid w:val="00556AB6"/>
    <w:rsid w:val="0055721E"/>
    <w:rsid w:val="00557F7D"/>
    <w:rsid w:val="0056032E"/>
    <w:rsid w:val="00563FEF"/>
    <w:rsid w:val="00572190"/>
    <w:rsid w:val="00575029"/>
    <w:rsid w:val="00587F6E"/>
    <w:rsid w:val="00590F77"/>
    <w:rsid w:val="00593A65"/>
    <w:rsid w:val="00594286"/>
    <w:rsid w:val="0059609E"/>
    <w:rsid w:val="0059662E"/>
    <w:rsid w:val="005A1DCA"/>
    <w:rsid w:val="005A5056"/>
    <w:rsid w:val="005A5F24"/>
    <w:rsid w:val="005A6352"/>
    <w:rsid w:val="005B0F3A"/>
    <w:rsid w:val="005B1A98"/>
    <w:rsid w:val="005D2359"/>
    <w:rsid w:val="005D38F1"/>
    <w:rsid w:val="005D619D"/>
    <w:rsid w:val="005D7E09"/>
    <w:rsid w:val="005E1F28"/>
    <w:rsid w:val="005E576D"/>
    <w:rsid w:val="005E779F"/>
    <w:rsid w:val="005E787A"/>
    <w:rsid w:val="005F1518"/>
    <w:rsid w:val="005F3D07"/>
    <w:rsid w:val="00603AE4"/>
    <w:rsid w:val="00604FB0"/>
    <w:rsid w:val="00606134"/>
    <w:rsid w:val="006114A9"/>
    <w:rsid w:val="00621DA0"/>
    <w:rsid w:val="00626ECB"/>
    <w:rsid w:val="00644702"/>
    <w:rsid w:val="00646BE2"/>
    <w:rsid w:val="00647565"/>
    <w:rsid w:val="006509A6"/>
    <w:rsid w:val="0065184F"/>
    <w:rsid w:val="006552AF"/>
    <w:rsid w:val="00656EB4"/>
    <w:rsid w:val="006632B7"/>
    <w:rsid w:val="0068241A"/>
    <w:rsid w:val="00685CA8"/>
    <w:rsid w:val="00691544"/>
    <w:rsid w:val="00692B8C"/>
    <w:rsid w:val="00697163"/>
    <w:rsid w:val="00697ED4"/>
    <w:rsid w:val="006A379A"/>
    <w:rsid w:val="006B6BF6"/>
    <w:rsid w:val="006D1094"/>
    <w:rsid w:val="006D774F"/>
    <w:rsid w:val="006E0F74"/>
    <w:rsid w:val="006E4507"/>
    <w:rsid w:val="006E4959"/>
    <w:rsid w:val="006E51D9"/>
    <w:rsid w:val="006F3972"/>
    <w:rsid w:val="007010EA"/>
    <w:rsid w:val="00705158"/>
    <w:rsid w:val="00710103"/>
    <w:rsid w:val="00712EF3"/>
    <w:rsid w:val="0072685A"/>
    <w:rsid w:val="00735E3B"/>
    <w:rsid w:val="00763777"/>
    <w:rsid w:val="00773054"/>
    <w:rsid w:val="00774BBE"/>
    <w:rsid w:val="00775A3F"/>
    <w:rsid w:val="0078387A"/>
    <w:rsid w:val="00784F0F"/>
    <w:rsid w:val="007A1305"/>
    <w:rsid w:val="007A1DA5"/>
    <w:rsid w:val="007A4BA3"/>
    <w:rsid w:val="007A55A5"/>
    <w:rsid w:val="007A5CC4"/>
    <w:rsid w:val="007A6536"/>
    <w:rsid w:val="007B5E7C"/>
    <w:rsid w:val="007B6EF8"/>
    <w:rsid w:val="007C28F4"/>
    <w:rsid w:val="007C3721"/>
    <w:rsid w:val="007C770E"/>
    <w:rsid w:val="007D7F02"/>
    <w:rsid w:val="007E0C03"/>
    <w:rsid w:val="007E3E87"/>
    <w:rsid w:val="007F0150"/>
    <w:rsid w:val="007F3CAC"/>
    <w:rsid w:val="008037CC"/>
    <w:rsid w:val="0081307E"/>
    <w:rsid w:val="008141CF"/>
    <w:rsid w:val="00821404"/>
    <w:rsid w:val="0082173C"/>
    <w:rsid w:val="0083570E"/>
    <w:rsid w:val="00835723"/>
    <w:rsid w:val="00841D62"/>
    <w:rsid w:val="0084345E"/>
    <w:rsid w:val="0085036A"/>
    <w:rsid w:val="00851B89"/>
    <w:rsid w:val="00857F98"/>
    <w:rsid w:val="00864D1D"/>
    <w:rsid w:val="0086555B"/>
    <w:rsid w:val="00883845"/>
    <w:rsid w:val="00884A8F"/>
    <w:rsid w:val="0089586B"/>
    <w:rsid w:val="008A6D02"/>
    <w:rsid w:val="008B6419"/>
    <w:rsid w:val="008C03D5"/>
    <w:rsid w:val="008D255F"/>
    <w:rsid w:val="008D7431"/>
    <w:rsid w:val="008E04D4"/>
    <w:rsid w:val="008E1F1D"/>
    <w:rsid w:val="008F0FF2"/>
    <w:rsid w:val="008F1120"/>
    <w:rsid w:val="008F38E9"/>
    <w:rsid w:val="00901746"/>
    <w:rsid w:val="009021B0"/>
    <w:rsid w:val="00903CED"/>
    <w:rsid w:val="00904AE9"/>
    <w:rsid w:val="009059AC"/>
    <w:rsid w:val="0090712C"/>
    <w:rsid w:val="009127CC"/>
    <w:rsid w:val="00916833"/>
    <w:rsid w:val="00917F45"/>
    <w:rsid w:val="00930197"/>
    <w:rsid w:val="0094780D"/>
    <w:rsid w:val="0095001D"/>
    <w:rsid w:val="00982286"/>
    <w:rsid w:val="00987012"/>
    <w:rsid w:val="0099542D"/>
    <w:rsid w:val="009A0152"/>
    <w:rsid w:val="009A15F7"/>
    <w:rsid w:val="009A7578"/>
    <w:rsid w:val="009B03E1"/>
    <w:rsid w:val="009B562F"/>
    <w:rsid w:val="009B7052"/>
    <w:rsid w:val="009C50B7"/>
    <w:rsid w:val="009D569E"/>
    <w:rsid w:val="009D60F8"/>
    <w:rsid w:val="009D73AF"/>
    <w:rsid w:val="009E138F"/>
    <w:rsid w:val="009E6AD6"/>
    <w:rsid w:val="00A06B63"/>
    <w:rsid w:val="00A17D7A"/>
    <w:rsid w:val="00A22181"/>
    <w:rsid w:val="00A22ABD"/>
    <w:rsid w:val="00A2526A"/>
    <w:rsid w:val="00A26368"/>
    <w:rsid w:val="00A339A8"/>
    <w:rsid w:val="00A365AE"/>
    <w:rsid w:val="00A503C0"/>
    <w:rsid w:val="00A50415"/>
    <w:rsid w:val="00A540CB"/>
    <w:rsid w:val="00A61E12"/>
    <w:rsid w:val="00A71540"/>
    <w:rsid w:val="00A722AC"/>
    <w:rsid w:val="00A75875"/>
    <w:rsid w:val="00A7742B"/>
    <w:rsid w:val="00A80832"/>
    <w:rsid w:val="00A810BC"/>
    <w:rsid w:val="00A84FC2"/>
    <w:rsid w:val="00A85ABB"/>
    <w:rsid w:val="00A9429F"/>
    <w:rsid w:val="00A94DDF"/>
    <w:rsid w:val="00A96745"/>
    <w:rsid w:val="00AA5180"/>
    <w:rsid w:val="00AB296D"/>
    <w:rsid w:val="00AB6034"/>
    <w:rsid w:val="00AB7CD2"/>
    <w:rsid w:val="00AD07FD"/>
    <w:rsid w:val="00AD2DF8"/>
    <w:rsid w:val="00AE125C"/>
    <w:rsid w:val="00AE1BA0"/>
    <w:rsid w:val="00AE7673"/>
    <w:rsid w:val="00AE7B4C"/>
    <w:rsid w:val="00AF52AC"/>
    <w:rsid w:val="00B025C3"/>
    <w:rsid w:val="00B117DC"/>
    <w:rsid w:val="00B12D67"/>
    <w:rsid w:val="00B30E52"/>
    <w:rsid w:val="00B42906"/>
    <w:rsid w:val="00B43C04"/>
    <w:rsid w:val="00B5590D"/>
    <w:rsid w:val="00B70D5E"/>
    <w:rsid w:val="00B7493F"/>
    <w:rsid w:val="00B827B2"/>
    <w:rsid w:val="00B8351E"/>
    <w:rsid w:val="00B855BE"/>
    <w:rsid w:val="00B86EA5"/>
    <w:rsid w:val="00B92459"/>
    <w:rsid w:val="00B9368D"/>
    <w:rsid w:val="00B939DD"/>
    <w:rsid w:val="00B94245"/>
    <w:rsid w:val="00B972E5"/>
    <w:rsid w:val="00BB16DE"/>
    <w:rsid w:val="00BB5462"/>
    <w:rsid w:val="00BB6791"/>
    <w:rsid w:val="00BB7A34"/>
    <w:rsid w:val="00BC19CE"/>
    <w:rsid w:val="00BC3CF5"/>
    <w:rsid w:val="00BC5DD9"/>
    <w:rsid w:val="00BC7489"/>
    <w:rsid w:val="00BD2B09"/>
    <w:rsid w:val="00BD42BC"/>
    <w:rsid w:val="00BE2A28"/>
    <w:rsid w:val="00BE56FB"/>
    <w:rsid w:val="00BE7915"/>
    <w:rsid w:val="00BF77A4"/>
    <w:rsid w:val="00C00520"/>
    <w:rsid w:val="00C027FF"/>
    <w:rsid w:val="00C13A7E"/>
    <w:rsid w:val="00C17CA0"/>
    <w:rsid w:val="00C211E9"/>
    <w:rsid w:val="00C21708"/>
    <w:rsid w:val="00C24845"/>
    <w:rsid w:val="00C25EEE"/>
    <w:rsid w:val="00C34A61"/>
    <w:rsid w:val="00C36186"/>
    <w:rsid w:val="00C4474C"/>
    <w:rsid w:val="00C47E24"/>
    <w:rsid w:val="00C5693A"/>
    <w:rsid w:val="00C62B6F"/>
    <w:rsid w:val="00C70889"/>
    <w:rsid w:val="00C83774"/>
    <w:rsid w:val="00C84C36"/>
    <w:rsid w:val="00C87AB2"/>
    <w:rsid w:val="00C95245"/>
    <w:rsid w:val="00C960E9"/>
    <w:rsid w:val="00C96B63"/>
    <w:rsid w:val="00CB3CFD"/>
    <w:rsid w:val="00CB5611"/>
    <w:rsid w:val="00CC1BF2"/>
    <w:rsid w:val="00CC5A8C"/>
    <w:rsid w:val="00CC64EA"/>
    <w:rsid w:val="00CC6D15"/>
    <w:rsid w:val="00CD1C9C"/>
    <w:rsid w:val="00CD21B9"/>
    <w:rsid w:val="00CE7B31"/>
    <w:rsid w:val="00CF3CE5"/>
    <w:rsid w:val="00CF49A2"/>
    <w:rsid w:val="00CF7102"/>
    <w:rsid w:val="00CF7F1D"/>
    <w:rsid w:val="00D043AB"/>
    <w:rsid w:val="00D07B29"/>
    <w:rsid w:val="00D1246E"/>
    <w:rsid w:val="00D16C9E"/>
    <w:rsid w:val="00D17BCE"/>
    <w:rsid w:val="00D17E30"/>
    <w:rsid w:val="00D22DBE"/>
    <w:rsid w:val="00D24807"/>
    <w:rsid w:val="00D24C8A"/>
    <w:rsid w:val="00D25FE5"/>
    <w:rsid w:val="00D34306"/>
    <w:rsid w:val="00D41D5F"/>
    <w:rsid w:val="00D45A90"/>
    <w:rsid w:val="00D60287"/>
    <w:rsid w:val="00D6258C"/>
    <w:rsid w:val="00D630FE"/>
    <w:rsid w:val="00D649F2"/>
    <w:rsid w:val="00D70178"/>
    <w:rsid w:val="00D71F38"/>
    <w:rsid w:val="00D74A32"/>
    <w:rsid w:val="00D77C0E"/>
    <w:rsid w:val="00D806A2"/>
    <w:rsid w:val="00D84AD5"/>
    <w:rsid w:val="00D87341"/>
    <w:rsid w:val="00D97DCE"/>
    <w:rsid w:val="00DA054D"/>
    <w:rsid w:val="00DA7EA3"/>
    <w:rsid w:val="00DC5500"/>
    <w:rsid w:val="00DC6EFA"/>
    <w:rsid w:val="00DD1E47"/>
    <w:rsid w:val="00DD32B3"/>
    <w:rsid w:val="00DE098A"/>
    <w:rsid w:val="00DE7770"/>
    <w:rsid w:val="00DF0B9A"/>
    <w:rsid w:val="00DF282C"/>
    <w:rsid w:val="00DF40C9"/>
    <w:rsid w:val="00E0406C"/>
    <w:rsid w:val="00E11B77"/>
    <w:rsid w:val="00E133C3"/>
    <w:rsid w:val="00E15F60"/>
    <w:rsid w:val="00E16801"/>
    <w:rsid w:val="00E33624"/>
    <w:rsid w:val="00E36547"/>
    <w:rsid w:val="00E40362"/>
    <w:rsid w:val="00E469A7"/>
    <w:rsid w:val="00E47B42"/>
    <w:rsid w:val="00E60CEA"/>
    <w:rsid w:val="00E61FB2"/>
    <w:rsid w:val="00E66B17"/>
    <w:rsid w:val="00E8184C"/>
    <w:rsid w:val="00E8583D"/>
    <w:rsid w:val="00E87EBC"/>
    <w:rsid w:val="00E90F75"/>
    <w:rsid w:val="00EA61A2"/>
    <w:rsid w:val="00EA6D2C"/>
    <w:rsid w:val="00EB1D18"/>
    <w:rsid w:val="00EB500D"/>
    <w:rsid w:val="00ED3C11"/>
    <w:rsid w:val="00ED54DD"/>
    <w:rsid w:val="00EE586B"/>
    <w:rsid w:val="00EE5BB9"/>
    <w:rsid w:val="00EE5E61"/>
    <w:rsid w:val="00EF1C22"/>
    <w:rsid w:val="00EF4ACA"/>
    <w:rsid w:val="00EF5C56"/>
    <w:rsid w:val="00F0417C"/>
    <w:rsid w:val="00F21191"/>
    <w:rsid w:val="00F22E06"/>
    <w:rsid w:val="00F25DAF"/>
    <w:rsid w:val="00F32634"/>
    <w:rsid w:val="00F418D9"/>
    <w:rsid w:val="00F425C6"/>
    <w:rsid w:val="00F42F5A"/>
    <w:rsid w:val="00F43C12"/>
    <w:rsid w:val="00F51260"/>
    <w:rsid w:val="00F73F8C"/>
    <w:rsid w:val="00F775D0"/>
    <w:rsid w:val="00F91AF1"/>
    <w:rsid w:val="00F91FFF"/>
    <w:rsid w:val="00F93209"/>
    <w:rsid w:val="00F947C8"/>
    <w:rsid w:val="00F9668A"/>
    <w:rsid w:val="00FA1537"/>
    <w:rsid w:val="00FA5BEB"/>
    <w:rsid w:val="00FB072C"/>
    <w:rsid w:val="00FB2E49"/>
    <w:rsid w:val="00FB7A74"/>
    <w:rsid w:val="00FC34AC"/>
    <w:rsid w:val="00FC6763"/>
    <w:rsid w:val="00FC67AB"/>
    <w:rsid w:val="00FC7FC3"/>
    <w:rsid w:val="00FD3A93"/>
    <w:rsid w:val="00FE493F"/>
    <w:rsid w:val="00FF5E89"/>
    <w:rsid w:val="00FF68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Document Map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60F8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621DA0"/>
    <w:pPr>
      <w:keepNext/>
      <w:jc w:val="center"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uiPriority w:val="99"/>
    <w:qFormat/>
    <w:rsid w:val="00621DA0"/>
    <w:pPr>
      <w:keepNext/>
      <w:jc w:val="right"/>
      <w:outlineLvl w:val="1"/>
    </w:pPr>
    <w:rPr>
      <w:sz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621DA0"/>
    <w:pPr>
      <w:keepNext/>
      <w:outlineLvl w:val="2"/>
    </w:pPr>
    <w:rPr>
      <w:sz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621DA0"/>
    <w:pPr>
      <w:keepNext/>
      <w:jc w:val="center"/>
      <w:outlineLvl w:val="4"/>
    </w:pPr>
    <w:rPr>
      <w:b/>
      <w:bCs/>
      <w:sz w:val="3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590F77"/>
    <w:rPr>
      <w:rFonts w:cs="Times New Roman"/>
      <w:b/>
      <w:bCs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590F77"/>
    <w:rPr>
      <w:rFonts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590F77"/>
    <w:rPr>
      <w:rFonts w:cs="Times New Roman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590F77"/>
    <w:rPr>
      <w:rFonts w:cs="Times New Roman"/>
      <w:b/>
      <w:bCs/>
      <w:sz w:val="24"/>
      <w:szCs w:val="24"/>
    </w:rPr>
  </w:style>
  <w:style w:type="paragraph" w:styleId="DocumentMap">
    <w:name w:val="Document Map"/>
    <w:basedOn w:val="Normal"/>
    <w:link w:val="DocumentMapChar"/>
    <w:uiPriority w:val="99"/>
    <w:semiHidden/>
    <w:rsid w:val="00621DA0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283BCC"/>
    <w:rPr>
      <w:sz w:val="0"/>
      <w:szCs w:val="0"/>
    </w:rPr>
  </w:style>
  <w:style w:type="character" w:styleId="Hyperlink">
    <w:name w:val="Hyperlink"/>
    <w:basedOn w:val="DefaultParagraphFont"/>
    <w:uiPriority w:val="99"/>
    <w:rsid w:val="00590F77"/>
    <w:rPr>
      <w:rFonts w:cs="Times New Roman"/>
      <w:color w:val="0000FF"/>
      <w:u w:val="single"/>
    </w:rPr>
  </w:style>
  <w:style w:type="paragraph" w:styleId="BodyTextIndent">
    <w:name w:val="Body Text Indent"/>
    <w:basedOn w:val="Normal"/>
    <w:link w:val="BodyTextIndentChar"/>
    <w:uiPriority w:val="99"/>
    <w:semiHidden/>
    <w:rsid w:val="00590F77"/>
    <w:pPr>
      <w:ind w:firstLine="709"/>
      <w:jc w:val="both"/>
    </w:pPr>
    <w:rPr>
      <w:sz w:val="26"/>
      <w:szCs w:val="20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590F77"/>
    <w:rPr>
      <w:rFonts w:cs="Times New Roman"/>
      <w:sz w:val="26"/>
    </w:rPr>
  </w:style>
  <w:style w:type="paragraph" w:styleId="BodyTextIndent2">
    <w:name w:val="Body Text Indent 2"/>
    <w:basedOn w:val="Normal"/>
    <w:link w:val="BodyTextIndent2Char"/>
    <w:uiPriority w:val="99"/>
    <w:semiHidden/>
    <w:rsid w:val="00590F77"/>
    <w:pPr>
      <w:ind w:firstLine="709"/>
      <w:jc w:val="center"/>
    </w:pPr>
    <w:rPr>
      <w:bCs/>
      <w:sz w:val="28"/>
      <w:szCs w:val="28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590F77"/>
    <w:rPr>
      <w:rFonts w:cs="Times New Roman"/>
      <w:bCs/>
      <w:sz w:val="28"/>
      <w:szCs w:val="28"/>
    </w:rPr>
  </w:style>
  <w:style w:type="paragraph" w:styleId="BodyTextIndent3">
    <w:name w:val="Body Text Indent 3"/>
    <w:basedOn w:val="Normal"/>
    <w:link w:val="BodyTextIndent3Char"/>
    <w:uiPriority w:val="99"/>
    <w:semiHidden/>
    <w:rsid w:val="00590F77"/>
    <w:pPr>
      <w:tabs>
        <w:tab w:val="left" w:pos="540"/>
        <w:tab w:val="num" w:pos="1742"/>
      </w:tabs>
      <w:ind w:left="709"/>
      <w:jc w:val="both"/>
    </w:pPr>
    <w:rPr>
      <w:sz w:val="28"/>
      <w:szCs w:val="28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590F77"/>
    <w:rPr>
      <w:rFonts w:cs="Times New Roman"/>
      <w:sz w:val="28"/>
      <w:szCs w:val="28"/>
    </w:rPr>
  </w:style>
  <w:style w:type="paragraph" w:customStyle="1" w:styleId="ConsNormal">
    <w:name w:val="ConsNormal"/>
    <w:uiPriority w:val="99"/>
    <w:rsid w:val="00590F77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customStyle="1" w:styleId="ConsPlusNormal">
    <w:name w:val="ConsPlusNormal"/>
    <w:uiPriority w:val="99"/>
    <w:rsid w:val="00590F77"/>
    <w:pPr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customStyle="1" w:styleId="ConsPlusTitle">
    <w:name w:val="ConsPlusTitle"/>
    <w:uiPriority w:val="99"/>
    <w:rsid w:val="00590F77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Nonformat">
    <w:name w:val="ConsPlusNonformat"/>
    <w:uiPriority w:val="99"/>
    <w:rsid w:val="00590F77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590F77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table" w:styleId="TableGrid">
    <w:name w:val="Table Grid"/>
    <w:basedOn w:val="TableNormal"/>
    <w:uiPriority w:val="99"/>
    <w:rsid w:val="00590F77"/>
    <w:rPr>
      <w:rFonts w:ascii="Calibri" w:hAnsi="Calibri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883845"/>
    <w:pPr>
      <w:tabs>
        <w:tab w:val="center" w:pos="4153"/>
        <w:tab w:val="right" w:pos="8306"/>
      </w:tabs>
      <w:spacing w:before="120" w:after="240"/>
      <w:ind w:firstLine="709"/>
      <w:jc w:val="center"/>
    </w:pPr>
    <w:rPr>
      <w:b/>
      <w:caps/>
      <w:sz w:val="28"/>
      <w:szCs w:val="20"/>
    </w:rPr>
  </w:style>
  <w:style w:type="character" w:customStyle="1" w:styleId="HeaderChar">
    <w:name w:val="Header Char"/>
    <w:basedOn w:val="DefaultParagraphFont"/>
    <w:link w:val="Header"/>
    <w:uiPriority w:val="99"/>
    <w:locked/>
    <w:rsid w:val="00883845"/>
    <w:rPr>
      <w:rFonts w:cs="Times New Roman"/>
      <w:b/>
      <w:caps/>
      <w:sz w:val="28"/>
    </w:rPr>
  </w:style>
  <w:style w:type="paragraph" w:styleId="Footer">
    <w:name w:val="footer"/>
    <w:basedOn w:val="Normal"/>
    <w:link w:val="FooterChar"/>
    <w:uiPriority w:val="99"/>
    <w:semiHidden/>
    <w:rsid w:val="00883845"/>
    <w:pPr>
      <w:tabs>
        <w:tab w:val="center" w:pos="4153"/>
        <w:tab w:val="right" w:pos="8306"/>
      </w:tabs>
      <w:ind w:firstLine="709"/>
    </w:pPr>
    <w:rPr>
      <w:sz w:val="26"/>
      <w:szCs w:val="20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883845"/>
    <w:rPr>
      <w:rFonts w:cs="Times New Roman"/>
      <w:sz w:val="26"/>
    </w:rPr>
  </w:style>
  <w:style w:type="character" w:styleId="PageNumber">
    <w:name w:val="page number"/>
    <w:basedOn w:val="DefaultParagraphFont"/>
    <w:uiPriority w:val="99"/>
    <w:semiHidden/>
    <w:rsid w:val="00883845"/>
    <w:rPr>
      <w:rFonts w:cs="Times New Roman"/>
    </w:rPr>
  </w:style>
  <w:style w:type="paragraph" w:customStyle="1" w:styleId="ConsNonformat">
    <w:name w:val="ConsNonformat"/>
    <w:uiPriority w:val="99"/>
    <w:rsid w:val="00883845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styleId="ListParagraph">
    <w:name w:val="List Paragraph"/>
    <w:basedOn w:val="Normal"/>
    <w:uiPriority w:val="99"/>
    <w:qFormat/>
    <w:rsid w:val="00883845"/>
    <w:pPr>
      <w:ind w:left="720" w:firstLine="709"/>
      <w:contextualSpacing/>
      <w:jc w:val="both"/>
    </w:pPr>
    <w:rPr>
      <w:rFonts w:ascii="Calibri" w:hAnsi="Calibri"/>
      <w:sz w:val="22"/>
      <w:szCs w:val="22"/>
      <w:lang w:eastAsia="en-US"/>
    </w:rPr>
  </w:style>
  <w:style w:type="paragraph" w:styleId="Subtitle">
    <w:name w:val="Subtitle"/>
    <w:basedOn w:val="Normal"/>
    <w:link w:val="SubtitleChar"/>
    <w:uiPriority w:val="99"/>
    <w:qFormat/>
    <w:rsid w:val="00883845"/>
    <w:pPr>
      <w:ind w:left="-1276"/>
    </w:pPr>
    <w:rPr>
      <w:b/>
      <w:sz w:val="22"/>
      <w:szCs w:val="20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883845"/>
    <w:rPr>
      <w:rFonts w:cs="Times New Roman"/>
      <w:b/>
      <w:sz w:val="22"/>
    </w:rPr>
  </w:style>
  <w:style w:type="paragraph" w:styleId="BalloonText">
    <w:name w:val="Balloon Text"/>
    <w:basedOn w:val="Normal"/>
    <w:link w:val="BalloonTextChar"/>
    <w:uiPriority w:val="99"/>
    <w:semiHidden/>
    <w:rsid w:val="0088384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83845"/>
    <w:rPr>
      <w:rFonts w:ascii="Tahoma" w:hAnsi="Tahoma" w:cs="Tahoma"/>
      <w:sz w:val="16"/>
      <w:szCs w:val="16"/>
    </w:rPr>
  </w:style>
  <w:style w:type="paragraph" w:styleId="NoSpacing">
    <w:name w:val="No Spacing"/>
    <w:uiPriority w:val="99"/>
    <w:qFormat/>
    <w:rsid w:val="00C5693A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table" w:customStyle="1" w:styleId="1">
    <w:name w:val="Сетка таблицы1"/>
    <w:uiPriority w:val="99"/>
    <w:rsid w:val="001E2199"/>
    <w:rPr>
      <w:rFonts w:ascii="Calibri" w:hAnsi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03513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13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1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13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13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1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1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3</Pages>
  <Words>11815</Words>
  <Characters>-32766</Characters>
  <Application>Microsoft Office Outlook</Application>
  <DocSecurity>0</DocSecurity>
  <Lines>0</Lines>
  <Paragraphs>0</Paragraphs>
  <ScaleCrop>false</ScaleCrop>
  <Company>Krokoz™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 утверждении Административного регламента по исполнению муниципальной функции «Установление предельных максимальных тарифов на перевозки пассажиров и багажа автомобильным транспортом в городском и пригородном сообщении на территории Каргасокского района</dc:title>
  <dc:subject/>
  <dc:creator>Julia</dc:creator>
  <cp:keywords/>
  <dc:description/>
  <cp:lastModifiedBy>Настенька</cp:lastModifiedBy>
  <cp:revision>2</cp:revision>
  <cp:lastPrinted>2016-10-11T07:16:00Z</cp:lastPrinted>
  <dcterms:created xsi:type="dcterms:W3CDTF">2016-10-13T13:42:00Z</dcterms:created>
  <dcterms:modified xsi:type="dcterms:W3CDTF">2016-10-13T13:42:00Z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Постановление</vt:lpwstr>
  </property>
  <property fmtid="{D5CDD505-2E9C-101B-9397-08002B2CF9AE}" pid="3" name="Subject">
    <vt:lpwstr/>
  </property>
  <property fmtid="{D5CDD505-2E9C-101B-9397-08002B2CF9AE}" pid="4" name="Keywords">
    <vt:lpwstr/>
  </property>
  <property fmtid="{D5CDD505-2E9C-101B-9397-08002B2CF9AE}" pid="5" name="_Author">
    <vt:lpwstr>Julia</vt:lpwstr>
  </property>
  <property fmtid="{D5CDD505-2E9C-101B-9397-08002B2CF9AE}" pid="6" name="_Category">
    <vt:lpwstr/>
  </property>
  <property fmtid="{D5CDD505-2E9C-101B-9397-08002B2CF9AE}" pid="7" name="Categories">
    <vt:lpwstr/>
  </property>
  <property fmtid="{D5CDD505-2E9C-101B-9397-08002B2CF9AE}" pid="8" name="Approval Level">
    <vt:lpwstr/>
  </property>
  <property fmtid="{D5CDD505-2E9C-101B-9397-08002B2CF9AE}" pid="9" name="_Comments">
    <vt:lpwstr/>
  </property>
  <property fmtid="{D5CDD505-2E9C-101B-9397-08002B2CF9AE}" pid="10" name="Assigned To">
    <vt:lpwstr/>
  </property>
  <property fmtid="{D5CDD505-2E9C-101B-9397-08002B2CF9AE}" pid="11" name="Тип документа">
    <vt:lpwstr>1</vt:lpwstr>
  </property>
  <property fmtid="{D5CDD505-2E9C-101B-9397-08002B2CF9AE}" pid="12" name="№ документа">
    <vt:lpwstr>139</vt:lpwstr>
  </property>
  <property fmtid="{D5CDD505-2E9C-101B-9397-08002B2CF9AE}" pid="13" name="Код статуса">
    <vt:lpwstr>0</vt:lpwstr>
  </property>
  <property fmtid="{D5CDD505-2E9C-101B-9397-08002B2CF9AE}" pid="14" name="Дата принятия">
    <vt:lpwstr>2010-08-22T20:00:00Z</vt:lpwstr>
  </property>
  <property fmtid="{D5CDD505-2E9C-101B-9397-08002B2CF9AE}" pid="15" name="Статус (картинка)0">
    <vt:lpwstr/>
  </property>
  <property fmtid="{D5CDD505-2E9C-101B-9397-08002B2CF9AE}" pid="16" name="Дата вступления в силу">
    <vt:lpwstr>2010-08-22T20:00:00Z</vt:lpwstr>
  </property>
  <property fmtid="{D5CDD505-2E9C-101B-9397-08002B2CF9AE}" pid="17" name="Орган/источник">
    <vt:lpwstr>1</vt:lpwstr>
  </property>
  <property fmtid="{D5CDD505-2E9C-101B-9397-08002B2CF9AE}" pid="18" name="ParentDocID">
    <vt:lpwstr/>
  </property>
  <property fmtid="{D5CDD505-2E9C-101B-9397-08002B2CF9AE}" pid="19" name="ИД документа основания">
    <vt:lpwstr/>
  </property>
  <property fmtid="{D5CDD505-2E9C-101B-9397-08002B2CF9AE}" pid="20" name="Раздел">
    <vt:lpwstr>1</vt:lpwstr>
  </property>
  <property fmtid="{D5CDD505-2E9C-101B-9397-08002B2CF9AE}" pid="21" name="ContentTypeId">
    <vt:lpwstr>0x010100BF6DA0E9A072D848BAF200A99A3516F3020034EA31DD41974E4BB8187F78A677D68B</vt:lpwstr>
  </property>
</Properties>
</file>